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F880D" w14:textId="77777777" w:rsidR="008E7833" w:rsidRDefault="008E7833" w:rsidP="008E7833">
      <w:pPr>
        <w:pStyle w:val="PleaseReviewReportTitle"/>
        <w:jc w:val="center"/>
      </w:pPr>
      <w:r>
        <w:t>2019 FIRST CONSULTATION</w:t>
      </w:r>
    </w:p>
    <w:p w14:paraId="794343FE" w14:textId="77777777" w:rsidR="008E7833" w:rsidRPr="00D54554" w:rsidRDefault="008E7833" w:rsidP="008E7833">
      <w:pPr>
        <w:pStyle w:val="PleaseReviewReportTitle"/>
        <w:jc w:val="center"/>
        <w:rPr>
          <w:rFonts w:eastAsiaTheme="minorEastAsia"/>
          <w:i/>
          <w:iCs/>
        </w:rPr>
      </w:pPr>
      <w:r>
        <w:rPr>
          <w:i/>
          <w:iCs/>
        </w:rPr>
        <w:t>1 July – 30 September 2019</w:t>
      </w:r>
    </w:p>
    <w:p w14:paraId="24946F58" w14:textId="77777777" w:rsidR="008E7833" w:rsidRDefault="008E7833" w:rsidP="008E7833">
      <w:pPr>
        <w:pStyle w:val="PleaseReviewReportTitle"/>
        <w:jc w:val="center"/>
      </w:pPr>
      <w:r>
        <w:t xml:space="preserve">Compiled comments for Draft PT: Irradiation treatment for </w:t>
      </w:r>
      <w:r>
        <w:rPr>
          <w:i/>
        </w:rPr>
        <w:t>Bactrocera tau</w:t>
      </w:r>
      <w:r>
        <w:t xml:space="preserve"> (2017-025)</w:t>
      </w:r>
    </w:p>
    <w:p w14:paraId="6D805769" w14:textId="77777777" w:rsidR="00403C57" w:rsidRDefault="000D3672">
      <w:pPr>
        <w:pStyle w:val="PleaseReviewReportTitle"/>
      </w:pPr>
      <w:r>
        <w:t>Summary</w:t>
      </w:r>
      <w:r w:rsidR="008E7833">
        <w:t xml:space="preserve"> of comments</w:t>
      </w:r>
    </w:p>
    <w:tbl>
      <w:tblPr>
        <w:tblStyle w:val="TableGrid"/>
        <w:tblW w:w="0" w:type="auto"/>
        <w:tblInd w:w="108" w:type="dxa"/>
        <w:tblLayout w:type="fixed"/>
        <w:tblLook w:val="04A0" w:firstRow="1" w:lastRow="0" w:firstColumn="1" w:lastColumn="0" w:noHBand="0" w:noVBand="1"/>
      </w:tblPr>
      <w:tblGrid>
        <w:gridCol w:w="2400"/>
        <w:gridCol w:w="4130"/>
        <w:gridCol w:w="4130"/>
      </w:tblGrid>
      <w:tr w:rsidR="000D3672" w14:paraId="142A7DC8" w14:textId="77777777" w:rsidTr="00FD248C">
        <w:trPr>
          <w:trHeight w:val="230"/>
        </w:trPr>
        <w:tc>
          <w:tcPr>
            <w:tcW w:w="2400" w:type="dxa"/>
            <w:vAlign w:val="center"/>
          </w:tcPr>
          <w:p w14:paraId="6FA64C2E" w14:textId="77777777" w:rsidR="000D3672" w:rsidRDefault="000D3672">
            <w:pPr>
              <w:pStyle w:val="PleaseReviewReportHeader"/>
            </w:pPr>
            <w:r>
              <w:t>Name</w:t>
            </w:r>
          </w:p>
        </w:tc>
        <w:tc>
          <w:tcPr>
            <w:tcW w:w="4130" w:type="dxa"/>
            <w:vAlign w:val="center"/>
          </w:tcPr>
          <w:p w14:paraId="59C5766C" w14:textId="77777777" w:rsidR="000D3672" w:rsidRDefault="000D3672">
            <w:pPr>
              <w:pStyle w:val="PleaseReviewReportHeader"/>
            </w:pPr>
            <w:r>
              <w:t>Summary</w:t>
            </w:r>
          </w:p>
        </w:tc>
        <w:tc>
          <w:tcPr>
            <w:tcW w:w="4130" w:type="dxa"/>
          </w:tcPr>
          <w:p w14:paraId="075CF4DD" w14:textId="77777777" w:rsidR="000D3672" w:rsidRDefault="00907BB5">
            <w:pPr>
              <w:pStyle w:val="PleaseReviewReportHeader"/>
            </w:pPr>
            <w:r>
              <w:rPr>
                <w:color w:val="FF0000"/>
              </w:rPr>
              <w:t>Treatment Leads</w:t>
            </w:r>
            <w:r w:rsidR="000D3672" w:rsidRPr="007617A9">
              <w:rPr>
                <w:color w:val="FF0000"/>
              </w:rPr>
              <w:t>’s Response</w:t>
            </w:r>
          </w:p>
        </w:tc>
      </w:tr>
      <w:tr w:rsidR="000D3672" w14:paraId="076E25AD" w14:textId="77777777" w:rsidTr="00FD248C">
        <w:trPr>
          <w:trHeight w:val="230"/>
        </w:trPr>
        <w:tc>
          <w:tcPr>
            <w:tcW w:w="2400" w:type="dxa"/>
          </w:tcPr>
          <w:p w14:paraId="3D281DAD" w14:textId="77777777" w:rsidR="000D3672" w:rsidRDefault="000D3672">
            <w:pPr>
              <w:pStyle w:val="PleaseReviewReport"/>
            </w:pPr>
            <w:r>
              <w:t>Cuba</w:t>
            </w:r>
          </w:p>
        </w:tc>
        <w:tc>
          <w:tcPr>
            <w:tcW w:w="4130" w:type="dxa"/>
          </w:tcPr>
          <w:p w14:paraId="47073C48" w14:textId="77777777" w:rsidR="000D3672" w:rsidRDefault="000D3672">
            <w:pPr>
              <w:pStyle w:val="PleaseReviewReport"/>
            </w:pPr>
            <w:r>
              <w:t>Estamos de acuerdo con la propuesta de tratamiento, no hay comentarios al respecto.</w:t>
            </w:r>
          </w:p>
          <w:p w14:paraId="7BA0661A" w14:textId="77777777" w:rsidR="00907BB5" w:rsidRDefault="00907BB5">
            <w:pPr>
              <w:pStyle w:val="PleaseReviewReport"/>
            </w:pPr>
            <w:r>
              <w:t>[</w:t>
            </w:r>
            <w:r w:rsidRPr="00907BB5">
              <w:t>We agree with the treatment proposal, there are no comments about it.</w:t>
            </w:r>
            <w:r>
              <w:t>]</w:t>
            </w:r>
          </w:p>
        </w:tc>
        <w:tc>
          <w:tcPr>
            <w:tcW w:w="4130" w:type="dxa"/>
          </w:tcPr>
          <w:p w14:paraId="5379EC61" w14:textId="1441AB6D" w:rsidR="000D3672" w:rsidRPr="005146A7" w:rsidRDefault="00907BB5">
            <w:pPr>
              <w:pStyle w:val="PleaseReviewReport"/>
              <w:rPr>
                <w:color w:val="FF0000"/>
              </w:rPr>
            </w:pPr>
            <w:r>
              <w:rPr>
                <w:color w:val="FF0000"/>
              </w:rPr>
              <w:t>Noted</w:t>
            </w:r>
          </w:p>
        </w:tc>
      </w:tr>
      <w:tr w:rsidR="000D3672" w14:paraId="1386C280" w14:textId="77777777" w:rsidTr="00FD248C">
        <w:trPr>
          <w:trHeight w:val="230"/>
        </w:trPr>
        <w:tc>
          <w:tcPr>
            <w:tcW w:w="2400" w:type="dxa"/>
          </w:tcPr>
          <w:p w14:paraId="27A8088F" w14:textId="77777777" w:rsidR="000D3672" w:rsidRDefault="000D3672">
            <w:pPr>
              <w:pStyle w:val="PleaseReviewReport"/>
            </w:pPr>
            <w:r>
              <w:t>European Union</w:t>
            </w:r>
          </w:p>
        </w:tc>
        <w:tc>
          <w:tcPr>
            <w:tcW w:w="4130" w:type="dxa"/>
          </w:tcPr>
          <w:p w14:paraId="745D1DF4" w14:textId="77777777" w:rsidR="000D3672" w:rsidRDefault="000D3672">
            <w:pPr>
              <w:pStyle w:val="PleaseReviewReport"/>
            </w:pPr>
            <w:r>
              <w:t>Comments submitted by the European Commission on behalf of the European Union and its 28 Member States.</w:t>
            </w:r>
          </w:p>
        </w:tc>
        <w:tc>
          <w:tcPr>
            <w:tcW w:w="4130" w:type="dxa"/>
          </w:tcPr>
          <w:p w14:paraId="335308D6" w14:textId="77777777" w:rsidR="000D3672" w:rsidRPr="005146A7" w:rsidRDefault="00DC2DD3">
            <w:pPr>
              <w:pStyle w:val="PleaseReviewReport"/>
              <w:rPr>
                <w:color w:val="FF0000"/>
              </w:rPr>
            </w:pPr>
            <w:r w:rsidRPr="005146A7">
              <w:rPr>
                <w:color w:val="FF0000"/>
              </w:rPr>
              <w:t>Noted</w:t>
            </w:r>
          </w:p>
        </w:tc>
      </w:tr>
      <w:tr w:rsidR="000D3672" w14:paraId="1E682E37" w14:textId="77777777" w:rsidTr="00FD248C">
        <w:trPr>
          <w:trHeight w:val="230"/>
        </w:trPr>
        <w:tc>
          <w:tcPr>
            <w:tcW w:w="2400" w:type="dxa"/>
          </w:tcPr>
          <w:p w14:paraId="33E06A4A" w14:textId="77777777" w:rsidR="000D3672" w:rsidRDefault="000D3672">
            <w:pPr>
              <w:pStyle w:val="PleaseReviewReport"/>
            </w:pPr>
            <w:r>
              <w:t>Malawi</w:t>
            </w:r>
          </w:p>
        </w:tc>
        <w:tc>
          <w:tcPr>
            <w:tcW w:w="4130" w:type="dxa"/>
          </w:tcPr>
          <w:p w14:paraId="435A5ECB" w14:textId="77777777" w:rsidR="000D3672" w:rsidRDefault="000D3672">
            <w:pPr>
              <w:pStyle w:val="PleaseReviewReport"/>
            </w:pPr>
            <w:r>
              <w:t>Malawi supports draft Annex to ISPM 28 Irradiation treatment  for Batcrocera tau (2017-025)</w:t>
            </w:r>
          </w:p>
        </w:tc>
        <w:tc>
          <w:tcPr>
            <w:tcW w:w="4130" w:type="dxa"/>
          </w:tcPr>
          <w:p w14:paraId="7CF35747" w14:textId="77777777" w:rsidR="000D3672" w:rsidRPr="005146A7" w:rsidRDefault="00DC2DD3">
            <w:pPr>
              <w:pStyle w:val="PleaseReviewReport"/>
              <w:rPr>
                <w:color w:val="FF0000"/>
              </w:rPr>
            </w:pPr>
            <w:r w:rsidRPr="005146A7">
              <w:rPr>
                <w:color w:val="FF0000"/>
              </w:rPr>
              <w:t>Noted</w:t>
            </w:r>
          </w:p>
        </w:tc>
      </w:tr>
      <w:tr w:rsidR="000D3672" w14:paraId="4F99D768" w14:textId="77777777" w:rsidTr="00FD248C">
        <w:trPr>
          <w:trHeight w:val="230"/>
        </w:trPr>
        <w:tc>
          <w:tcPr>
            <w:tcW w:w="2400" w:type="dxa"/>
          </w:tcPr>
          <w:p w14:paraId="1DC1AB5B" w14:textId="77777777" w:rsidR="000D3672" w:rsidRDefault="000D3672">
            <w:pPr>
              <w:pStyle w:val="PleaseReviewReport"/>
            </w:pPr>
            <w:r>
              <w:t>South Africa</w:t>
            </w:r>
          </w:p>
        </w:tc>
        <w:tc>
          <w:tcPr>
            <w:tcW w:w="4130" w:type="dxa"/>
          </w:tcPr>
          <w:p w14:paraId="29D77E74" w14:textId="77777777" w:rsidR="000D3672" w:rsidRDefault="000D3672">
            <w:pPr>
              <w:pStyle w:val="PleaseReviewReport"/>
            </w:pPr>
            <w:r>
              <w:t>The National Plant Protection Organisation of South Africa (NPPOZA) has no comments and therefore  accepts this standard.</w:t>
            </w:r>
          </w:p>
          <w:p w14:paraId="4B1AEB0D" w14:textId="77777777" w:rsidR="000D3672" w:rsidRDefault="000D3672">
            <w:pPr>
              <w:pStyle w:val="PleaseReviewReport"/>
            </w:pPr>
          </w:p>
        </w:tc>
        <w:tc>
          <w:tcPr>
            <w:tcW w:w="4130" w:type="dxa"/>
          </w:tcPr>
          <w:p w14:paraId="62B8336D" w14:textId="77777777" w:rsidR="000D3672" w:rsidRPr="005146A7" w:rsidRDefault="00DC2DD3">
            <w:pPr>
              <w:pStyle w:val="PleaseReviewReport"/>
              <w:rPr>
                <w:color w:val="FF0000"/>
              </w:rPr>
            </w:pPr>
            <w:r w:rsidRPr="005146A7">
              <w:rPr>
                <w:color w:val="FF0000"/>
              </w:rPr>
              <w:t>Noted</w:t>
            </w:r>
          </w:p>
        </w:tc>
      </w:tr>
    </w:tbl>
    <w:p w14:paraId="5BE97F74" w14:textId="77777777" w:rsidR="00403C57" w:rsidRDefault="000D3672">
      <w:pPr>
        <w:pStyle w:val="PleaseReviewKey"/>
      </w:pPr>
      <w:r>
        <w:rPr>
          <w:b/>
        </w:rPr>
        <w:t xml:space="preserve">T </w:t>
      </w:r>
      <w:r>
        <w:t>(Type) - B = Bullet, C = Comment, P = Proposed Change, R = Rating</w:t>
      </w:r>
    </w:p>
    <w:tbl>
      <w:tblPr>
        <w:tblStyle w:val="TableGrid"/>
        <w:tblpPr w:leftFromText="180" w:rightFromText="180" w:vertAnchor="text" w:tblpX="108" w:tblpY="1"/>
        <w:tblOverlap w:val="never"/>
        <w:tblW w:w="15277" w:type="dxa"/>
        <w:tblLayout w:type="fixed"/>
        <w:tblLook w:val="04A0" w:firstRow="1" w:lastRow="0" w:firstColumn="1" w:lastColumn="0" w:noHBand="0" w:noVBand="1"/>
      </w:tblPr>
      <w:tblGrid>
        <w:gridCol w:w="787"/>
        <w:gridCol w:w="630"/>
        <w:gridCol w:w="3600"/>
        <w:gridCol w:w="360"/>
        <w:gridCol w:w="4950"/>
        <w:gridCol w:w="4950"/>
      </w:tblGrid>
      <w:tr w:rsidR="000D3672" w14:paraId="0C3FF7E9" w14:textId="77777777" w:rsidTr="0099313C">
        <w:trPr>
          <w:trHeight w:val="200"/>
        </w:trPr>
        <w:tc>
          <w:tcPr>
            <w:tcW w:w="787" w:type="dxa"/>
            <w:vAlign w:val="center"/>
          </w:tcPr>
          <w:p w14:paraId="27CB7AB4" w14:textId="77777777" w:rsidR="000D3672" w:rsidRDefault="000D3672" w:rsidP="0099313C">
            <w:pPr>
              <w:pStyle w:val="PleaseReviewReportHeader"/>
              <w:jc w:val="center"/>
            </w:pPr>
            <w:r>
              <w:t>FAO sequential number</w:t>
            </w:r>
          </w:p>
        </w:tc>
        <w:tc>
          <w:tcPr>
            <w:tcW w:w="630" w:type="dxa"/>
            <w:vAlign w:val="center"/>
          </w:tcPr>
          <w:p w14:paraId="442F2501" w14:textId="77777777" w:rsidR="000D3672" w:rsidRDefault="000D3672" w:rsidP="0099313C">
            <w:pPr>
              <w:pStyle w:val="PleaseReviewReportHeader"/>
              <w:jc w:val="center"/>
            </w:pPr>
            <w:r>
              <w:t>Para</w:t>
            </w:r>
          </w:p>
        </w:tc>
        <w:tc>
          <w:tcPr>
            <w:tcW w:w="3600" w:type="dxa"/>
            <w:vAlign w:val="center"/>
          </w:tcPr>
          <w:p w14:paraId="5FAB7A7E" w14:textId="77777777" w:rsidR="000D3672" w:rsidRDefault="000D3672" w:rsidP="0099313C">
            <w:pPr>
              <w:pStyle w:val="PleaseReviewReportHeader"/>
            </w:pPr>
            <w:r>
              <w:t>Text</w:t>
            </w:r>
          </w:p>
        </w:tc>
        <w:tc>
          <w:tcPr>
            <w:tcW w:w="360" w:type="dxa"/>
            <w:vAlign w:val="center"/>
          </w:tcPr>
          <w:p w14:paraId="50871986" w14:textId="77777777" w:rsidR="000D3672" w:rsidRDefault="000D3672" w:rsidP="0099313C">
            <w:pPr>
              <w:pStyle w:val="PleaseReviewReportHeader"/>
              <w:jc w:val="center"/>
            </w:pPr>
            <w:r>
              <w:t>T</w:t>
            </w:r>
          </w:p>
        </w:tc>
        <w:tc>
          <w:tcPr>
            <w:tcW w:w="4950" w:type="dxa"/>
            <w:vAlign w:val="center"/>
          </w:tcPr>
          <w:p w14:paraId="69EB1D24" w14:textId="77777777" w:rsidR="000D3672" w:rsidRDefault="000D3672" w:rsidP="0099313C">
            <w:pPr>
              <w:pStyle w:val="PleaseReviewReportHeader"/>
            </w:pPr>
            <w:r>
              <w:t>Comment</w:t>
            </w:r>
          </w:p>
        </w:tc>
        <w:tc>
          <w:tcPr>
            <w:tcW w:w="4950" w:type="dxa"/>
            <w:vAlign w:val="center"/>
          </w:tcPr>
          <w:p w14:paraId="7BC9EAC1" w14:textId="2F22FB9E" w:rsidR="000D3672" w:rsidRDefault="00907BB5" w:rsidP="0099313C">
            <w:pPr>
              <w:pStyle w:val="PleaseReviewReportHeader"/>
            </w:pPr>
            <w:r>
              <w:rPr>
                <w:color w:val="FF0000"/>
              </w:rPr>
              <w:t>Treatment Lead</w:t>
            </w:r>
            <w:r w:rsidRPr="007617A9">
              <w:rPr>
                <w:color w:val="FF0000"/>
              </w:rPr>
              <w:t xml:space="preserve">’s </w:t>
            </w:r>
            <w:r w:rsidR="000D3672" w:rsidRPr="007617A9">
              <w:rPr>
                <w:color w:val="FF0000"/>
              </w:rPr>
              <w:t>Response</w:t>
            </w:r>
          </w:p>
        </w:tc>
      </w:tr>
      <w:tr w:rsidR="000D3672" w14:paraId="3605503A" w14:textId="77777777" w:rsidTr="0099313C">
        <w:tc>
          <w:tcPr>
            <w:tcW w:w="787" w:type="dxa"/>
            <w:shd w:val="clear" w:color="auto" w:fill="D9D9D9"/>
          </w:tcPr>
          <w:p w14:paraId="0D165A9F" w14:textId="77777777" w:rsidR="000D3672" w:rsidRDefault="000D3672" w:rsidP="0099313C">
            <w:pPr>
              <w:pStyle w:val="PleaseReviewReport"/>
              <w:jc w:val="center"/>
            </w:pPr>
            <w:r>
              <w:t>1</w:t>
            </w:r>
          </w:p>
        </w:tc>
        <w:tc>
          <w:tcPr>
            <w:tcW w:w="630" w:type="dxa"/>
            <w:shd w:val="clear" w:color="auto" w:fill="D9D9D9"/>
          </w:tcPr>
          <w:p w14:paraId="2D9F4959" w14:textId="77777777" w:rsidR="000D3672" w:rsidRDefault="000D3672" w:rsidP="0099313C">
            <w:pPr>
              <w:pStyle w:val="PleaseReviewReport"/>
              <w:jc w:val="center"/>
            </w:pPr>
            <w:r>
              <w:t>G</w:t>
            </w:r>
          </w:p>
        </w:tc>
        <w:tc>
          <w:tcPr>
            <w:tcW w:w="3600" w:type="dxa"/>
            <w:shd w:val="clear" w:color="auto" w:fill="D9D9D9"/>
          </w:tcPr>
          <w:p w14:paraId="52CDAF07" w14:textId="77777777" w:rsidR="000D3672" w:rsidRDefault="000D3672" w:rsidP="0099313C">
            <w:pPr>
              <w:pStyle w:val="PleaseReviewReport"/>
            </w:pPr>
            <w:r>
              <w:t>(General Comment)</w:t>
            </w:r>
          </w:p>
        </w:tc>
        <w:tc>
          <w:tcPr>
            <w:tcW w:w="360" w:type="dxa"/>
            <w:shd w:val="clear" w:color="auto" w:fill="D9D9D9"/>
          </w:tcPr>
          <w:p w14:paraId="37C07543" w14:textId="77777777" w:rsidR="000D3672" w:rsidRDefault="000D3672" w:rsidP="0099313C">
            <w:pPr>
              <w:pStyle w:val="PleaseReviewReport"/>
              <w:jc w:val="center"/>
            </w:pPr>
            <w:r>
              <w:t>C</w:t>
            </w:r>
          </w:p>
        </w:tc>
        <w:tc>
          <w:tcPr>
            <w:tcW w:w="4950" w:type="dxa"/>
            <w:shd w:val="clear" w:color="auto" w:fill="D9D9D9"/>
          </w:tcPr>
          <w:p w14:paraId="6D5F5D62" w14:textId="77777777" w:rsidR="000D3672" w:rsidRDefault="000D3672" w:rsidP="0099313C">
            <w:pPr>
              <w:pStyle w:val="PleaseReviewReport"/>
            </w:pPr>
            <w:r>
              <w:rPr>
                <w:b/>
              </w:rPr>
              <w:t>Mexico </w:t>
            </w:r>
            <w:r>
              <w:br/>
              <w:t>I support the document as it is and I have no comments</w:t>
            </w:r>
          </w:p>
          <w:p w14:paraId="7E8E74D4" w14:textId="77777777" w:rsidR="000D3672" w:rsidRDefault="000D3672" w:rsidP="0099313C">
            <w:pPr>
              <w:pStyle w:val="PleaseReviewReport"/>
            </w:pPr>
            <w:r>
              <w:rPr>
                <w:i/>
              </w:rPr>
              <w:t>Category : SUBSTANTIVE </w:t>
            </w:r>
          </w:p>
        </w:tc>
        <w:tc>
          <w:tcPr>
            <w:tcW w:w="4950" w:type="dxa"/>
            <w:shd w:val="clear" w:color="auto" w:fill="D9D9D9"/>
          </w:tcPr>
          <w:p w14:paraId="3A24EF83" w14:textId="77777777" w:rsidR="000D3672" w:rsidRPr="00CF6F0A" w:rsidRDefault="00B45E14" w:rsidP="0099313C">
            <w:pPr>
              <w:pStyle w:val="PleaseReviewReport"/>
              <w:rPr>
                <w:color w:val="FF0000"/>
              </w:rPr>
            </w:pPr>
            <w:r w:rsidRPr="00CF6F0A">
              <w:rPr>
                <w:color w:val="FF0000"/>
              </w:rPr>
              <w:t>Noted</w:t>
            </w:r>
          </w:p>
        </w:tc>
      </w:tr>
      <w:tr w:rsidR="000D3672" w14:paraId="408172C1" w14:textId="77777777" w:rsidTr="0099313C">
        <w:tc>
          <w:tcPr>
            <w:tcW w:w="787" w:type="dxa"/>
            <w:shd w:val="clear" w:color="auto" w:fill="D9D9D9"/>
          </w:tcPr>
          <w:p w14:paraId="04E3A088" w14:textId="77777777" w:rsidR="000D3672" w:rsidRDefault="000D3672" w:rsidP="0099313C">
            <w:pPr>
              <w:pStyle w:val="PleaseReviewReport"/>
              <w:jc w:val="center"/>
            </w:pPr>
            <w:r>
              <w:t>2</w:t>
            </w:r>
          </w:p>
        </w:tc>
        <w:tc>
          <w:tcPr>
            <w:tcW w:w="630" w:type="dxa"/>
            <w:shd w:val="clear" w:color="auto" w:fill="D9D9D9"/>
          </w:tcPr>
          <w:p w14:paraId="2B92449E" w14:textId="77777777" w:rsidR="000D3672" w:rsidRDefault="000D3672" w:rsidP="0099313C">
            <w:pPr>
              <w:pStyle w:val="PleaseReviewReport"/>
              <w:jc w:val="center"/>
            </w:pPr>
            <w:r>
              <w:t>G</w:t>
            </w:r>
          </w:p>
        </w:tc>
        <w:tc>
          <w:tcPr>
            <w:tcW w:w="3600" w:type="dxa"/>
            <w:shd w:val="clear" w:color="auto" w:fill="D9D9D9"/>
          </w:tcPr>
          <w:p w14:paraId="255F389E" w14:textId="77777777" w:rsidR="000D3672" w:rsidRDefault="000D3672" w:rsidP="0099313C">
            <w:pPr>
              <w:pStyle w:val="PleaseReviewReport"/>
            </w:pPr>
            <w:r>
              <w:t>(General Comment)</w:t>
            </w:r>
          </w:p>
        </w:tc>
        <w:tc>
          <w:tcPr>
            <w:tcW w:w="360" w:type="dxa"/>
            <w:shd w:val="clear" w:color="auto" w:fill="D9D9D9"/>
          </w:tcPr>
          <w:p w14:paraId="510BC95C" w14:textId="77777777" w:rsidR="000D3672" w:rsidRDefault="000D3672" w:rsidP="0099313C">
            <w:pPr>
              <w:pStyle w:val="PleaseReviewReport"/>
              <w:jc w:val="center"/>
            </w:pPr>
            <w:r>
              <w:t>C</w:t>
            </w:r>
          </w:p>
        </w:tc>
        <w:tc>
          <w:tcPr>
            <w:tcW w:w="4950" w:type="dxa"/>
            <w:shd w:val="clear" w:color="auto" w:fill="D9D9D9"/>
          </w:tcPr>
          <w:p w14:paraId="4C389E98" w14:textId="77777777" w:rsidR="000D3672" w:rsidRDefault="000D3672" w:rsidP="0099313C">
            <w:pPr>
              <w:pStyle w:val="PleaseReviewReport"/>
            </w:pPr>
            <w:r>
              <w:rPr>
                <w:b/>
              </w:rPr>
              <w:t>Guyana </w:t>
            </w:r>
            <w:r>
              <w:br/>
              <w:t>We support the document in its entirety and have no objection with it moving forward.</w:t>
            </w:r>
          </w:p>
          <w:p w14:paraId="332914B2" w14:textId="77777777" w:rsidR="000D3672" w:rsidRDefault="000D3672" w:rsidP="0099313C">
            <w:pPr>
              <w:pStyle w:val="PleaseReviewReport"/>
            </w:pPr>
            <w:r>
              <w:rPr>
                <w:i/>
              </w:rPr>
              <w:t>Category : SUBSTANTIVE </w:t>
            </w:r>
          </w:p>
        </w:tc>
        <w:tc>
          <w:tcPr>
            <w:tcW w:w="4950" w:type="dxa"/>
            <w:shd w:val="clear" w:color="auto" w:fill="D9D9D9"/>
          </w:tcPr>
          <w:p w14:paraId="4A0BC495" w14:textId="77777777" w:rsidR="000D3672" w:rsidRPr="00CF6F0A" w:rsidRDefault="00FD7409" w:rsidP="0099313C">
            <w:pPr>
              <w:pStyle w:val="PleaseReviewReport"/>
              <w:rPr>
                <w:color w:val="FF0000"/>
              </w:rPr>
            </w:pPr>
            <w:r w:rsidRPr="00CF6F0A">
              <w:rPr>
                <w:color w:val="FF0000"/>
              </w:rPr>
              <w:t>Noted</w:t>
            </w:r>
          </w:p>
        </w:tc>
      </w:tr>
      <w:tr w:rsidR="000D3672" w14:paraId="15E00FC7" w14:textId="77777777" w:rsidTr="0099313C">
        <w:tc>
          <w:tcPr>
            <w:tcW w:w="787" w:type="dxa"/>
            <w:shd w:val="clear" w:color="auto" w:fill="D9D9D9"/>
          </w:tcPr>
          <w:p w14:paraId="411C1BCC" w14:textId="77777777" w:rsidR="000D3672" w:rsidRDefault="000D3672" w:rsidP="0099313C">
            <w:pPr>
              <w:pStyle w:val="PleaseReviewReport"/>
              <w:jc w:val="center"/>
            </w:pPr>
            <w:r>
              <w:t>3</w:t>
            </w:r>
          </w:p>
        </w:tc>
        <w:tc>
          <w:tcPr>
            <w:tcW w:w="630" w:type="dxa"/>
            <w:shd w:val="clear" w:color="auto" w:fill="D9D9D9"/>
          </w:tcPr>
          <w:p w14:paraId="6E633819" w14:textId="77777777" w:rsidR="000D3672" w:rsidRDefault="000D3672" w:rsidP="0099313C">
            <w:pPr>
              <w:pStyle w:val="PleaseReviewReport"/>
              <w:jc w:val="center"/>
            </w:pPr>
            <w:r>
              <w:t>G</w:t>
            </w:r>
          </w:p>
        </w:tc>
        <w:tc>
          <w:tcPr>
            <w:tcW w:w="3600" w:type="dxa"/>
            <w:shd w:val="clear" w:color="auto" w:fill="D9D9D9"/>
          </w:tcPr>
          <w:p w14:paraId="6F6C12DC" w14:textId="77777777" w:rsidR="000D3672" w:rsidRDefault="000D3672" w:rsidP="0099313C">
            <w:pPr>
              <w:pStyle w:val="PleaseReviewReport"/>
            </w:pPr>
            <w:r>
              <w:t>(General Comment)</w:t>
            </w:r>
          </w:p>
        </w:tc>
        <w:tc>
          <w:tcPr>
            <w:tcW w:w="360" w:type="dxa"/>
            <w:shd w:val="clear" w:color="auto" w:fill="D9D9D9"/>
          </w:tcPr>
          <w:p w14:paraId="201C84D3" w14:textId="77777777" w:rsidR="000D3672" w:rsidRDefault="000D3672" w:rsidP="0099313C">
            <w:pPr>
              <w:pStyle w:val="PleaseReviewReport"/>
              <w:jc w:val="center"/>
            </w:pPr>
            <w:r>
              <w:t>C</w:t>
            </w:r>
          </w:p>
        </w:tc>
        <w:tc>
          <w:tcPr>
            <w:tcW w:w="4950" w:type="dxa"/>
            <w:shd w:val="clear" w:color="auto" w:fill="D9D9D9"/>
          </w:tcPr>
          <w:p w14:paraId="012052B8" w14:textId="77777777" w:rsidR="000D3672" w:rsidRDefault="000D3672" w:rsidP="0099313C">
            <w:pPr>
              <w:pStyle w:val="PleaseReviewReport"/>
            </w:pPr>
            <w:r>
              <w:rPr>
                <w:b/>
              </w:rPr>
              <w:t>European Union </w:t>
            </w:r>
            <w:r>
              <w:br/>
              <w:t>The comments by the European Union and its 28 Member States are provided without prejudice to EU food safety legislation imposing limitations on the acceptance of irradiated goods.</w:t>
            </w:r>
          </w:p>
          <w:p w14:paraId="50121BEF" w14:textId="77777777" w:rsidR="000D3672" w:rsidRDefault="000D3672" w:rsidP="0099313C">
            <w:pPr>
              <w:pStyle w:val="PleaseReviewReport"/>
            </w:pPr>
            <w:r>
              <w:rPr>
                <w:i/>
              </w:rPr>
              <w:t>Category : TECHNICAL </w:t>
            </w:r>
          </w:p>
        </w:tc>
        <w:tc>
          <w:tcPr>
            <w:tcW w:w="4950" w:type="dxa"/>
            <w:shd w:val="clear" w:color="auto" w:fill="D9D9D9"/>
          </w:tcPr>
          <w:p w14:paraId="61C6776A" w14:textId="77777777" w:rsidR="000D3672" w:rsidRPr="00CF6F0A" w:rsidRDefault="00FD7409" w:rsidP="0099313C">
            <w:pPr>
              <w:pStyle w:val="PleaseReviewReport"/>
              <w:rPr>
                <w:color w:val="FF0000"/>
              </w:rPr>
            </w:pPr>
            <w:r w:rsidRPr="00CF6F0A">
              <w:rPr>
                <w:color w:val="FF0000"/>
              </w:rPr>
              <w:t>Noted</w:t>
            </w:r>
          </w:p>
        </w:tc>
      </w:tr>
      <w:tr w:rsidR="000D3672" w14:paraId="6568D31F" w14:textId="77777777" w:rsidTr="0099313C">
        <w:tc>
          <w:tcPr>
            <w:tcW w:w="787" w:type="dxa"/>
            <w:shd w:val="clear" w:color="auto" w:fill="D9D9D9"/>
          </w:tcPr>
          <w:p w14:paraId="4FC9F8D8" w14:textId="77777777" w:rsidR="000D3672" w:rsidRDefault="000D3672" w:rsidP="0099313C">
            <w:pPr>
              <w:pStyle w:val="PleaseReviewReport"/>
              <w:jc w:val="center"/>
            </w:pPr>
            <w:r>
              <w:t>4</w:t>
            </w:r>
          </w:p>
        </w:tc>
        <w:tc>
          <w:tcPr>
            <w:tcW w:w="630" w:type="dxa"/>
            <w:shd w:val="clear" w:color="auto" w:fill="D9D9D9"/>
          </w:tcPr>
          <w:p w14:paraId="125C4F1D" w14:textId="77777777" w:rsidR="000D3672" w:rsidRDefault="000D3672" w:rsidP="0099313C">
            <w:pPr>
              <w:pStyle w:val="PleaseReviewReport"/>
              <w:jc w:val="center"/>
            </w:pPr>
            <w:r>
              <w:t>G</w:t>
            </w:r>
          </w:p>
        </w:tc>
        <w:tc>
          <w:tcPr>
            <w:tcW w:w="3600" w:type="dxa"/>
            <w:shd w:val="clear" w:color="auto" w:fill="D9D9D9"/>
          </w:tcPr>
          <w:p w14:paraId="7A53BA70" w14:textId="77777777" w:rsidR="000D3672" w:rsidRDefault="000D3672" w:rsidP="0099313C">
            <w:pPr>
              <w:pStyle w:val="PleaseReviewReport"/>
            </w:pPr>
            <w:r>
              <w:t>(General Comment)</w:t>
            </w:r>
          </w:p>
        </w:tc>
        <w:tc>
          <w:tcPr>
            <w:tcW w:w="360" w:type="dxa"/>
            <w:shd w:val="clear" w:color="auto" w:fill="D9D9D9"/>
          </w:tcPr>
          <w:p w14:paraId="79244FA6" w14:textId="77777777" w:rsidR="000D3672" w:rsidRDefault="000D3672" w:rsidP="0099313C">
            <w:pPr>
              <w:pStyle w:val="PleaseReviewReport"/>
              <w:jc w:val="center"/>
            </w:pPr>
            <w:r>
              <w:t>C</w:t>
            </w:r>
          </w:p>
        </w:tc>
        <w:tc>
          <w:tcPr>
            <w:tcW w:w="4950" w:type="dxa"/>
            <w:shd w:val="clear" w:color="auto" w:fill="D9D9D9"/>
          </w:tcPr>
          <w:p w14:paraId="011081FA" w14:textId="77777777" w:rsidR="000D3672" w:rsidRDefault="000D3672" w:rsidP="0099313C">
            <w:pPr>
              <w:pStyle w:val="PleaseReviewReport"/>
            </w:pPr>
            <w:r>
              <w:rPr>
                <w:b/>
              </w:rPr>
              <w:t>Barbados </w:t>
            </w:r>
            <w:r>
              <w:br/>
              <w:t>Barbados has no changes to make to this draft.</w:t>
            </w:r>
          </w:p>
          <w:p w14:paraId="7157123C" w14:textId="77777777" w:rsidR="000D3672" w:rsidRDefault="000D3672" w:rsidP="0099313C">
            <w:pPr>
              <w:pStyle w:val="PleaseReviewReport"/>
            </w:pPr>
            <w:r>
              <w:rPr>
                <w:i/>
              </w:rPr>
              <w:lastRenderedPageBreak/>
              <w:t>Category : EDITORIAL </w:t>
            </w:r>
          </w:p>
        </w:tc>
        <w:tc>
          <w:tcPr>
            <w:tcW w:w="4950" w:type="dxa"/>
            <w:shd w:val="clear" w:color="auto" w:fill="D9D9D9"/>
          </w:tcPr>
          <w:p w14:paraId="34636D67" w14:textId="77777777" w:rsidR="000D3672" w:rsidRPr="00CF6F0A" w:rsidRDefault="00FD7409" w:rsidP="0099313C">
            <w:pPr>
              <w:pStyle w:val="PleaseReviewReport"/>
              <w:rPr>
                <w:color w:val="FF0000"/>
              </w:rPr>
            </w:pPr>
            <w:r w:rsidRPr="00CF6F0A">
              <w:rPr>
                <w:color w:val="FF0000"/>
              </w:rPr>
              <w:lastRenderedPageBreak/>
              <w:t>Noted</w:t>
            </w:r>
          </w:p>
        </w:tc>
      </w:tr>
      <w:tr w:rsidR="000D3672" w14:paraId="7ADBCF60" w14:textId="77777777" w:rsidTr="0099313C">
        <w:tc>
          <w:tcPr>
            <w:tcW w:w="787" w:type="dxa"/>
            <w:shd w:val="clear" w:color="auto" w:fill="D9D9D9"/>
          </w:tcPr>
          <w:p w14:paraId="017829C7" w14:textId="77777777" w:rsidR="000D3672" w:rsidRDefault="000D3672" w:rsidP="0099313C">
            <w:pPr>
              <w:pStyle w:val="PleaseReviewReport"/>
              <w:jc w:val="center"/>
            </w:pPr>
            <w:r>
              <w:t>5</w:t>
            </w:r>
          </w:p>
        </w:tc>
        <w:tc>
          <w:tcPr>
            <w:tcW w:w="630" w:type="dxa"/>
            <w:shd w:val="clear" w:color="auto" w:fill="D9D9D9"/>
          </w:tcPr>
          <w:p w14:paraId="79E75EC7" w14:textId="77777777" w:rsidR="000D3672" w:rsidRDefault="000D3672" w:rsidP="0099313C">
            <w:pPr>
              <w:pStyle w:val="PleaseReviewReport"/>
              <w:jc w:val="center"/>
            </w:pPr>
            <w:r>
              <w:t>G</w:t>
            </w:r>
          </w:p>
        </w:tc>
        <w:tc>
          <w:tcPr>
            <w:tcW w:w="3600" w:type="dxa"/>
            <w:shd w:val="clear" w:color="auto" w:fill="D9D9D9"/>
          </w:tcPr>
          <w:p w14:paraId="3C2BEDEF" w14:textId="77777777" w:rsidR="000D3672" w:rsidRDefault="000D3672" w:rsidP="0099313C">
            <w:pPr>
              <w:pStyle w:val="PleaseReviewReport"/>
            </w:pPr>
            <w:r>
              <w:t>(General Comment)</w:t>
            </w:r>
          </w:p>
        </w:tc>
        <w:tc>
          <w:tcPr>
            <w:tcW w:w="360" w:type="dxa"/>
            <w:shd w:val="clear" w:color="auto" w:fill="D9D9D9"/>
          </w:tcPr>
          <w:p w14:paraId="7C53AF94" w14:textId="77777777" w:rsidR="000D3672" w:rsidRDefault="000D3672" w:rsidP="0099313C">
            <w:pPr>
              <w:pStyle w:val="PleaseReviewReport"/>
              <w:jc w:val="center"/>
            </w:pPr>
            <w:r>
              <w:t>C</w:t>
            </w:r>
          </w:p>
        </w:tc>
        <w:tc>
          <w:tcPr>
            <w:tcW w:w="4950" w:type="dxa"/>
            <w:shd w:val="clear" w:color="auto" w:fill="D9D9D9"/>
          </w:tcPr>
          <w:p w14:paraId="3183C517" w14:textId="77777777" w:rsidR="000D3672" w:rsidRDefault="000D3672" w:rsidP="0099313C">
            <w:pPr>
              <w:pStyle w:val="PleaseReviewReport"/>
            </w:pPr>
            <w:r>
              <w:rPr>
                <w:b/>
              </w:rPr>
              <w:t>Slovenia </w:t>
            </w:r>
            <w:r>
              <w:br/>
              <w:t>Slovenia would like to formally endorse the EPPO comments submitted via the IPPC Online Comment System.</w:t>
            </w:r>
          </w:p>
          <w:p w14:paraId="272CD4CE" w14:textId="77777777" w:rsidR="000D3672" w:rsidRDefault="000D3672" w:rsidP="0099313C">
            <w:pPr>
              <w:pStyle w:val="PleaseReviewReport"/>
            </w:pPr>
            <w:r>
              <w:rPr>
                <w:i/>
              </w:rPr>
              <w:t>Category : TECHNICAL </w:t>
            </w:r>
          </w:p>
        </w:tc>
        <w:tc>
          <w:tcPr>
            <w:tcW w:w="4950" w:type="dxa"/>
            <w:shd w:val="clear" w:color="auto" w:fill="D9D9D9"/>
          </w:tcPr>
          <w:p w14:paraId="7DECA751" w14:textId="77777777" w:rsidR="000D3672" w:rsidRPr="00CF6F0A" w:rsidRDefault="00DC2DD3" w:rsidP="0099313C">
            <w:pPr>
              <w:pStyle w:val="PleaseReviewReport"/>
              <w:rPr>
                <w:color w:val="FF0000"/>
              </w:rPr>
            </w:pPr>
            <w:r w:rsidRPr="00CF6F0A">
              <w:rPr>
                <w:color w:val="FF0000"/>
              </w:rPr>
              <w:t>Noted</w:t>
            </w:r>
          </w:p>
        </w:tc>
      </w:tr>
      <w:tr w:rsidR="000D3672" w14:paraId="375DF6BC" w14:textId="77777777" w:rsidTr="0099313C">
        <w:tc>
          <w:tcPr>
            <w:tcW w:w="787" w:type="dxa"/>
            <w:shd w:val="clear" w:color="auto" w:fill="D9D9D9"/>
          </w:tcPr>
          <w:p w14:paraId="5DAF86F1" w14:textId="77777777" w:rsidR="000D3672" w:rsidRDefault="000D3672" w:rsidP="0099313C">
            <w:pPr>
              <w:pStyle w:val="PleaseReviewReport"/>
              <w:jc w:val="center"/>
            </w:pPr>
            <w:r>
              <w:t>6</w:t>
            </w:r>
          </w:p>
        </w:tc>
        <w:tc>
          <w:tcPr>
            <w:tcW w:w="630" w:type="dxa"/>
            <w:shd w:val="clear" w:color="auto" w:fill="D9D9D9"/>
          </w:tcPr>
          <w:p w14:paraId="31D8A923" w14:textId="77777777" w:rsidR="000D3672" w:rsidRDefault="000D3672" w:rsidP="0099313C">
            <w:pPr>
              <w:pStyle w:val="PleaseReviewReport"/>
              <w:jc w:val="center"/>
            </w:pPr>
            <w:r>
              <w:t>G</w:t>
            </w:r>
          </w:p>
        </w:tc>
        <w:tc>
          <w:tcPr>
            <w:tcW w:w="3600" w:type="dxa"/>
            <w:shd w:val="clear" w:color="auto" w:fill="D9D9D9"/>
          </w:tcPr>
          <w:p w14:paraId="5FDD7888" w14:textId="77777777" w:rsidR="000D3672" w:rsidRDefault="000D3672" w:rsidP="0099313C">
            <w:pPr>
              <w:pStyle w:val="PleaseReviewReport"/>
            </w:pPr>
            <w:r>
              <w:t>(General Comment)</w:t>
            </w:r>
          </w:p>
        </w:tc>
        <w:tc>
          <w:tcPr>
            <w:tcW w:w="360" w:type="dxa"/>
            <w:shd w:val="clear" w:color="auto" w:fill="D9D9D9"/>
          </w:tcPr>
          <w:p w14:paraId="4E65EAEC" w14:textId="77777777" w:rsidR="000D3672" w:rsidRDefault="000D3672" w:rsidP="0099313C">
            <w:pPr>
              <w:pStyle w:val="PleaseReviewReport"/>
              <w:jc w:val="center"/>
            </w:pPr>
            <w:r>
              <w:t>C</w:t>
            </w:r>
          </w:p>
        </w:tc>
        <w:tc>
          <w:tcPr>
            <w:tcW w:w="4950" w:type="dxa"/>
            <w:shd w:val="clear" w:color="auto" w:fill="D9D9D9"/>
          </w:tcPr>
          <w:p w14:paraId="36F240B1" w14:textId="77777777" w:rsidR="000D3672" w:rsidRDefault="000D3672" w:rsidP="0099313C">
            <w:pPr>
              <w:pStyle w:val="PleaseReviewReport"/>
            </w:pPr>
            <w:r>
              <w:rPr>
                <w:b/>
              </w:rPr>
              <w:t>Bahrain </w:t>
            </w:r>
            <w:r>
              <w:br/>
              <w:t>We have no comment</w:t>
            </w:r>
          </w:p>
          <w:p w14:paraId="06A8A1CB" w14:textId="77777777" w:rsidR="000D3672" w:rsidRDefault="000D3672" w:rsidP="0099313C">
            <w:pPr>
              <w:pStyle w:val="PleaseReviewReport"/>
            </w:pPr>
            <w:r>
              <w:rPr>
                <w:i/>
              </w:rPr>
              <w:t>Category : TECHNICAL </w:t>
            </w:r>
          </w:p>
        </w:tc>
        <w:tc>
          <w:tcPr>
            <w:tcW w:w="4950" w:type="dxa"/>
            <w:shd w:val="clear" w:color="auto" w:fill="D9D9D9"/>
          </w:tcPr>
          <w:p w14:paraId="0E5393E8" w14:textId="77777777" w:rsidR="000D3672" w:rsidRPr="00CF6F0A" w:rsidRDefault="00DC2DD3" w:rsidP="0099313C">
            <w:pPr>
              <w:pStyle w:val="PleaseReviewReport"/>
              <w:rPr>
                <w:color w:val="FF0000"/>
              </w:rPr>
            </w:pPr>
            <w:r w:rsidRPr="00CF6F0A">
              <w:rPr>
                <w:color w:val="FF0000"/>
              </w:rPr>
              <w:t>Noted</w:t>
            </w:r>
          </w:p>
        </w:tc>
      </w:tr>
      <w:tr w:rsidR="000D3672" w14:paraId="03D12E20" w14:textId="77777777" w:rsidTr="0099313C">
        <w:tc>
          <w:tcPr>
            <w:tcW w:w="787" w:type="dxa"/>
            <w:shd w:val="clear" w:color="auto" w:fill="D9D9D9"/>
          </w:tcPr>
          <w:p w14:paraId="2ACF60C4" w14:textId="77777777" w:rsidR="000D3672" w:rsidRDefault="000D3672" w:rsidP="0099313C">
            <w:pPr>
              <w:pStyle w:val="PleaseReviewReport"/>
              <w:jc w:val="center"/>
            </w:pPr>
            <w:r>
              <w:t>7</w:t>
            </w:r>
          </w:p>
        </w:tc>
        <w:tc>
          <w:tcPr>
            <w:tcW w:w="630" w:type="dxa"/>
            <w:shd w:val="clear" w:color="auto" w:fill="D9D9D9"/>
          </w:tcPr>
          <w:p w14:paraId="70C00A34" w14:textId="77777777" w:rsidR="000D3672" w:rsidRDefault="000D3672" w:rsidP="0099313C">
            <w:pPr>
              <w:pStyle w:val="PleaseReviewReport"/>
              <w:jc w:val="center"/>
            </w:pPr>
            <w:r>
              <w:t>G</w:t>
            </w:r>
          </w:p>
        </w:tc>
        <w:tc>
          <w:tcPr>
            <w:tcW w:w="3600" w:type="dxa"/>
            <w:shd w:val="clear" w:color="auto" w:fill="D9D9D9"/>
          </w:tcPr>
          <w:p w14:paraId="12546647" w14:textId="77777777" w:rsidR="000D3672" w:rsidRDefault="000D3672" w:rsidP="0099313C">
            <w:pPr>
              <w:pStyle w:val="PleaseReviewReport"/>
            </w:pPr>
            <w:r>
              <w:t>(General Comment)</w:t>
            </w:r>
          </w:p>
        </w:tc>
        <w:tc>
          <w:tcPr>
            <w:tcW w:w="360" w:type="dxa"/>
            <w:shd w:val="clear" w:color="auto" w:fill="D9D9D9"/>
          </w:tcPr>
          <w:p w14:paraId="4AE46F29" w14:textId="77777777" w:rsidR="000D3672" w:rsidRDefault="000D3672" w:rsidP="0099313C">
            <w:pPr>
              <w:pStyle w:val="PleaseReviewReport"/>
              <w:jc w:val="center"/>
            </w:pPr>
            <w:r>
              <w:t>C</w:t>
            </w:r>
          </w:p>
        </w:tc>
        <w:tc>
          <w:tcPr>
            <w:tcW w:w="4950" w:type="dxa"/>
            <w:shd w:val="clear" w:color="auto" w:fill="D9D9D9"/>
          </w:tcPr>
          <w:p w14:paraId="388948AB" w14:textId="77777777" w:rsidR="000D3672" w:rsidRDefault="000D3672" w:rsidP="0099313C">
            <w:pPr>
              <w:pStyle w:val="PleaseReviewReport"/>
            </w:pPr>
            <w:r>
              <w:rPr>
                <w:b/>
              </w:rPr>
              <w:t>Thailand </w:t>
            </w:r>
            <w:r>
              <w:br/>
              <w:t>Thailand has no objection on the proposed draft irradiation treatment for Bactrocera tau. However, we would like to seek more clarification on the treatment schedules as follows:</w:t>
            </w:r>
            <w:r>
              <w:br/>
            </w:r>
            <w:r>
              <w:br/>
              <w:t>Why this standard specifies 2 levels of minimum absorbed dose which provide the same efficacy (to prevent the emergence of adult of Bactrocera tau). These schedules may cause the dispute between exporting and importing countries. Thailand would like to suggest to specify only one minimum absorbed dose or provide more information on how to select a schedule that suitable for certain commodities in this standard.</w:t>
            </w:r>
          </w:p>
          <w:p w14:paraId="05B59A9F" w14:textId="77777777" w:rsidR="000D3672" w:rsidRDefault="000D3672" w:rsidP="0099313C">
            <w:pPr>
              <w:pStyle w:val="PleaseReviewReport"/>
            </w:pPr>
            <w:r>
              <w:rPr>
                <w:i/>
              </w:rPr>
              <w:t>Category : SUBSTANTIVE </w:t>
            </w:r>
          </w:p>
        </w:tc>
        <w:tc>
          <w:tcPr>
            <w:tcW w:w="4950" w:type="dxa"/>
            <w:shd w:val="clear" w:color="auto" w:fill="D9D9D9"/>
          </w:tcPr>
          <w:p w14:paraId="22F978B7" w14:textId="77777777" w:rsidR="000D3672" w:rsidRPr="00CF6F0A" w:rsidRDefault="00DC2DD3" w:rsidP="0099313C">
            <w:pPr>
              <w:pStyle w:val="PleaseReviewReport"/>
              <w:rPr>
                <w:color w:val="FF0000"/>
              </w:rPr>
            </w:pPr>
            <w:r w:rsidRPr="00CF6F0A">
              <w:rPr>
                <w:color w:val="FF0000"/>
              </w:rPr>
              <w:t>Considered but not incorporated.</w:t>
            </w:r>
          </w:p>
          <w:p w14:paraId="5798CBBC" w14:textId="77777777" w:rsidR="00DC2DD3" w:rsidRPr="00CF6F0A" w:rsidRDefault="00DC2DD3" w:rsidP="0099313C">
            <w:pPr>
              <w:pStyle w:val="PleaseReviewReport"/>
              <w:rPr>
                <w:color w:val="FF0000"/>
              </w:rPr>
            </w:pPr>
          </w:p>
          <w:p w14:paraId="1BCCE189" w14:textId="77777777" w:rsidR="00DC2DD3" w:rsidRPr="00CF6F0A" w:rsidRDefault="00DC2DD3" w:rsidP="0099313C">
            <w:pPr>
              <w:pStyle w:val="PleaseReviewReport"/>
              <w:rPr>
                <w:color w:val="FF0000"/>
              </w:rPr>
            </w:pPr>
            <w:r w:rsidRPr="00CF6F0A">
              <w:rPr>
                <w:color w:val="FF0000"/>
              </w:rPr>
              <w:t xml:space="preserve">The two tretament schedules reflects two levels of efficacy. </w:t>
            </w:r>
          </w:p>
          <w:p w14:paraId="1DF51060" w14:textId="77777777" w:rsidR="00DC2DD3" w:rsidRPr="00CF6F0A" w:rsidRDefault="00DC2DD3" w:rsidP="0099313C">
            <w:pPr>
              <w:pStyle w:val="PleaseReviewReport"/>
              <w:rPr>
                <w:color w:val="FF0000"/>
              </w:rPr>
            </w:pPr>
          </w:p>
          <w:p w14:paraId="5D81F0EA" w14:textId="238BC7D4" w:rsidR="00DC2DD3" w:rsidRPr="00CF6F0A" w:rsidRDefault="00DC2DD3" w:rsidP="0099313C">
            <w:pPr>
              <w:pStyle w:val="PleaseReviewReport"/>
              <w:rPr>
                <w:color w:val="FF0000"/>
              </w:rPr>
            </w:pPr>
            <w:r w:rsidRPr="00CF6F0A">
              <w:rPr>
                <w:color w:val="FF0000"/>
              </w:rPr>
              <w:t xml:space="preserve">Countries can choose either schedule based on what they considered to be an </w:t>
            </w:r>
            <w:r w:rsidR="00907BB5">
              <w:rPr>
                <w:color w:val="FF0000"/>
              </w:rPr>
              <w:t xml:space="preserve"> appropriate level of protection.</w:t>
            </w:r>
          </w:p>
          <w:p w14:paraId="5D042A21" w14:textId="77777777" w:rsidR="00DC2DD3" w:rsidRPr="00CF6F0A" w:rsidRDefault="00DC2DD3" w:rsidP="0099313C">
            <w:pPr>
              <w:pStyle w:val="PleaseReviewReport"/>
              <w:rPr>
                <w:color w:val="FF0000"/>
              </w:rPr>
            </w:pPr>
          </w:p>
        </w:tc>
      </w:tr>
      <w:tr w:rsidR="000D3672" w14:paraId="1ED50C70" w14:textId="77777777" w:rsidTr="0099313C">
        <w:tc>
          <w:tcPr>
            <w:tcW w:w="787" w:type="dxa"/>
            <w:shd w:val="clear" w:color="auto" w:fill="D9D9D9"/>
          </w:tcPr>
          <w:p w14:paraId="0AE337F4" w14:textId="77777777" w:rsidR="000D3672" w:rsidRDefault="000D3672" w:rsidP="0099313C">
            <w:pPr>
              <w:pStyle w:val="PleaseReviewReport"/>
              <w:jc w:val="center"/>
            </w:pPr>
            <w:r>
              <w:t>8</w:t>
            </w:r>
          </w:p>
        </w:tc>
        <w:tc>
          <w:tcPr>
            <w:tcW w:w="630" w:type="dxa"/>
            <w:shd w:val="clear" w:color="auto" w:fill="D9D9D9"/>
          </w:tcPr>
          <w:p w14:paraId="49E63334" w14:textId="77777777" w:rsidR="000D3672" w:rsidRDefault="000D3672" w:rsidP="0099313C">
            <w:pPr>
              <w:pStyle w:val="PleaseReviewReport"/>
              <w:jc w:val="center"/>
            </w:pPr>
            <w:r>
              <w:t>G</w:t>
            </w:r>
          </w:p>
        </w:tc>
        <w:tc>
          <w:tcPr>
            <w:tcW w:w="3600" w:type="dxa"/>
            <w:shd w:val="clear" w:color="auto" w:fill="D9D9D9"/>
          </w:tcPr>
          <w:p w14:paraId="1F472823" w14:textId="77777777" w:rsidR="000D3672" w:rsidRDefault="000D3672" w:rsidP="0099313C">
            <w:pPr>
              <w:pStyle w:val="PleaseReviewReport"/>
            </w:pPr>
            <w:r>
              <w:t>(General Comment)</w:t>
            </w:r>
          </w:p>
        </w:tc>
        <w:tc>
          <w:tcPr>
            <w:tcW w:w="360" w:type="dxa"/>
            <w:shd w:val="clear" w:color="auto" w:fill="D9D9D9"/>
          </w:tcPr>
          <w:p w14:paraId="07DB7CD1" w14:textId="77777777" w:rsidR="000D3672" w:rsidRDefault="000D3672" w:rsidP="0099313C">
            <w:pPr>
              <w:pStyle w:val="PleaseReviewReport"/>
              <w:jc w:val="center"/>
            </w:pPr>
            <w:r>
              <w:t>C</w:t>
            </w:r>
          </w:p>
        </w:tc>
        <w:tc>
          <w:tcPr>
            <w:tcW w:w="4950" w:type="dxa"/>
            <w:shd w:val="clear" w:color="auto" w:fill="D9D9D9"/>
          </w:tcPr>
          <w:p w14:paraId="0A5016F3" w14:textId="77777777" w:rsidR="000D3672" w:rsidRDefault="000D3672" w:rsidP="0099313C">
            <w:pPr>
              <w:pStyle w:val="PleaseReviewReport"/>
            </w:pPr>
            <w:r>
              <w:rPr>
                <w:b/>
              </w:rPr>
              <w:t>Australia </w:t>
            </w:r>
            <w:r>
              <w:br/>
              <w:t>Extrapolating from treatment efficacy without the knowledge of the most-tolerant stage (MTS), commodity and pest species tested is a generalised approach which may not work for all commodities.  MTS needs to be confirmed even if it is not found frequently in the fruit.  Identifying MTS provides complete safety against all of the life-stages.  May be MTS in another vegetable or fruit is different (as seen in Medlfy in various commodities) and may require higher dose if not lower, although in the in latter case it would still be within the proposed treatment schedule.</w:t>
            </w:r>
          </w:p>
          <w:p w14:paraId="3D8D2485" w14:textId="77777777" w:rsidR="000D3672" w:rsidRDefault="000D3672" w:rsidP="0099313C">
            <w:pPr>
              <w:pStyle w:val="PleaseReviewReport"/>
            </w:pPr>
            <w:r>
              <w:rPr>
                <w:i/>
              </w:rPr>
              <w:t>Category : TECHNICAL </w:t>
            </w:r>
          </w:p>
        </w:tc>
        <w:tc>
          <w:tcPr>
            <w:tcW w:w="4950" w:type="dxa"/>
            <w:shd w:val="clear" w:color="auto" w:fill="D9D9D9"/>
          </w:tcPr>
          <w:p w14:paraId="6ABEDDA7" w14:textId="77777777" w:rsidR="00B45153" w:rsidRPr="00CF6F0A" w:rsidRDefault="00B45153" w:rsidP="0099313C">
            <w:pPr>
              <w:pStyle w:val="PleaseReviewReport"/>
              <w:rPr>
                <w:color w:val="FF0000"/>
              </w:rPr>
            </w:pPr>
            <w:r w:rsidRPr="003E788F">
              <w:rPr>
                <w:color w:val="FF0000"/>
              </w:rPr>
              <w:t>Considered but not incorporated.</w:t>
            </w:r>
          </w:p>
          <w:p w14:paraId="374A399E" w14:textId="77777777" w:rsidR="000D3672" w:rsidRPr="00CF6F0A" w:rsidRDefault="000D3672" w:rsidP="0099313C">
            <w:pPr>
              <w:pStyle w:val="PleaseReviewReport"/>
              <w:rPr>
                <w:b/>
                <w:color w:val="FF0000"/>
              </w:rPr>
            </w:pPr>
          </w:p>
          <w:p w14:paraId="5A3F8E84" w14:textId="655C0CDA" w:rsidR="005E5A3C" w:rsidRDefault="00305B45" w:rsidP="00305B45">
            <w:pPr>
              <w:pStyle w:val="PleaseReviewReport"/>
            </w:pPr>
            <w:r>
              <w:t>T</w:t>
            </w:r>
            <w:r w:rsidRPr="003E788F">
              <w:t>he most tolerant life stage</w:t>
            </w:r>
            <w:r>
              <w:t xml:space="preserve"> of fruit flies to irradiation is consistentyly the </w:t>
            </w:r>
            <w:r w:rsidR="000C6160">
              <w:t xml:space="preserve">third </w:t>
            </w:r>
            <w:r>
              <w:t>instar</w:t>
            </w:r>
            <w:r w:rsidR="003D7E2D">
              <w:t xml:space="preserve"> (Balock </w:t>
            </w:r>
            <w:r w:rsidR="003D7E2D" w:rsidRPr="003E788F">
              <w:rPr>
                <w:i/>
                <w:iCs/>
              </w:rPr>
              <w:t>et al.</w:t>
            </w:r>
            <w:r w:rsidR="003D7E2D">
              <w:t xml:space="preserve"> 1963)</w:t>
            </w:r>
            <w:r>
              <w:t>.</w:t>
            </w:r>
          </w:p>
          <w:p w14:paraId="02C4D10A" w14:textId="75053F51" w:rsidR="000C6160" w:rsidRDefault="000C6160" w:rsidP="00305B45">
            <w:pPr>
              <w:pStyle w:val="PleaseReviewReport"/>
            </w:pPr>
          </w:p>
          <w:p w14:paraId="655B0008" w14:textId="0FDC9934" w:rsidR="000C6160" w:rsidRDefault="000C6160" w:rsidP="00305B45">
            <w:pPr>
              <w:pStyle w:val="PleaseReviewReport"/>
            </w:pPr>
            <w:r>
              <w:t xml:space="preserve">Balock, J., Burditt, A.K. and Christianson, L. D. (1963). Effects of gamma </w:t>
            </w:r>
            <w:r w:rsidR="003D7E2D">
              <w:t xml:space="preserve">radiation on various stages of three fruit fly species. </w:t>
            </w:r>
            <w:r w:rsidR="003D7E2D" w:rsidRPr="003E788F">
              <w:rPr>
                <w:i/>
                <w:iCs/>
              </w:rPr>
              <w:t>J. Econ. Entomol</w:t>
            </w:r>
            <w:r w:rsidR="003D7E2D">
              <w:t xml:space="preserve">. 56:42-46 </w:t>
            </w:r>
          </w:p>
          <w:p w14:paraId="080FB3C4" w14:textId="77777777" w:rsidR="00C31505" w:rsidRDefault="00C31505" w:rsidP="00305B45">
            <w:pPr>
              <w:pStyle w:val="PleaseReviewReport"/>
            </w:pPr>
          </w:p>
          <w:p w14:paraId="3994F6D9" w14:textId="1CEE07FB" w:rsidR="00C31505" w:rsidRDefault="00C31505" w:rsidP="00305B45">
            <w:pPr>
              <w:pStyle w:val="PleaseReviewReport"/>
            </w:pPr>
          </w:p>
          <w:p w14:paraId="710BF9F0" w14:textId="77777777" w:rsidR="00C31505" w:rsidRDefault="00C31505" w:rsidP="00305B45">
            <w:pPr>
              <w:pStyle w:val="PleaseReviewReport"/>
            </w:pPr>
          </w:p>
          <w:p w14:paraId="35913618" w14:textId="72B4E27A" w:rsidR="00C31505" w:rsidRPr="003E788F" w:rsidRDefault="00C31505" w:rsidP="00305B45">
            <w:pPr>
              <w:pStyle w:val="PleaseReviewReport"/>
            </w:pPr>
          </w:p>
        </w:tc>
      </w:tr>
      <w:tr w:rsidR="000D3672" w14:paraId="7F90FD5D" w14:textId="77777777" w:rsidTr="0099313C">
        <w:tc>
          <w:tcPr>
            <w:tcW w:w="787" w:type="dxa"/>
            <w:shd w:val="clear" w:color="auto" w:fill="D9D9D9"/>
          </w:tcPr>
          <w:p w14:paraId="6E4AF6BB" w14:textId="77777777" w:rsidR="000D3672" w:rsidRDefault="000D3672" w:rsidP="0099313C">
            <w:pPr>
              <w:pStyle w:val="PleaseReviewReport"/>
              <w:jc w:val="center"/>
            </w:pPr>
            <w:r>
              <w:t>9</w:t>
            </w:r>
          </w:p>
        </w:tc>
        <w:tc>
          <w:tcPr>
            <w:tcW w:w="630" w:type="dxa"/>
            <w:shd w:val="clear" w:color="auto" w:fill="D9D9D9"/>
          </w:tcPr>
          <w:p w14:paraId="4CE8602A" w14:textId="77777777" w:rsidR="000D3672" w:rsidRDefault="000D3672" w:rsidP="0099313C">
            <w:pPr>
              <w:pStyle w:val="PleaseReviewReport"/>
              <w:jc w:val="center"/>
            </w:pPr>
            <w:r>
              <w:t>G</w:t>
            </w:r>
          </w:p>
        </w:tc>
        <w:tc>
          <w:tcPr>
            <w:tcW w:w="3600" w:type="dxa"/>
            <w:shd w:val="clear" w:color="auto" w:fill="D9D9D9"/>
          </w:tcPr>
          <w:p w14:paraId="09BE0B65" w14:textId="77777777" w:rsidR="000D3672" w:rsidRDefault="000D3672" w:rsidP="0099313C">
            <w:pPr>
              <w:pStyle w:val="PleaseReviewReport"/>
            </w:pPr>
            <w:r>
              <w:t>(General Comment)</w:t>
            </w:r>
          </w:p>
        </w:tc>
        <w:tc>
          <w:tcPr>
            <w:tcW w:w="360" w:type="dxa"/>
            <w:shd w:val="clear" w:color="auto" w:fill="D9D9D9"/>
          </w:tcPr>
          <w:p w14:paraId="5AC7D6E4" w14:textId="77777777" w:rsidR="000D3672" w:rsidRDefault="000D3672" w:rsidP="0099313C">
            <w:pPr>
              <w:pStyle w:val="PleaseReviewReport"/>
              <w:jc w:val="center"/>
            </w:pPr>
            <w:r>
              <w:t>C</w:t>
            </w:r>
          </w:p>
        </w:tc>
        <w:tc>
          <w:tcPr>
            <w:tcW w:w="4950" w:type="dxa"/>
            <w:shd w:val="clear" w:color="auto" w:fill="D9D9D9"/>
          </w:tcPr>
          <w:p w14:paraId="3F8BC152" w14:textId="77777777" w:rsidR="000D3672" w:rsidRDefault="000D3672" w:rsidP="0099313C">
            <w:pPr>
              <w:pStyle w:val="PleaseReviewReport"/>
            </w:pPr>
            <w:r>
              <w:rPr>
                <w:b/>
              </w:rPr>
              <w:t>Uruguay </w:t>
            </w:r>
            <w:r>
              <w:br/>
              <w:t>We have no comments on this draft. We agree with the proposal as it is</w:t>
            </w:r>
          </w:p>
          <w:p w14:paraId="6F842E1E" w14:textId="77777777" w:rsidR="000D3672" w:rsidRDefault="000D3672" w:rsidP="0099313C">
            <w:pPr>
              <w:pStyle w:val="PleaseReviewReport"/>
            </w:pPr>
            <w:r>
              <w:rPr>
                <w:i/>
              </w:rPr>
              <w:t>Category : TECHNICAL </w:t>
            </w:r>
          </w:p>
        </w:tc>
        <w:tc>
          <w:tcPr>
            <w:tcW w:w="4950" w:type="dxa"/>
            <w:shd w:val="clear" w:color="auto" w:fill="D9D9D9"/>
          </w:tcPr>
          <w:p w14:paraId="3CEA321B" w14:textId="77777777" w:rsidR="000D3672" w:rsidRDefault="00CF6F0A" w:rsidP="0099313C">
            <w:pPr>
              <w:pStyle w:val="PleaseReviewReport"/>
              <w:rPr>
                <w:b/>
              </w:rPr>
            </w:pPr>
            <w:r w:rsidRPr="00CF6F0A">
              <w:rPr>
                <w:color w:val="FF0000"/>
              </w:rPr>
              <w:t>Noted</w:t>
            </w:r>
          </w:p>
        </w:tc>
      </w:tr>
      <w:tr w:rsidR="000D3672" w14:paraId="0A5805DA" w14:textId="77777777" w:rsidTr="0099313C">
        <w:tc>
          <w:tcPr>
            <w:tcW w:w="787" w:type="dxa"/>
            <w:shd w:val="clear" w:color="auto" w:fill="D9D9D9"/>
          </w:tcPr>
          <w:p w14:paraId="7854C487" w14:textId="77777777" w:rsidR="000D3672" w:rsidRDefault="000D3672" w:rsidP="0099313C">
            <w:pPr>
              <w:pStyle w:val="PleaseReviewReport"/>
              <w:jc w:val="center"/>
            </w:pPr>
            <w:r>
              <w:t>10</w:t>
            </w:r>
          </w:p>
        </w:tc>
        <w:tc>
          <w:tcPr>
            <w:tcW w:w="630" w:type="dxa"/>
            <w:shd w:val="clear" w:color="auto" w:fill="D9D9D9"/>
          </w:tcPr>
          <w:p w14:paraId="67047709" w14:textId="77777777" w:rsidR="0099313C" w:rsidRDefault="000D3672" w:rsidP="0099313C">
            <w:pPr>
              <w:pStyle w:val="PleaseReviewReport"/>
              <w:jc w:val="center"/>
            </w:pPr>
            <w:r>
              <w:t>G</w:t>
            </w:r>
          </w:p>
          <w:p w14:paraId="3157882F" w14:textId="77777777" w:rsidR="0099313C" w:rsidRPr="0099313C" w:rsidRDefault="0099313C" w:rsidP="0099313C"/>
          <w:p w14:paraId="06104CD8" w14:textId="77777777" w:rsidR="0099313C" w:rsidRPr="0099313C" w:rsidRDefault="0099313C" w:rsidP="0099313C"/>
          <w:p w14:paraId="3A609ECF" w14:textId="77777777" w:rsidR="0099313C" w:rsidRPr="0099313C" w:rsidRDefault="0099313C" w:rsidP="0099313C"/>
          <w:p w14:paraId="27B948B6" w14:textId="77777777" w:rsidR="0099313C" w:rsidRPr="0099313C" w:rsidRDefault="0099313C" w:rsidP="0099313C"/>
          <w:p w14:paraId="0A273BF9" w14:textId="77777777" w:rsidR="0099313C" w:rsidRPr="0099313C" w:rsidRDefault="0099313C" w:rsidP="0099313C"/>
          <w:p w14:paraId="1E34685F" w14:textId="77777777" w:rsidR="000D3672" w:rsidRPr="0099313C" w:rsidRDefault="000D3672" w:rsidP="0099313C"/>
        </w:tc>
        <w:tc>
          <w:tcPr>
            <w:tcW w:w="3600" w:type="dxa"/>
            <w:shd w:val="clear" w:color="auto" w:fill="D9D9D9"/>
          </w:tcPr>
          <w:p w14:paraId="5B94BEBB" w14:textId="77777777" w:rsidR="000D3672" w:rsidRDefault="000D3672" w:rsidP="0099313C">
            <w:pPr>
              <w:pStyle w:val="PleaseReviewReport"/>
            </w:pPr>
            <w:r>
              <w:t>(General Comment)</w:t>
            </w:r>
          </w:p>
        </w:tc>
        <w:tc>
          <w:tcPr>
            <w:tcW w:w="360" w:type="dxa"/>
            <w:shd w:val="clear" w:color="auto" w:fill="D9D9D9"/>
          </w:tcPr>
          <w:p w14:paraId="7465EAF1" w14:textId="77777777" w:rsidR="000D3672" w:rsidRDefault="000D3672" w:rsidP="0099313C">
            <w:pPr>
              <w:pStyle w:val="PleaseReviewReport"/>
              <w:jc w:val="center"/>
            </w:pPr>
            <w:r>
              <w:t>C</w:t>
            </w:r>
          </w:p>
        </w:tc>
        <w:tc>
          <w:tcPr>
            <w:tcW w:w="4950" w:type="dxa"/>
            <w:shd w:val="clear" w:color="auto" w:fill="D9D9D9"/>
          </w:tcPr>
          <w:p w14:paraId="04F305AF" w14:textId="77777777" w:rsidR="000D3672" w:rsidRDefault="000D3672" w:rsidP="0099313C">
            <w:pPr>
              <w:pStyle w:val="PleaseReviewReport"/>
            </w:pPr>
            <w:r>
              <w:rPr>
                <w:b/>
              </w:rPr>
              <w:t>China </w:t>
            </w:r>
            <w:r>
              <w:br/>
              <w:t xml:space="preserve">Modify “Bactrocera tau” as “Zeugodacus tau” </w:t>
            </w:r>
            <w:r>
              <w:br/>
              <w:t xml:space="preserve"> The genus of this species has been revised and accepted in recent years.  The current scientific name should be Zeugodacus tau.</w:t>
            </w:r>
            <w:r>
              <w:br/>
              <w:t xml:space="preserve"> Reference: </w:t>
            </w:r>
            <w:r>
              <w:br/>
              <w:t xml:space="preserve"> A global checklist of the 932 fruit fly species</w:t>
            </w:r>
            <w:r>
              <w:br/>
              <w:t xml:space="preserve"> in the tribe Dacini (Diptera, Tephritidae) ZooKeys 730: 19–56 (2018)</w:t>
            </w:r>
            <w:r>
              <w:br/>
              <w:t xml:space="preserve"> doi: 10.3897/zookeys.730.21786</w:t>
            </w:r>
            <w:r>
              <w:br/>
              <w:t>http://zookeys.pensoft.net</w:t>
            </w:r>
            <w:r>
              <w:t>）</w:t>
            </w:r>
          </w:p>
          <w:p w14:paraId="7A2DADDD" w14:textId="77777777" w:rsidR="000D3672" w:rsidRDefault="000D3672" w:rsidP="0099313C">
            <w:pPr>
              <w:pStyle w:val="PleaseReviewReport"/>
            </w:pPr>
            <w:r>
              <w:rPr>
                <w:i/>
              </w:rPr>
              <w:t>Category : SUBSTANTIVE </w:t>
            </w:r>
          </w:p>
        </w:tc>
        <w:tc>
          <w:tcPr>
            <w:tcW w:w="4950" w:type="dxa"/>
            <w:shd w:val="clear" w:color="auto" w:fill="D9D9D9"/>
          </w:tcPr>
          <w:p w14:paraId="4573E654" w14:textId="77777777" w:rsidR="000D3672" w:rsidRPr="00CF6F0A" w:rsidRDefault="00CF6F0A" w:rsidP="0099313C">
            <w:pPr>
              <w:pStyle w:val="PleaseReviewReport"/>
            </w:pPr>
            <w:r w:rsidRPr="00CF6F0A">
              <w:rPr>
                <w:color w:val="FF0000"/>
              </w:rPr>
              <w:t>Incorporated</w:t>
            </w:r>
          </w:p>
        </w:tc>
      </w:tr>
      <w:tr w:rsidR="000D3672" w14:paraId="6D518A6B" w14:textId="77777777" w:rsidTr="0099313C">
        <w:tc>
          <w:tcPr>
            <w:tcW w:w="787" w:type="dxa"/>
            <w:shd w:val="clear" w:color="auto" w:fill="D9D9D9"/>
          </w:tcPr>
          <w:p w14:paraId="6DE52DCC" w14:textId="77777777" w:rsidR="000D3672" w:rsidRDefault="000D3672" w:rsidP="0099313C">
            <w:pPr>
              <w:pStyle w:val="PleaseReviewReport"/>
              <w:jc w:val="center"/>
            </w:pPr>
            <w:r>
              <w:t>11</w:t>
            </w:r>
          </w:p>
        </w:tc>
        <w:tc>
          <w:tcPr>
            <w:tcW w:w="630" w:type="dxa"/>
            <w:shd w:val="clear" w:color="auto" w:fill="D9D9D9"/>
          </w:tcPr>
          <w:p w14:paraId="0C1ACE65" w14:textId="77777777" w:rsidR="000D3672" w:rsidRDefault="000D3672" w:rsidP="0099313C">
            <w:pPr>
              <w:pStyle w:val="PleaseReviewReport"/>
              <w:jc w:val="center"/>
            </w:pPr>
            <w:r>
              <w:t>G</w:t>
            </w:r>
          </w:p>
        </w:tc>
        <w:tc>
          <w:tcPr>
            <w:tcW w:w="3600" w:type="dxa"/>
            <w:shd w:val="clear" w:color="auto" w:fill="D9D9D9"/>
          </w:tcPr>
          <w:p w14:paraId="7B6C9FBA" w14:textId="77777777" w:rsidR="000D3672" w:rsidRDefault="000D3672" w:rsidP="0099313C">
            <w:pPr>
              <w:pStyle w:val="PleaseReviewReport"/>
            </w:pPr>
            <w:r>
              <w:t>(General Comment)</w:t>
            </w:r>
          </w:p>
        </w:tc>
        <w:tc>
          <w:tcPr>
            <w:tcW w:w="360" w:type="dxa"/>
            <w:shd w:val="clear" w:color="auto" w:fill="D9D9D9"/>
          </w:tcPr>
          <w:p w14:paraId="113894C4" w14:textId="77777777" w:rsidR="000D3672" w:rsidRDefault="000D3672" w:rsidP="0099313C">
            <w:pPr>
              <w:pStyle w:val="PleaseReviewReport"/>
              <w:jc w:val="center"/>
            </w:pPr>
            <w:r>
              <w:t>C</w:t>
            </w:r>
          </w:p>
        </w:tc>
        <w:tc>
          <w:tcPr>
            <w:tcW w:w="4950" w:type="dxa"/>
            <w:shd w:val="clear" w:color="auto" w:fill="D9D9D9"/>
          </w:tcPr>
          <w:p w14:paraId="42AFCFC9" w14:textId="77777777" w:rsidR="000D3672" w:rsidRDefault="000D3672" w:rsidP="0099313C">
            <w:pPr>
              <w:pStyle w:val="PleaseReviewReport"/>
            </w:pPr>
            <w:r>
              <w:rPr>
                <w:b/>
              </w:rPr>
              <w:t>Malawi </w:t>
            </w:r>
            <w:r>
              <w:br/>
              <w:t>Malawi supports the Draft Annex to ISPM 28 : Irradiation treatment for Bactrocera tau(2017-025)</w:t>
            </w:r>
          </w:p>
          <w:p w14:paraId="6DC32EC7" w14:textId="77777777" w:rsidR="000D3672" w:rsidRDefault="000D3672" w:rsidP="0099313C">
            <w:pPr>
              <w:pStyle w:val="PleaseReviewReport"/>
            </w:pPr>
            <w:r>
              <w:rPr>
                <w:i/>
              </w:rPr>
              <w:t>Category : SUBSTANTIVE </w:t>
            </w:r>
          </w:p>
        </w:tc>
        <w:tc>
          <w:tcPr>
            <w:tcW w:w="4950" w:type="dxa"/>
            <w:shd w:val="clear" w:color="auto" w:fill="D9D9D9"/>
          </w:tcPr>
          <w:p w14:paraId="73E6838C" w14:textId="77777777" w:rsidR="000D3672" w:rsidRDefault="00CF6F0A" w:rsidP="0099313C">
            <w:pPr>
              <w:pStyle w:val="PleaseReviewReport"/>
              <w:rPr>
                <w:b/>
              </w:rPr>
            </w:pPr>
            <w:r w:rsidRPr="00CF6F0A">
              <w:rPr>
                <w:color w:val="FF0000"/>
              </w:rPr>
              <w:t>Noted</w:t>
            </w:r>
          </w:p>
        </w:tc>
      </w:tr>
      <w:tr w:rsidR="000D3672" w14:paraId="12B200D6" w14:textId="77777777" w:rsidTr="0099313C">
        <w:tc>
          <w:tcPr>
            <w:tcW w:w="787" w:type="dxa"/>
            <w:shd w:val="clear" w:color="auto" w:fill="D9D9D9"/>
          </w:tcPr>
          <w:p w14:paraId="6C380EC0" w14:textId="77777777" w:rsidR="000D3672" w:rsidRDefault="000D3672" w:rsidP="0099313C">
            <w:pPr>
              <w:pStyle w:val="PleaseReviewReport"/>
              <w:jc w:val="center"/>
            </w:pPr>
            <w:r>
              <w:t>12</w:t>
            </w:r>
          </w:p>
        </w:tc>
        <w:tc>
          <w:tcPr>
            <w:tcW w:w="630" w:type="dxa"/>
            <w:shd w:val="clear" w:color="auto" w:fill="D9D9D9"/>
          </w:tcPr>
          <w:p w14:paraId="3D9ABA89" w14:textId="77777777" w:rsidR="000D3672" w:rsidRDefault="000D3672" w:rsidP="0099313C">
            <w:pPr>
              <w:pStyle w:val="PleaseReviewReport"/>
              <w:jc w:val="center"/>
            </w:pPr>
            <w:r>
              <w:t>G</w:t>
            </w:r>
          </w:p>
        </w:tc>
        <w:tc>
          <w:tcPr>
            <w:tcW w:w="3600" w:type="dxa"/>
            <w:shd w:val="clear" w:color="auto" w:fill="D9D9D9"/>
          </w:tcPr>
          <w:p w14:paraId="73F2EB10" w14:textId="77777777" w:rsidR="000D3672" w:rsidRDefault="000D3672" w:rsidP="0099313C">
            <w:pPr>
              <w:pStyle w:val="PleaseReviewReport"/>
            </w:pPr>
            <w:r>
              <w:t>(General Comment)</w:t>
            </w:r>
          </w:p>
        </w:tc>
        <w:tc>
          <w:tcPr>
            <w:tcW w:w="360" w:type="dxa"/>
            <w:shd w:val="clear" w:color="auto" w:fill="D9D9D9"/>
          </w:tcPr>
          <w:p w14:paraId="4930C816" w14:textId="77777777" w:rsidR="000D3672" w:rsidRDefault="000D3672" w:rsidP="0099313C">
            <w:pPr>
              <w:pStyle w:val="PleaseReviewReport"/>
              <w:jc w:val="center"/>
            </w:pPr>
            <w:r>
              <w:t>C</w:t>
            </w:r>
          </w:p>
        </w:tc>
        <w:tc>
          <w:tcPr>
            <w:tcW w:w="4950" w:type="dxa"/>
            <w:shd w:val="clear" w:color="auto" w:fill="D9D9D9"/>
          </w:tcPr>
          <w:p w14:paraId="6F78D6D2" w14:textId="77777777" w:rsidR="000D3672" w:rsidRDefault="000D3672" w:rsidP="0099313C">
            <w:pPr>
              <w:pStyle w:val="PleaseReviewReport"/>
            </w:pPr>
            <w:r>
              <w:rPr>
                <w:b/>
              </w:rPr>
              <w:t>Botswana </w:t>
            </w:r>
            <w:r>
              <w:br/>
              <w:t>The dosage is in line with the recommended one therefore we agree with the proposed annex</w:t>
            </w:r>
          </w:p>
          <w:p w14:paraId="09D62689" w14:textId="77777777" w:rsidR="000D3672" w:rsidRDefault="000D3672" w:rsidP="0099313C">
            <w:pPr>
              <w:pStyle w:val="PleaseReviewReport"/>
            </w:pPr>
            <w:r>
              <w:rPr>
                <w:i/>
              </w:rPr>
              <w:t>Category : TECHNICAL </w:t>
            </w:r>
          </w:p>
        </w:tc>
        <w:tc>
          <w:tcPr>
            <w:tcW w:w="4950" w:type="dxa"/>
            <w:shd w:val="clear" w:color="auto" w:fill="D9D9D9"/>
          </w:tcPr>
          <w:p w14:paraId="77910D23" w14:textId="77777777" w:rsidR="000D3672" w:rsidRPr="00E72E7E" w:rsidRDefault="00904739" w:rsidP="0099313C">
            <w:pPr>
              <w:pStyle w:val="PleaseReviewReport"/>
            </w:pPr>
            <w:r w:rsidRPr="00E72E7E">
              <w:rPr>
                <w:color w:val="FF0000"/>
              </w:rPr>
              <w:t>Noted</w:t>
            </w:r>
          </w:p>
        </w:tc>
      </w:tr>
      <w:tr w:rsidR="000D3672" w14:paraId="155A6DCC" w14:textId="77777777" w:rsidTr="0099313C">
        <w:tc>
          <w:tcPr>
            <w:tcW w:w="787" w:type="dxa"/>
            <w:shd w:val="clear" w:color="auto" w:fill="D9D9D9"/>
          </w:tcPr>
          <w:p w14:paraId="51D6D4CD" w14:textId="77777777" w:rsidR="000D3672" w:rsidRDefault="000D3672" w:rsidP="0099313C">
            <w:pPr>
              <w:pStyle w:val="PleaseReviewReport"/>
              <w:jc w:val="center"/>
            </w:pPr>
            <w:r>
              <w:t>13</w:t>
            </w:r>
          </w:p>
        </w:tc>
        <w:tc>
          <w:tcPr>
            <w:tcW w:w="630" w:type="dxa"/>
            <w:shd w:val="clear" w:color="auto" w:fill="D9D9D9"/>
          </w:tcPr>
          <w:p w14:paraId="39AEAC1E" w14:textId="77777777" w:rsidR="000D3672" w:rsidRDefault="000D3672" w:rsidP="0099313C">
            <w:pPr>
              <w:pStyle w:val="PleaseReviewReport"/>
              <w:jc w:val="center"/>
            </w:pPr>
            <w:r>
              <w:t>G</w:t>
            </w:r>
          </w:p>
        </w:tc>
        <w:tc>
          <w:tcPr>
            <w:tcW w:w="3600" w:type="dxa"/>
            <w:shd w:val="clear" w:color="auto" w:fill="D9D9D9"/>
          </w:tcPr>
          <w:p w14:paraId="7D0DC719" w14:textId="77777777" w:rsidR="000D3672" w:rsidRDefault="000D3672" w:rsidP="0099313C">
            <w:pPr>
              <w:pStyle w:val="PleaseReviewReport"/>
            </w:pPr>
            <w:r>
              <w:t>(General Comment)</w:t>
            </w:r>
          </w:p>
        </w:tc>
        <w:tc>
          <w:tcPr>
            <w:tcW w:w="360" w:type="dxa"/>
            <w:shd w:val="clear" w:color="auto" w:fill="D9D9D9"/>
          </w:tcPr>
          <w:p w14:paraId="149BFFDF" w14:textId="77777777" w:rsidR="000D3672" w:rsidRDefault="000D3672" w:rsidP="0099313C">
            <w:pPr>
              <w:pStyle w:val="PleaseReviewReport"/>
              <w:jc w:val="center"/>
            </w:pPr>
            <w:r>
              <w:t>C</w:t>
            </w:r>
          </w:p>
        </w:tc>
        <w:tc>
          <w:tcPr>
            <w:tcW w:w="4950" w:type="dxa"/>
            <w:shd w:val="clear" w:color="auto" w:fill="D9D9D9"/>
          </w:tcPr>
          <w:p w14:paraId="3FB3D62B" w14:textId="77777777" w:rsidR="000D3672" w:rsidRDefault="000D3672" w:rsidP="0099313C">
            <w:pPr>
              <w:pStyle w:val="PleaseReviewReport"/>
            </w:pPr>
            <w:r>
              <w:rPr>
                <w:b/>
              </w:rPr>
              <w:t>New Zealand </w:t>
            </w:r>
            <w:r>
              <w:br/>
              <w:t>New Zealand supports the standard. Given the efficacy information was extrapolated to cover all hosts we encourage the panel to review the standard should evidence become available to show that the extrapolation of the treatment to cover all hosts of this pest is incorrect.</w:t>
            </w:r>
          </w:p>
          <w:p w14:paraId="712C0663" w14:textId="77777777" w:rsidR="000D3672" w:rsidRDefault="000D3672" w:rsidP="0099313C">
            <w:pPr>
              <w:pStyle w:val="PleaseReviewReport"/>
            </w:pPr>
            <w:r>
              <w:rPr>
                <w:i/>
              </w:rPr>
              <w:t>Category : SUBSTANTIVE </w:t>
            </w:r>
          </w:p>
        </w:tc>
        <w:tc>
          <w:tcPr>
            <w:tcW w:w="4950" w:type="dxa"/>
            <w:shd w:val="clear" w:color="auto" w:fill="D9D9D9"/>
          </w:tcPr>
          <w:p w14:paraId="40FDEAD7" w14:textId="77777777" w:rsidR="000D3672" w:rsidRPr="00E72E7E" w:rsidRDefault="00CF6F0A" w:rsidP="0099313C">
            <w:pPr>
              <w:pStyle w:val="PleaseReviewReport"/>
              <w:rPr>
                <w:color w:val="FF0000"/>
              </w:rPr>
            </w:pPr>
            <w:r w:rsidRPr="00E72E7E">
              <w:rPr>
                <w:color w:val="FF0000"/>
              </w:rPr>
              <w:t>Noted.</w:t>
            </w:r>
          </w:p>
          <w:p w14:paraId="68272314" w14:textId="77777777" w:rsidR="00CF6F0A" w:rsidRPr="00E72E7E" w:rsidRDefault="00CF6F0A" w:rsidP="0099313C">
            <w:pPr>
              <w:pStyle w:val="PleaseReviewReport"/>
            </w:pPr>
          </w:p>
          <w:p w14:paraId="4079A276" w14:textId="77777777" w:rsidR="00CF6F0A" w:rsidRPr="00E72E7E" w:rsidRDefault="00CF6F0A" w:rsidP="0099313C">
            <w:pPr>
              <w:pStyle w:val="PleaseReviewReport"/>
            </w:pPr>
          </w:p>
        </w:tc>
      </w:tr>
      <w:tr w:rsidR="000D3672" w14:paraId="4D5A3E1E" w14:textId="77777777" w:rsidTr="0099313C">
        <w:tc>
          <w:tcPr>
            <w:tcW w:w="787" w:type="dxa"/>
            <w:shd w:val="clear" w:color="auto" w:fill="D9D9D9"/>
          </w:tcPr>
          <w:p w14:paraId="4932F849" w14:textId="77777777" w:rsidR="000D3672" w:rsidRDefault="000D3672" w:rsidP="0099313C">
            <w:pPr>
              <w:pStyle w:val="PleaseReviewReport"/>
              <w:jc w:val="center"/>
            </w:pPr>
            <w:r>
              <w:t>14</w:t>
            </w:r>
          </w:p>
        </w:tc>
        <w:tc>
          <w:tcPr>
            <w:tcW w:w="630" w:type="dxa"/>
            <w:shd w:val="clear" w:color="auto" w:fill="D9D9D9"/>
          </w:tcPr>
          <w:p w14:paraId="436BE5CE" w14:textId="77777777" w:rsidR="000D3672" w:rsidRDefault="000D3672" w:rsidP="0099313C">
            <w:pPr>
              <w:pStyle w:val="PleaseReviewReport"/>
              <w:jc w:val="center"/>
            </w:pPr>
            <w:r>
              <w:t>G</w:t>
            </w:r>
          </w:p>
        </w:tc>
        <w:tc>
          <w:tcPr>
            <w:tcW w:w="3600" w:type="dxa"/>
            <w:shd w:val="clear" w:color="auto" w:fill="D9D9D9"/>
          </w:tcPr>
          <w:p w14:paraId="1D5BEF26" w14:textId="77777777" w:rsidR="000D3672" w:rsidRDefault="000D3672" w:rsidP="0099313C">
            <w:pPr>
              <w:pStyle w:val="PleaseReviewReport"/>
            </w:pPr>
            <w:r>
              <w:t>(General Comment)</w:t>
            </w:r>
          </w:p>
        </w:tc>
        <w:tc>
          <w:tcPr>
            <w:tcW w:w="360" w:type="dxa"/>
            <w:shd w:val="clear" w:color="auto" w:fill="D9D9D9"/>
          </w:tcPr>
          <w:p w14:paraId="6AF23A14" w14:textId="77777777" w:rsidR="000D3672" w:rsidRDefault="000D3672" w:rsidP="0099313C">
            <w:pPr>
              <w:pStyle w:val="PleaseReviewReport"/>
              <w:jc w:val="center"/>
            </w:pPr>
            <w:r>
              <w:t>C</w:t>
            </w:r>
          </w:p>
        </w:tc>
        <w:tc>
          <w:tcPr>
            <w:tcW w:w="4950" w:type="dxa"/>
            <w:shd w:val="clear" w:color="auto" w:fill="D9D9D9"/>
          </w:tcPr>
          <w:p w14:paraId="69AAF0B9" w14:textId="77777777" w:rsidR="000D3672" w:rsidRDefault="000D3672" w:rsidP="0099313C">
            <w:pPr>
              <w:pStyle w:val="PleaseReviewReport"/>
            </w:pPr>
            <w:r>
              <w:rPr>
                <w:b/>
              </w:rPr>
              <w:t>Congo </w:t>
            </w:r>
            <w:r>
              <w:br/>
              <w:t>j&amp;#39;approuve le projet d&amp;#39;annexe &amp;#224; la NIMP 28</w:t>
            </w:r>
          </w:p>
          <w:p w14:paraId="5DE1D2EE" w14:textId="77777777" w:rsidR="000D3672" w:rsidRDefault="000D3672" w:rsidP="0099313C">
            <w:pPr>
              <w:pStyle w:val="PleaseReviewReport"/>
            </w:pPr>
            <w:r>
              <w:rPr>
                <w:i/>
              </w:rPr>
              <w:t>Category : SUBSTANTIVE </w:t>
            </w:r>
          </w:p>
        </w:tc>
        <w:tc>
          <w:tcPr>
            <w:tcW w:w="4950" w:type="dxa"/>
            <w:shd w:val="clear" w:color="auto" w:fill="D9D9D9"/>
          </w:tcPr>
          <w:p w14:paraId="3B65D99D" w14:textId="12CF9261" w:rsidR="000D3672" w:rsidRPr="00E72E7E" w:rsidRDefault="00305B45" w:rsidP="0099313C">
            <w:pPr>
              <w:pStyle w:val="PleaseReviewReport"/>
              <w:rPr>
                <w:color w:val="FF0000"/>
              </w:rPr>
            </w:pPr>
            <w:r>
              <w:rPr>
                <w:color w:val="FF0000"/>
              </w:rPr>
              <w:t>Noted</w:t>
            </w:r>
          </w:p>
        </w:tc>
      </w:tr>
      <w:tr w:rsidR="000D3672" w14:paraId="04066410" w14:textId="77777777" w:rsidTr="0099313C">
        <w:tc>
          <w:tcPr>
            <w:tcW w:w="787" w:type="dxa"/>
            <w:shd w:val="clear" w:color="auto" w:fill="D9D9D9"/>
          </w:tcPr>
          <w:p w14:paraId="1A0DD5D3" w14:textId="77777777" w:rsidR="000D3672" w:rsidRDefault="000D3672" w:rsidP="0099313C">
            <w:pPr>
              <w:pStyle w:val="PleaseReviewReport"/>
              <w:jc w:val="center"/>
            </w:pPr>
            <w:r>
              <w:t>15</w:t>
            </w:r>
          </w:p>
        </w:tc>
        <w:tc>
          <w:tcPr>
            <w:tcW w:w="630" w:type="dxa"/>
            <w:shd w:val="clear" w:color="auto" w:fill="D9D9D9"/>
          </w:tcPr>
          <w:p w14:paraId="1FD0B9B9" w14:textId="77777777" w:rsidR="000D3672" w:rsidRDefault="000D3672" w:rsidP="0099313C">
            <w:pPr>
              <w:pStyle w:val="PleaseReviewReport"/>
              <w:jc w:val="center"/>
            </w:pPr>
            <w:r>
              <w:t>G</w:t>
            </w:r>
          </w:p>
        </w:tc>
        <w:tc>
          <w:tcPr>
            <w:tcW w:w="3600" w:type="dxa"/>
            <w:shd w:val="clear" w:color="auto" w:fill="D9D9D9"/>
          </w:tcPr>
          <w:p w14:paraId="2571BF48" w14:textId="77777777" w:rsidR="000D3672" w:rsidRDefault="000D3672" w:rsidP="0099313C">
            <w:pPr>
              <w:pStyle w:val="PleaseReviewReport"/>
            </w:pPr>
            <w:r>
              <w:t>(General Comment)</w:t>
            </w:r>
          </w:p>
        </w:tc>
        <w:tc>
          <w:tcPr>
            <w:tcW w:w="360" w:type="dxa"/>
            <w:shd w:val="clear" w:color="auto" w:fill="D9D9D9"/>
          </w:tcPr>
          <w:p w14:paraId="17C3F52A" w14:textId="77777777" w:rsidR="000D3672" w:rsidRDefault="000D3672" w:rsidP="0099313C">
            <w:pPr>
              <w:pStyle w:val="PleaseReviewReport"/>
              <w:jc w:val="center"/>
            </w:pPr>
            <w:r>
              <w:t>C</w:t>
            </w:r>
          </w:p>
        </w:tc>
        <w:tc>
          <w:tcPr>
            <w:tcW w:w="4950" w:type="dxa"/>
            <w:shd w:val="clear" w:color="auto" w:fill="D9D9D9"/>
          </w:tcPr>
          <w:p w14:paraId="53A11516" w14:textId="77777777" w:rsidR="000D3672" w:rsidRDefault="000D3672" w:rsidP="0099313C">
            <w:pPr>
              <w:pStyle w:val="PleaseReviewReport"/>
            </w:pPr>
            <w:r>
              <w:rPr>
                <w:b/>
              </w:rPr>
              <w:t>Cuba </w:t>
            </w:r>
            <w:r>
              <w:br/>
              <w:t>Estamos de acuerdo con la propuesta de tratamiento.</w:t>
            </w:r>
          </w:p>
          <w:p w14:paraId="65B2DC1C" w14:textId="77777777" w:rsidR="000D3672" w:rsidRDefault="000D3672" w:rsidP="0099313C">
            <w:pPr>
              <w:pStyle w:val="PleaseReviewReport"/>
            </w:pPr>
            <w:r>
              <w:rPr>
                <w:i/>
              </w:rPr>
              <w:t>Category : TECHNICAL </w:t>
            </w:r>
          </w:p>
        </w:tc>
        <w:tc>
          <w:tcPr>
            <w:tcW w:w="4950" w:type="dxa"/>
            <w:shd w:val="clear" w:color="auto" w:fill="D9D9D9"/>
          </w:tcPr>
          <w:p w14:paraId="19B30653" w14:textId="2BCD81DE" w:rsidR="000D3672" w:rsidRPr="00E72E7E" w:rsidRDefault="00305B45" w:rsidP="0099313C">
            <w:pPr>
              <w:pStyle w:val="PleaseReviewReport"/>
              <w:rPr>
                <w:color w:val="FF0000"/>
              </w:rPr>
            </w:pPr>
            <w:r>
              <w:rPr>
                <w:color w:val="FF0000"/>
              </w:rPr>
              <w:t>Noted</w:t>
            </w:r>
          </w:p>
        </w:tc>
      </w:tr>
      <w:tr w:rsidR="000D3672" w14:paraId="591AADA0" w14:textId="77777777" w:rsidTr="0099313C">
        <w:tc>
          <w:tcPr>
            <w:tcW w:w="10327" w:type="dxa"/>
            <w:gridSpan w:val="5"/>
            <w:vAlign w:val="center"/>
          </w:tcPr>
          <w:p w14:paraId="04397F5A" w14:textId="77777777" w:rsidR="000D3672" w:rsidRDefault="000D3672" w:rsidP="0099313C">
            <w:pPr>
              <w:pStyle w:val="Normal660"/>
            </w:pPr>
            <w:r>
              <w:t>Draft ANNEX TO ISPM 28: Irradiation treatment for Bactrocera tau (2017-025)</w:t>
            </w:r>
          </w:p>
        </w:tc>
        <w:tc>
          <w:tcPr>
            <w:tcW w:w="4950" w:type="dxa"/>
          </w:tcPr>
          <w:p w14:paraId="2CD74263" w14:textId="77777777" w:rsidR="000D3672" w:rsidRPr="00904739" w:rsidRDefault="000D3672" w:rsidP="0099313C">
            <w:pPr>
              <w:pStyle w:val="Normal660"/>
              <w:rPr>
                <w:color w:val="FF0000"/>
              </w:rPr>
            </w:pPr>
          </w:p>
        </w:tc>
      </w:tr>
      <w:tr w:rsidR="000D3672" w14:paraId="4C3526BE" w14:textId="77777777" w:rsidTr="0099313C">
        <w:tc>
          <w:tcPr>
            <w:tcW w:w="787" w:type="dxa"/>
          </w:tcPr>
          <w:p w14:paraId="6F83AEE9" w14:textId="77777777" w:rsidR="000D3672" w:rsidRDefault="000D3672" w:rsidP="0099313C">
            <w:pPr>
              <w:pStyle w:val="PleaseReviewReport"/>
              <w:jc w:val="center"/>
            </w:pPr>
            <w:r>
              <w:t>16</w:t>
            </w:r>
          </w:p>
        </w:tc>
        <w:tc>
          <w:tcPr>
            <w:tcW w:w="630" w:type="dxa"/>
          </w:tcPr>
          <w:p w14:paraId="29DA0E0B" w14:textId="77777777" w:rsidR="000D3672" w:rsidRDefault="000D3672" w:rsidP="0099313C">
            <w:pPr>
              <w:pStyle w:val="PleaseReviewReport"/>
              <w:jc w:val="center"/>
            </w:pPr>
            <w:r>
              <w:t>1</w:t>
            </w:r>
          </w:p>
        </w:tc>
        <w:tc>
          <w:tcPr>
            <w:tcW w:w="3600" w:type="dxa"/>
          </w:tcPr>
          <w:p w14:paraId="2D5976F7" w14:textId="77777777" w:rsidR="000D3672" w:rsidRDefault="000D3672" w:rsidP="0099313C">
            <w:pPr>
              <w:pStyle w:val="PleaseReviewReport"/>
            </w:pPr>
            <w:r>
              <w:rPr>
                <w:rFonts w:ascii="Times New Roman" w:hAnsi="Times New Roman" w:cs="Times New Roman"/>
                <w:b/>
                <w:bCs/>
                <w:caps/>
                <w:sz w:val="24"/>
                <w:szCs w:val="24"/>
              </w:rPr>
              <w:t xml:space="preserve">Draft ANNEX TO ISPM 28: </w:t>
            </w:r>
            <w:r>
              <w:rPr>
                <w:rFonts w:ascii="Times New Roman" w:hAnsi="Times New Roman" w:cs="Times New Roman"/>
                <w:b/>
                <w:bCs/>
                <w:sz w:val="24"/>
                <w:szCs w:val="24"/>
              </w:rPr>
              <w:t>Irradiation treatment for</w:t>
            </w:r>
            <w:r>
              <w:rPr>
                <w:rFonts w:ascii="Times New Roman" w:hAnsi="Times New Roman" w:cs="Times New Roman"/>
                <w:b/>
                <w:bCs/>
                <w:i/>
                <w:sz w:val="24"/>
                <w:szCs w:val="24"/>
              </w:rPr>
              <w:t xml:space="preserve"> </w:t>
            </w:r>
            <w:r>
              <w:rPr>
                <w:rFonts w:ascii="Times New Roman" w:hAnsi="Times New Roman" w:cs="Times New Roman"/>
                <w:b/>
                <w:bCs/>
                <w:i/>
                <w:strike/>
                <w:color w:val="800000"/>
                <w:sz w:val="24"/>
                <w:szCs w:val="24"/>
              </w:rPr>
              <w:t xml:space="preserve">Bactrocera </w:t>
            </w:r>
            <w:r>
              <w:rPr>
                <w:rFonts w:ascii="Times New Roman" w:hAnsi="Times New Roman" w:cs="Times New Roman"/>
                <w:b/>
                <w:bCs/>
                <w:i/>
                <w:color w:val="800000"/>
                <w:sz w:val="24"/>
                <w:szCs w:val="24"/>
                <w:u w:val="single"/>
              </w:rPr>
              <w:t xml:space="preserve">Zeugodacus </w:t>
            </w:r>
            <w:r>
              <w:rPr>
                <w:rFonts w:ascii="Times New Roman" w:hAnsi="Times New Roman" w:cs="Times New Roman"/>
                <w:b/>
                <w:bCs/>
                <w:i/>
                <w:sz w:val="24"/>
                <w:szCs w:val="24"/>
              </w:rPr>
              <w:t>tau</w:t>
            </w:r>
            <w:r>
              <w:rPr>
                <w:rFonts w:ascii="Times New Roman" w:hAnsi="Times New Roman" w:cs="Times New Roman"/>
                <w:b/>
                <w:bCs/>
                <w:sz w:val="24"/>
                <w:szCs w:val="24"/>
              </w:rPr>
              <w:t xml:space="preserve"> (2017-025)</w:t>
            </w:r>
          </w:p>
        </w:tc>
        <w:tc>
          <w:tcPr>
            <w:tcW w:w="360" w:type="dxa"/>
          </w:tcPr>
          <w:p w14:paraId="5C35B9B2" w14:textId="77777777" w:rsidR="000D3672" w:rsidRDefault="000D3672" w:rsidP="0099313C">
            <w:pPr>
              <w:pStyle w:val="PleaseReviewReport"/>
              <w:jc w:val="center"/>
            </w:pPr>
            <w:r>
              <w:t>P</w:t>
            </w:r>
          </w:p>
        </w:tc>
        <w:tc>
          <w:tcPr>
            <w:tcW w:w="4950" w:type="dxa"/>
          </w:tcPr>
          <w:p w14:paraId="1421C4F2" w14:textId="77777777" w:rsidR="000D3672" w:rsidRDefault="000D3672" w:rsidP="0099313C">
            <w:pPr>
              <w:pStyle w:val="PleaseReviewReport"/>
            </w:pPr>
            <w:r>
              <w:rPr>
                <w:b/>
              </w:rPr>
              <w:t>Australia </w:t>
            </w:r>
            <w:r>
              <w:br/>
              <w:t>Updated to reflect taxonomy at the time of drafting. The species is now known as Zeugodacus (Zeugodacus) tau (Walker, 1849).</w:t>
            </w:r>
          </w:p>
          <w:p w14:paraId="6E8D453D" w14:textId="77777777" w:rsidR="000D3672" w:rsidRDefault="000D3672" w:rsidP="0099313C">
            <w:pPr>
              <w:pStyle w:val="PleaseReviewReport"/>
            </w:pPr>
            <w:r>
              <w:rPr>
                <w:i/>
              </w:rPr>
              <w:t>Category : SUBSTANTIVE </w:t>
            </w:r>
          </w:p>
        </w:tc>
        <w:tc>
          <w:tcPr>
            <w:tcW w:w="4950" w:type="dxa"/>
          </w:tcPr>
          <w:p w14:paraId="3CA62062" w14:textId="77777777" w:rsidR="000D3672" w:rsidRPr="00D53C50" w:rsidRDefault="00CF6F0A" w:rsidP="0099313C">
            <w:pPr>
              <w:pStyle w:val="PleaseReviewReport"/>
              <w:rPr>
                <w:color w:val="FF0000"/>
              </w:rPr>
            </w:pPr>
            <w:r w:rsidRPr="00D53C50">
              <w:rPr>
                <w:color w:val="FF0000"/>
              </w:rPr>
              <w:t>Incorporated</w:t>
            </w:r>
          </w:p>
        </w:tc>
      </w:tr>
      <w:tr w:rsidR="000D3672" w14:paraId="6FC13386" w14:textId="77777777" w:rsidTr="0099313C">
        <w:tc>
          <w:tcPr>
            <w:tcW w:w="787" w:type="dxa"/>
          </w:tcPr>
          <w:p w14:paraId="2E1C2A61" w14:textId="77777777" w:rsidR="000D3672" w:rsidRDefault="000D3672" w:rsidP="0099313C">
            <w:pPr>
              <w:pStyle w:val="PleaseReviewReport"/>
              <w:jc w:val="center"/>
            </w:pPr>
            <w:r>
              <w:t>17</w:t>
            </w:r>
          </w:p>
        </w:tc>
        <w:tc>
          <w:tcPr>
            <w:tcW w:w="630" w:type="dxa"/>
          </w:tcPr>
          <w:p w14:paraId="09929F89" w14:textId="77777777" w:rsidR="000D3672" w:rsidRDefault="000D3672" w:rsidP="0099313C">
            <w:pPr>
              <w:pStyle w:val="PleaseReviewReport"/>
              <w:jc w:val="center"/>
            </w:pPr>
            <w:r>
              <w:t>1</w:t>
            </w:r>
          </w:p>
        </w:tc>
        <w:tc>
          <w:tcPr>
            <w:tcW w:w="3600" w:type="dxa"/>
          </w:tcPr>
          <w:p w14:paraId="58FF0B82" w14:textId="77777777" w:rsidR="000D3672" w:rsidRDefault="000D3672" w:rsidP="0099313C">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w:t>
            </w:r>
            <w:r>
              <w:rPr>
                <w:rFonts w:ascii="Times New Roman" w:hAnsi="Times New Roman" w:cs="Times New Roman"/>
                <w:b/>
                <w:bCs/>
                <w:i/>
                <w:sz w:val="24"/>
                <w:szCs w:val="24"/>
                <w:highlight w:val="cyan"/>
              </w:rPr>
              <w:t> Bactrocera tau</w:t>
            </w:r>
            <w:r>
              <w:rPr>
                <w:rFonts w:ascii="Times New Roman" w:hAnsi="Times New Roman" w:cs="Times New Roman"/>
                <w:b/>
                <w:bCs/>
                <w:sz w:val="24"/>
                <w:szCs w:val="24"/>
                <w:highlight w:val="cyan"/>
              </w:rPr>
              <w:t> (2017-025)</w:t>
            </w:r>
          </w:p>
        </w:tc>
        <w:tc>
          <w:tcPr>
            <w:tcW w:w="360" w:type="dxa"/>
          </w:tcPr>
          <w:p w14:paraId="4B6951AB" w14:textId="77777777" w:rsidR="000D3672" w:rsidRDefault="000D3672" w:rsidP="0099313C">
            <w:pPr>
              <w:pStyle w:val="PleaseReviewReport"/>
              <w:jc w:val="center"/>
            </w:pPr>
            <w:r>
              <w:t>C</w:t>
            </w:r>
          </w:p>
        </w:tc>
        <w:tc>
          <w:tcPr>
            <w:tcW w:w="4950" w:type="dxa"/>
          </w:tcPr>
          <w:p w14:paraId="226EE5FD" w14:textId="77777777" w:rsidR="000D3672" w:rsidRDefault="000D3672" w:rsidP="0099313C">
            <w:pPr>
              <w:pStyle w:val="PleaseReviewReport"/>
            </w:pPr>
            <w:r>
              <w:rPr>
                <w:b/>
              </w:rPr>
              <w:t>Viet Nam </w:t>
            </w:r>
            <w:r>
              <w:br/>
              <w:t>Propose to delete one of Schedule, because this phytosanitary measure is irradiation</w:t>
            </w:r>
          </w:p>
          <w:p w14:paraId="1379DEB9" w14:textId="77777777" w:rsidR="000D3672" w:rsidRDefault="000D3672" w:rsidP="0099313C">
            <w:pPr>
              <w:pStyle w:val="PleaseReviewReport"/>
            </w:pPr>
            <w:r>
              <w:rPr>
                <w:i/>
              </w:rPr>
              <w:t>Category : TECHNICAL </w:t>
            </w:r>
          </w:p>
        </w:tc>
        <w:tc>
          <w:tcPr>
            <w:tcW w:w="4950" w:type="dxa"/>
          </w:tcPr>
          <w:p w14:paraId="45622172" w14:textId="77777777" w:rsidR="00CF6F0A" w:rsidRPr="00CF6F0A" w:rsidRDefault="00CF6F0A" w:rsidP="0099313C">
            <w:pPr>
              <w:pStyle w:val="PleaseReviewReport"/>
              <w:rPr>
                <w:color w:val="FF0000"/>
              </w:rPr>
            </w:pPr>
            <w:r w:rsidRPr="00CF6F0A">
              <w:rPr>
                <w:color w:val="FF0000"/>
              </w:rPr>
              <w:t>Considered but not incorporated.</w:t>
            </w:r>
          </w:p>
          <w:p w14:paraId="60A9DBC4" w14:textId="77777777" w:rsidR="00CF6F0A" w:rsidRPr="00CF6F0A" w:rsidRDefault="00CF6F0A" w:rsidP="0099313C">
            <w:pPr>
              <w:pStyle w:val="PleaseReviewReport"/>
              <w:rPr>
                <w:color w:val="FF0000"/>
              </w:rPr>
            </w:pPr>
          </w:p>
          <w:p w14:paraId="6F60E7BC" w14:textId="77777777" w:rsidR="00CF6F0A" w:rsidRPr="00CF6F0A" w:rsidRDefault="00CF6F0A" w:rsidP="0099313C">
            <w:pPr>
              <w:pStyle w:val="PleaseReviewReport"/>
              <w:rPr>
                <w:color w:val="FF0000"/>
              </w:rPr>
            </w:pPr>
            <w:r w:rsidRPr="00CF6F0A">
              <w:rPr>
                <w:color w:val="FF0000"/>
              </w:rPr>
              <w:t xml:space="preserve">The two tretament schedules reflects two levels of efficacy. </w:t>
            </w:r>
          </w:p>
          <w:p w14:paraId="73A708F6" w14:textId="77777777" w:rsidR="00CF6F0A" w:rsidRPr="00CF6F0A" w:rsidRDefault="00CF6F0A" w:rsidP="0099313C">
            <w:pPr>
              <w:pStyle w:val="PleaseReviewReport"/>
              <w:rPr>
                <w:color w:val="FF0000"/>
              </w:rPr>
            </w:pPr>
          </w:p>
          <w:p w14:paraId="6A0FB455" w14:textId="343A229A" w:rsidR="00CF6F0A" w:rsidRPr="00CF6F0A" w:rsidRDefault="00CF6F0A" w:rsidP="0099313C">
            <w:pPr>
              <w:pStyle w:val="PleaseReviewReport"/>
              <w:rPr>
                <w:color w:val="FF0000"/>
              </w:rPr>
            </w:pPr>
            <w:r w:rsidRPr="00CF6F0A">
              <w:rPr>
                <w:color w:val="FF0000"/>
              </w:rPr>
              <w:t xml:space="preserve">Countries can choose either schedule based on what they </w:t>
            </w:r>
            <w:r w:rsidRPr="00BD2B94">
              <w:rPr>
                <w:color w:val="FF0000"/>
              </w:rPr>
              <w:t xml:space="preserve">considered to be an </w:t>
            </w:r>
            <w:r w:rsidR="00305B45">
              <w:rPr>
                <w:color w:val="FF0000"/>
              </w:rPr>
              <w:t>appropriate level of protection</w:t>
            </w:r>
          </w:p>
          <w:p w14:paraId="77862187" w14:textId="77777777" w:rsidR="000D3672" w:rsidRDefault="000D3672" w:rsidP="0099313C">
            <w:pPr>
              <w:pStyle w:val="PleaseReviewReport"/>
              <w:rPr>
                <w:b/>
              </w:rPr>
            </w:pPr>
          </w:p>
        </w:tc>
      </w:tr>
      <w:tr w:rsidR="000D3672" w14:paraId="5AB63907" w14:textId="77777777" w:rsidTr="0099313C">
        <w:tc>
          <w:tcPr>
            <w:tcW w:w="787" w:type="dxa"/>
            <w:shd w:val="clear" w:color="auto" w:fill="D9D9D9"/>
          </w:tcPr>
          <w:p w14:paraId="61E282B4" w14:textId="77777777" w:rsidR="000D3672" w:rsidRDefault="000D3672" w:rsidP="0099313C">
            <w:pPr>
              <w:pStyle w:val="PleaseReviewReport"/>
              <w:jc w:val="center"/>
            </w:pPr>
            <w:r>
              <w:t>18</w:t>
            </w:r>
          </w:p>
        </w:tc>
        <w:tc>
          <w:tcPr>
            <w:tcW w:w="630" w:type="dxa"/>
            <w:shd w:val="clear" w:color="auto" w:fill="D9D9D9"/>
          </w:tcPr>
          <w:p w14:paraId="49BD2A4D" w14:textId="77777777" w:rsidR="000D3672" w:rsidRDefault="000D3672" w:rsidP="0099313C">
            <w:pPr>
              <w:pStyle w:val="PleaseReviewReport"/>
              <w:jc w:val="center"/>
            </w:pPr>
            <w:r>
              <w:t>23</w:t>
            </w:r>
          </w:p>
        </w:tc>
        <w:tc>
          <w:tcPr>
            <w:tcW w:w="3600" w:type="dxa"/>
            <w:shd w:val="clear" w:color="auto" w:fill="D9D9D9"/>
          </w:tcPr>
          <w:p w14:paraId="790CAFED" w14:textId="77777777" w:rsidR="000D3672" w:rsidRDefault="000D3672" w:rsidP="0099313C">
            <w:pPr>
              <w:pStyle w:val="PleaseReviewReport"/>
            </w:pPr>
            <w:r>
              <w:rPr>
                <w:rFonts w:ascii="Times New Roman" w:hAnsi="Times New Roman" w:cs="Times New Roman"/>
                <w:sz w:val="22"/>
                <w:szCs w:val="22"/>
              </w:rPr>
              <w:t xml:space="preserve">This treatment describes the irradiation of fruits and vegetables to prevent the emergence of adults of </w:t>
            </w:r>
            <w:r>
              <w:rPr>
                <w:rFonts w:ascii="Times New Roman" w:hAnsi="Times New Roman" w:cs="Times New Roman"/>
                <w:i/>
                <w:sz w:val="22"/>
                <w:szCs w:val="22"/>
              </w:rPr>
              <w:t xml:space="preserve">Bactrocera tau </w:t>
            </w:r>
            <w:r>
              <w:rPr>
                <w:rFonts w:ascii="Times New Roman" w:hAnsi="Times New Roman" w:cs="Times New Roman"/>
                <w:sz w:val="22"/>
                <w:szCs w:val="22"/>
              </w:rPr>
              <w:t>at the stated efficacy</w:t>
            </w:r>
            <w:r>
              <w:rPr>
                <w:rFonts w:ascii="Times New Roman" w:hAnsi="Times New Roman" w:cs="Times New Roman"/>
                <w:strike/>
                <w:color w:val="00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360" w:type="dxa"/>
            <w:shd w:val="clear" w:color="auto" w:fill="D9D9D9"/>
          </w:tcPr>
          <w:p w14:paraId="76C5FCC6" w14:textId="77777777" w:rsidR="000D3672" w:rsidRDefault="000D3672" w:rsidP="0099313C">
            <w:pPr>
              <w:pStyle w:val="PleaseReviewReport"/>
              <w:jc w:val="center"/>
            </w:pPr>
            <w:r>
              <w:t>P</w:t>
            </w:r>
          </w:p>
        </w:tc>
        <w:tc>
          <w:tcPr>
            <w:tcW w:w="4950" w:type="dxa"/>
            <w:shd w:val="clear" w:color="auto" w:fill="D9D9D9"/>
          </w:tcPr>
          <w:p w14:paraId="247F2481" w14:textId="77777777" w:rsidR="000D3672" w:rsidRDefault="000D3672" w:rsidP="0099313C">
            <w:pPr>
              <w:pStyle w:val="PleaseReviewReport"/>
            </w:pPr>
            <w:r>
              <w:rPr>
                <w:b/>
              </w:rPr>
              <w:t>European Union </w:t>
            </w:r>
            <w:r>
              <w:br/>
              <w:t>Typo.</w:t>
            </w:r>
          </w:p>
          <w:p w14:paraId="3CA823FB" w14:textId="77777777" w:rsidR="000D3672" w:rsidRDefault="000D3672" w:rsidP="0099313C">
            <w:pPr>
              <w:pStyle w:val="PleaseReviewReport"/>
            </w:pPr>
            <w:r>
              <w:rPr>
                <w:i/>
              </w:rPr>
              <w:t>Category : EDITORIAL </w:t>
            </w:r>
          </w:p>
        </w:tc>
        <w:tc>
          <w:tcPr>
            <w:tcW w:w="4950" w:type="dxa"/>
            <w:shd w:val="clear" w:color="auto" w:fill="D9D9D9"/>
          </w:tcPr>
          <w:p w14:paraId="19793A17" w14:textId="77777777" w:rsidR="000D3672" w:rsidRDefault="00370158" w:rsidP="0099313C">
            <w:pPr>
              <w:pStyle w:val="PleaseReviewReport"/>
              <w:rPr>
                <w:b/>
              </w:rPr>
            </w:pPr>
            <w:r w:rsidRPr="00370158">
              <w:rPr>
                <w:color w:val="FF0000"/>
              </w:rPr>
              <w:t>Incorporated</w:t>
            </w:r>
          </w:p>
        </w:tc>
      </w:tr>
      <w:tr w:rsidR="000D3672" w14:paraId="650CF072" w14:textId="77777777" w:rsidTr="0099313C">
        <w:tc>
          <w:tcPr>
            <w:tcW w:w="787" w:type="dxa"/>
            <w:shd w:val="clear" w:color="auto" w:fill="D9D9D9"/>
          </w:tcPr>
          <w:p w14:paraId="1BB6B5FC" w14:textId="77777777" w:rsidR="000D3672" w:rsidRDefault="000D3672" w:rsidP="0099313C">
            <w:pPr>
              <w:pStyle w:val="PleaseReviewReport"/>
              <w:jc w:val="center"/>
            </w:pPr>
            <w:r>
              <w:t>19</w:t>
            </w:r>
          </w:p>
        </w:tc>
        <w:tc>
          <w:tcPr>
            <w:tcW w:w="630" w:type="dxa"/>
            <w:shd w:val="clear" w:color="auto" w:fill="D9D9D9"/>
          </w:tcPr>
          <w:p w14:paraId="4B70425D" w14:textId="77777777" w:rsidR="000D3672" w:rsidRDefault="000D3672" w:rsidP="0099313C">
            <w:pPr>
              <w:pStyle w:val="PleaseReviewReport"/>
              <w:jc w:val="center"/>
            </w:pPr>
            <w:r>
              <w:t>23</w:t>
            </w:r>
          </w:p>
        </w:tc>
        <w:tc>
          <w:tcPr>
            <w:tcW w:w="3600" w:type="dxa"/>
            <w:shd w:val="clear" w:color="auto" w:fill="D9D9D9"/>
          </w:tcPr>
          <w:p w14:paraId="2CAEBE02" w14:textId="77777777" w:rsidR="000D3672" w:rsidRDefault="000D3672" w:rsidP="0099313C">
            <w:pPr>
              <w:pStyle w:val="PleaseReviewReport"/>
            </w:pPr>
            <w:r>
              <w:rPr>
                <w:rFonts w:ascii="Times New Roman" w:hAnsi="Times New Roman" w:cs="Times New Roman"/>
                <w:sz w:val="22"/>
                <w:szCs w:val="22"/>
              </w:rPr>
              <w:t xml:space="preserve">This treatment describes the irradiation of fruits and vegetables </w:t>
            </w:r>
            <w:r>
              <w:rPr>
                <w:rFonts w:ascii="Times New Roman" w:hAnsi="Times New Roman" w:cs="Times New Roman"/>
                <w:color w:val="800080"/>
                <w:sz w:val="22"/>
                <w:szCs w:val="22"/>
                <w:u w:val="single"/>
              </w:rPr>
              <w:t xml:space="preserve">at 72 Gy or 85 Gy minimum absorbed dose </w:t>
            </w:r>
            <w:r>
              <w:rPr>
                <w:rFonts w:ascii="Times New Roman" w:hAnsi="Times New Roman" w:cs="Times New Roman"/>
                <w:sz w:val="22"/>
                <w:szCs w:val="22"/>
              </w:rPr>
              <w:t xml:space="preserve">to prevent the emergence of adults of </w:t>
            </w:r>
            <w:r>
              <w:rPr>
                <w:rFonts w:ascii="Times New Roman" w:hAnsi="Times New Roman" w:cs="Times New Roman"/>
                <w:i/>
                <w:sz w:val="22"/>
                <w:szCs w:val="22"/>
              </w:rPr>
              <w:t xml:space="preserve">Bactrocera tau </w:t>
            </w:r>
            <w:r>
              <w:rPr>
                <w:rFonts w:ascii="Times New Roman" w:hAnsi="Times New Roman" w:cs="Times New Roman"/>
                <w:sz w:val="22"/>
                <w:szCs w:val="22"/>
              </w:rPr>
              <w:t>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360" w:type="dxa"/>
            <w:shd w:val="clear" w:color="auto" w:fill="D9D9D9"/>
          </w:tcPr>
          <w:p w14:paraId="46BC0C7F" w14:textId="77777777" w:rsidR="000D3672" w:rsidRDefault="000D3672" w:rsidP="0099313C">
            <w:pPr>
              <w:pStyle w:val="PleaseReviewReport"/>
              <w:jc w:val="center"/>
            </w:pPr>
            <w:r>
              <w:t>P</w:t>
            </w:r>
          </w:p>
        </w:tc>
        <w:tc>
          <w:tcPr>
            <w:tcW w:w="4950" w:type="dxa"/>
            <w:shd w:val="clear" w:color="auto" w:fill="D9D9D9"/>
          </w:tcPr>
          <w:p w14:paraId="37383FB3" w14:textId="77777777" w:rsidR="000D3672" w:rsidRDefault="000D3672" w:rsidP="0099313C">
            <w:pPr>
              <w:pStyle w:val="PleaseReviewReport"/>
            </w:pPr>
            <w:r>
              <w:rPr>
                <w:b/>
              </w:rPr>
              <w:t>Japan </w:t>
            </w:r>
            <w:r>
              <w:br/>
              <w:t>Add minimum absorbed dose as well as other PTs.</w:t>
            </w:r>
          </w:p>
          <w:p w14:paraId="03F08E86" w14:textId="77777777" w:rsidR="000D3672" w:rsidRDefault="000D3672" w:rsidP="0099313C">
            <w:pPr>
              <w:pStyle w:val="PleaseReviewReport"/>
            </w:pPr>
            <w:r>
              <w:rPr>
                <w:i/>
              </w:rPr>
              <w:t>Category : EDITORIAL </w:t>
            </w:r>
          </w:p>
        </w:tc>
        <w:tc>
          <w:tcPr>
            <w:tcW w:w="4950" w:type="dxa"/>
            <w:shd w:val="clear" w:color="auto" w:fill="D9D9D9"/>
          </w:tcPr>
          <w:p w14:paraId="3E984BA6" w14:textId="77777777" w:rsidR="00F82E40" w:rsidRPr="00CF6F0A" w:rsidRDefault="00F82E40" w:rsidP="0099313C">
            <w:pPr>
              <w:pStyle w:val="PleaseReviewReport"/>
              <w:rPr>
                <w:color w:val="FF0000"/>
              </w:rPr>
            </w:pPr>
            <w:r w:rsidRPr="00CF6F0A">
              <w:rPr>
                <w:color w:val="FF0000"/>
              </w:rPr>
              <w:t>Considered but not incorporated.</w:t>
            </w:r>
          </w:p>
          <w:p w14:paraId="739AF625" w14:textId="77777777" w:rsidR="000D3672" w:rsidRDefault="000D3672" w:rsidP="0099313C">
            <w:pPr>
              <w:pStyle w:val="PleaseReviewReport"/>
              <w:rPr>
                <w:b/>
              </w:rPr>
            </w:pPr>
          </w:p>
          <w:p w14:paraId="1AE1D74A" w14:textId="77777777" w:rsidR="00305B45" w:rsidRPr="003E788F" w:rsidRDefault="00305B45" w:rsidP="0099313C">
            <w:pPr>
              <w:pStyle w:val="PleaseReviewReport"/>
            </w:pPr>
            <w:r w:rsidRPr="003E788F">
              <w:t>The IPPC editor will adress consitency issues.</w:t>
            </w:r>
          </w:p>
        </w:tc>
      </w:tr>
      <w:tr w:rsidR="000D3672" w14:paraId="32E592DA" w14:textId="77777777" w:rsidTr="0099313C">
        <w:tc>
          <w:tcPr>
            <w:tcW w:w="787" w:type="dxa"/>
            <w:shd w:val="clear" w:color="auto" w:fill="D9D9D9"/>
          </w:tcPr>
          <w:p w14:paraId="3C7138F4" w14:textId="77777777" w:rsidR="000D3672" w:rsidRDefault="000D3672" w:rsidP="0099313C">
            <w:pPr>
              <w:pStyle w:val="PleaseReviewReport"/>
              <w:jc w:val="center"/>
            </w:pPr>
            <w:r>
              <w:t>20</w:t>
            </w:r>
          </w:p>
        </w:tc>
        <w:tc>
          <w:tcPr>
            <w:tcW w:w="630" w:type="dxa"/>
            <w:shd w:val="clear" w:color="auto" w:fill="D9D9D9"/>
          </w:tcPr>
          <w:p w14:paraId="5EA2C5ED" w14:textId="77777777" w:rsidR="000D3672" w:rsidRDefault="000D3672" w:rsidP="0099313C">
            <w:pPr>
              <w:pStyle w:val="PleaseReviewReport"/>
              <w:jc w:val="center"/>
            </w:pPr>
            <w:r>
              <w:t>23</w:t>
            </w:r>
          </w:p>
        </w:tc>
        <w:tc>
          <w:tcPr>
            <w:tcW w:w="3600" w:type="dxa"/>
            <w:shd w:val="clear" w:color="auto" w:fill="D9D9D9"/>
          </w:tcPr>
          <w:p w14:paraId="258FF469" w14:textId="77777777" w:rsidR="000D3672" w:rsidRDefault="000D3672" w:rsidP="0099313C">
            <w:pPr>
              <w:pStyle w:val="PleaseReviewReport"/>
            </w:pPr>
            <w:r>
              <w:rPr>
                <w:rFonts w:ascii="Times New Roman" w:hAnsi="Times New Roman" w:cs="Times New Roman"/>
                <w:color w:val="800000"/>
                <w:sz w:val="22"/>
                <w:szCs w:val="22"/>
                <w:u w:val="single"/>
              </w:rPr>
              <w:t xml:space="preserve">This treatment describes the irradiation of fruits and vegetables to prevent the emergence of adults 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at the stated efficacy.</w:t>
            </w:r>
            <w:r>
              <w:rPr>
                <w:rFonts w:ascii="Times New Roman" w:hAnsi="Times New Roman" w:cs="Times New Roman"/>
                <w:strike/>
                <w:color w:val="800000"/>
                <w:sz w:val="22"/>
                <w:szCs w:val="22"/>
              </w:rPr>
              <w:t xml:space="preserve">This treatment describes the irradiation of fruits and vegetables to prevent the emergence of adults of </w:t>
            </w:r>
            <w:r>
              <w:rPr>
                <w:rFonts w:ascii="Times New Roman" w:hAnsi="Times New Roman" w:cs="Times New Roman"/>
                <w:i/>
                <w:strike/>
                <w:color w:val="800000"/>
                <w:sz w:val="22"/>
                <w:szCs w:val="22"/>
              </w:rPr>
              <w:t xml:space="preserve">Bactrocera tau </w:t>
            </w:r>
            <w:r>
              <w:rPr>
                <w:rFonts w:ascii="Times New Roman" w:hAnsi="Times New Roman" w:cs="Times New Roman"/>
                <w:strike/>
                <w:color w:val="800000"/>
                <w:sz w:val="22"/>
                <w:szCs w:val="22"/>
              </w:rPr>
              <w:t>at the stated efficacy.</w:t>
            </w:r>
            <w:r>
              <w:rPr>
                <w:rFonts w:ascii="Times New Roman" w:hAnsi="Times New Roman" w:cs="Times New Roman"/>
                <w:strike/>
                <w:color w:val="800000"/>
                <w:vertAlign w:val="superscript"/>
              </w:rPr>
              <w:t>1</w:t>
            </w:r>
            <w:r>
              <w:rPr>
                <w:rFonts w:ascii="Times New Roman" w:hAnsi="Times New Roman" w:cs="Times New Roman"/>
                <w:strike/>
                <w:color w:val="800000"/>
                <w:sz w:val="22"/>
                <w:szCs w:val="22"/>
              </w:rPr>
              <w:t xml:space="preserve">. </w:t>
            </w:r>
          </w:p>
        </w:tc>
        <w:tc>
          <w:tcPr>
            <w:tcW w:w="360" w:type="dxa"/>
            <w:shd w:val="clear" w:color="auto" w:fill="D9D9D9"/>
          </w:tcPr>
          <w:p w14:paraId="1EA0156C" w14:textId="77777777" w:rsidR="000D3672" w:rsidRDefault="000D3672" w:rsidP="0099313C">
            <w:pPr>
              <w:pStyle w:val="PleaseReviewReport"/>
              <w:jc w:val="center"/>
            </w:pPr>
            <w:r>
              <w:t>P</w:t>
            </w:r>
          </w:p>
        </w:tc>
        <w:tc>
          <w:tcPr>
            <w:tcW w:w="4950" w:type="dxa"/>
            <w:shd w:val="clear" w:color="auto" w:fill="D9D9D9"/>
          </w:tcPr>
          <w:p w14:paraId="7E628954" w14:textId="77777777" w:rsidR="000D3672" w:rsidRDefault="000D3672" w:rsidP="0099313C">
            <w:pPr>
              <w:pStyle w:val="PleaseReviewReport"/>
            </w:pPr>
            <w:r>
              <w:rPr>
                <w:b/>
              </w:rPr>
              <w:t>Australia </w:t>
            </w:r>
            <w:r>
              <w:br/>
              <w:t>An international standard should reflect updated taxonomy at the time of drafting. The species is now known as Zeugodacus (Zeugodacus) tau (Walker, 1849).</w:t>
            </w:r>
            <w:r>
              <w:br/>
            </w:r>
            <w:r>
              <w:br/>
              <w:t>The annex should be renamed accordingly. The taxonomy could become more critical in the future as we gain more understanding of the potential species complex within the Zeugodacus tau group. It may yet be split into different species, which would need to be reflected in this standard.</w:t>
            </w:r>
          </w:p>
          <w:p w14:paraId="253B4517" w14:textId="77777777" w:rsidR="000D3672" w:rsidRDefault="000D3672" w:rsidP="0099313C">
            <w:pPr>
              <w:pStyle w:val="PleaseReviewReport"/>
            </w:pPr>
            <w:r>
              <w:rPr>
                <w:i/>
              </w:rPr>
              <w:t>Category : TECHNICAL </w:t>
            </w:r>
          </w:p>
        </w:tc>
        <w:tc>
          <w:tcPr>
            <w:tcW w:w="4950" w:type="dxa"/>
            <w:shd w:val="clear" w:color="auto" w:fill="D9D9D9"/>
          </w:tcPr>
          <w:p w14:paraId="6DD65AA5" w14:textId="77777777" w:rsidR="00BD2B94" w:rsidRPr="00BD2B94" w:rsidRDefault="00370158" w:rsidP="0099313C">
            <w:pPr>
              <w:pStyle w:val="PleaseReviewReport"/>
              <w:rPr>
                <w:color w:val="FF0000"/>
              </w:rPr>
            </w:pPr>
            <w:r w:rsidRPr="00370158">
              <w:rPr>
                <w:color w:val="FF0000"/>
              </w:rPr>
              <w:t>Incorporated</w:t>
            </w:r>
          </w:p>
          <w:p w14:paraId="53605D3B" w14:textId="77777777" w:rsidR="00BD2B94" w:rsidRDefault="00BD2B94" w:rsidP="0099313C">
            <w:pPr>
              <w:pStyle w:val="PleaseReviewReport"/>
              <w:rPr>
                <w:b/>
              </w:rPr>
            </w:pPr>
            <w:r w:rsidRPr="00BD2B94">
              <w:rPr>
                <w:color w:val="FF0000"/>
              </w:rPr>
              <w:t>Additionally the PT has been corrected to include (Walker, 1849), Not Walker (1848).</w:t>
            </w:r>
          </w:p>
        </w:tc>
      </w:tr>
      <w:tr w:rsidR="000D3672" w14:paraId="4C7D3532" w14:textId="77777777" w:rsidTr="0099313C">
        <w:tc>
          <w:tcPr>
            <w:tcW w:w="787" w:type="dxa"/>
            <w:shd w:val="clear" w:color="auto" w:fill="D9D9D9"/>
          </w:tcPr>
          <w:p w14:paraId="2C3F76AF" w14:textId="77777777" w:rsidR="000D3672" w:rsidRDefault="000D3672" w:rsidP="0099313C">
            <w:pPr>
              <w:pStyle w:val="PleaseReviewReport"/>
              <w:jc w:val="center"/>
            </w:pPr>
            <w:r>
              <w:t>21</w:t>
            </w:r>
          </w:p>
        </w:tc>
        <w:tc>
          <w:tcPr>
            <w:tcW w:w="630" w:type="dxa"/>
            <w:shd w:val="clear" w:color="auto" w:fill="D9D9D9"/>
          </w:tcPr>
          <w:p w14:paraId="19B8E7FA" w14:textId="77777777" w:rsidR="000D3672" w:rsidRDefault="000D3672" w:rsidP="0099313C">
            <w:pPr>
              <w:pStyle w:val="PleaseReviewReport"/>
              <w:jc w:val="center"/>
            </w:pPr>
            <w:r>
              <w:t>23</w:t>
            </w:r>
          </w:p>
        </w:tc>
        <w:tc>
          <w:tcPr>
            <w:tcW w:w="3600" w:type="dxa"/>
            <w:shd w:val="clear" w:color="auto" w:fill="D9D9D9"/>
          </w:tcPr>
          <w:p w14:paraId="65A81179" w14:textId="77777777" w:rsidR="000D3672" w:rsidRDefault="000D3672" w:rsidP="0099313C">
            <w:pPr>
              <w:pStyle w:val="PleaseReviewReport"/>
            </w:pPr>
            <w:r>
              <w:rPr>
                <w:rFonts w:ascii="Times New Roman" w:hAnsi="Times New Roman" w:cs="Times New Roman"/>
                <w:sz w:val="22"/>
                <w:szCs w:val="22"/>
              </w:rPr>
              <w:t xml:space="preserve">This treatment describes the irradiation of fruits and vegetables to prevent the emergence of adults of </w:t>
            </w:r>
            <w:r>
              <w:rPr>
                <w:rFonts w:ascii="Times New Roman" w:hAnsi="Times New Roman" w:cs="Times New Roman"/>
                <w:i/>
                <w:sz w:val="22"/>
                <w:szCs w:val="22"/>
              </w:rPr>
              <w:t xml:space="preserve">Bactrocera tau </w:t>
            </w:r>
            <w:r>
              <w:rPr>
                <w:rFonts w:ascii="Times New Roman" w:hAnsi="Times New Roman" w:cs="Times New Roman"/>
                <w:sz w:val="22"/>
                <w:szCs w:val="22"/>
              </w:rPr>
              <w:t>at the stated efficacy</w:t>
            </w:r>
            <w:r>
              <w:rPr>
                <w:rFonts w:ascii="Times New Roman" w:hAnsi="Times New Roman" w:cs="Times New Roman"/>
                <w:strike/>
                <w:color w:val="FF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360" w:type="dxa"/>
            <w:shd w:val="clear" w:color="auto" w:fill="D9D9D9"/>
          </w:tcPr>
          <w:p w14:paraId="7BB33CE0" w14:textId="77777777" w:rsidR="000D3672" w:rsidRDefault="000D3672" w:rsidP="0099313C">
            <w:pPr>
              <w:pStyle w:val="PleaseReviewReport"/>
              <w:jc w:val="center"/>
            </w:pPr>
            <w:r>
              <w:t>P</w:t>
            </w:r>
          </w:p>
        </w:tc>
        <w:tc>
          <w:tcPr>
            <w:tcW w:w="4950" w:type="dxa"/>
            <w:shd w:val="clear" w:color="auto" w:fill="D9D9D9"/>
          </w:tcPr>
          <w:p w14:paraId="26334920" w14:textId="77777777" w:rsidR="000D3672" w:rsidRDefault="000D3672" w:rsidP="0099313C">
            <w:pPr>
              <w:pStyle w:val="PleaseReviewReport"/>
            </w:pPr>
            <w:r>
              <w:rPr>
                <w:b/>
              </w:rPr>
              <w:t>EPPO </w:t>
            </w:r>
            <w:r>
              <w:br/>
              <w:t>Typo.</w:t>
            </w:r>
          </w:p>
          <w:p w14:paraId="18890BE5" w14:textId="77777777" w:rsidR="000D3672" w:rsidRDefault="000D3672" w:rsidP="0099313C">
            <w:pPr>
              <w:pStyle w:val="PleaseReviewReport"/>
            </w:pPr>
            <w:r>
              <w:rPr>
                <w:i/>
              </w:rPr>
              <w:t>Category : EDITORIAL </w:t>
            </w:r>
          </w:p>
        </w:tc>
        <w:tc>
          <w:tcPr>
            <w:tcW w:w="4950" w:type="dxa"/>
            <w:shd w:val="clear" w:color="auto" w:fill="D9D9D9"/>
          </w:tcPr>
          <w:p w14:paraId="5C9A1DAA" w14:textId="77777777" w:rsidR="00F82E40" w:rsidRPr="00BD2B94" w:rsidRDefault="00F82E40" w:rsidP="0099313C">
            <w:pPr>
              <w:pStyle w:val="PleaseReviewReport"/>
              <w:rPr>
                <w:color w:val="FF0000"/>
              </w:rPr>
            </w:pPr>
            <w:r w:rsidRPr="00BD2B94">
              <w:rPr>
                <w:color w:val="FF0000"/>
              </w:rPr>
              <w:t xml:space="preserve">Incoprorated </w:t>
            </w:r>
          </w:p>
          <w:p w14:paraId="1F70FBEB" w14:textId="77777777" w:rsidR="000D3672" w:rsidRDefault="000D3672" w:rsidP="0099313C">
            <w:pPr>
              <w:pStyle w:val="PleaseReviewReport"/>
              <w:rPr>
                <w:b/>
              </w:rPr>
            </w:pPr>
          </w:p>
        </w:tc>
      </w:tr>
      <w:tr w:rsidR="000D3672" w14:paraId="3E799F00" w14:textId="77777777" w:rsidTr="0099313C">
        <w:tc>
          <w:tcPr>
            <w:tcW w:w="10327" w:type="dxa"/>
            <w:gridSpan w:val="5"/>
            <w:vAlign w:val="center"/>
          </w:tcPr>
          <w:p w14:paraId="7A6E9C4C" w14:textId="77777777" w:rsidR="000D3672" w:rsidRDefault="000D3672" w:rsidP="0099313C">
            <w:pPr>
              <w:pStyle w:val="Normal660"/>
            </w:pPr>
            <w:r>
              <w:t>Treatment description</w:t>
            </w:r>
          </w:p>
        </w:tc>
        <w:tc>
          <w:tcPr>
            <w:tcW w:w="4950" w:type="dxa"/>
          </w:tcPr>
          <w:p w14:paraId="006F0759" w14:textId="77777777" w:rsidR="000D3672" w:rsidRDefault="000D3672" w:rsidP="0099313C">
            <w:pPr>
              <w:pStyle w:val="Normal660"/>
            </w:pPr>
          </w:p>
        </w:tc>
      </w:tr>
      <w:tr w:rsidR="000D3672" w14:paraId="1BC7EEBF" w14:textId="77777777" w:rsidTr="0099313C">
        <w:tc>
          <w:tcPr>
            <w:tcW w:w="787" w:type="dxa"/>
          </w:tcPr>
          <w:p w14:paraId="5AD58948" w14:textId="77777777" w:rsidR="000D3672" w:rsidRDefault="000D3672" w:rsidP="0099313C">
            <w:pPr>
              <w:pStyle w:val="PleaseReviewReport"/>
              <w:jc w:val="center"/>
            </w:pPr>
            <w:r>
              <w:t>22</w:t>
            </w:r>
          </w:p>
        </w:tc>
        <w:tc>
          <w:tcPr>
            <w:tcW w:w="630" w:type="dxa"/>
          </w:tcPr>
          <w:p w14:paraId="4D0082FF" w14:textId="77777777" w:rsidR="000D3672" w:rsidRDefault="000D3672" w:rsidP="0099313C">
            <w:pPr>
              <w:pStyle w:val="PleaseReviewReport"/>
              <w:jc w:val="center"/>
            </w:pPr>
            <w:r>
              <w:t>26</w:t>
            </w:r>
          </w:p>
        </w:tc>
        <w:tc>
          <w:tcPr>
            <w:tcW w:w="3600" w:type="dxa"/>
          </w:tcPr>
          <w:p w14:paraId="27AE436F" w14:textId="77777777" w:rsidR="000D3672" w:rsidRDefault="000D3672" w:rsidP="0099313C">
            <w:pPr>
              <w:pStyle w:val="PleaseReviewReport"/>
            </w:pPr>
            <w:r>
              <w:rPr>
                <w:rFonts w:ascii="Times New Roman" w:hAnsi="Times New Roman" w:cs="Times New Roman"/>
                <w:b/>
                <w:bCs/>
                <w:sz w:val="22"/>
                <w:szCs w:val="22"/>
              </w:rPr>
              <w:t>Name of treatment</w:t>
            </w:r>
            <w:r>
              <w:tab/>
            </w:r>
            <w:r>
              <w:rPr>
                <w:rFonts w:ascii="Times New Roman" w:hAnsi="Times New Roman" w:cs="Times New Roman"/>
                <w:sz w:val="22"/>
                <w:szCs w:val="22"/>
              </w:rPr>
              <w:t xml:space="preserve">Irradiation treatment for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p>
        </w:tc>
        <w:tc>
          <w:tcPr>
            <w:tcW w:w="360" w:type="dxa"/>
          </w:tcPr>
          <w:p w14:paraId="635DC826" w14:textId="77777777" w:rsidR="000D3672" w:rsidRDefault="000D3672" w:rsidP="0099313C">
            <w:pPr>
              <w:pStyle w:val="PleaseReviewReport"/>
              <w:jc w:val="center"/>
            </w:pPr>
            <w:r>
              <w:t>P</w:t>
            </w:r>
          </w:p>
        </w:tc>
        <w:tc>
          <w:tcPr>
            <w:tcW w:w="4950" w:type="dxa"/>
          </w:tcPr>
          <w:p w14:paraId="1FD436F1" w14:textId="77777777" w:rsidR="000D3672" w:rsidRDefault="000D3672" w:rsidP="0099313C">
            <w:pPr>
              <w:pStyle w:val="PleaseReviewReport"/>
            </w:pPr>
            <w:r>
              <w:rPr>
                <w:b/>
              </w:rPr>
              <w:t>Australia </w:t>
            </w:r>
            <w:r>
              <w:br/>
              <w:t>Taxonomic accuracy.</w:t>
            </w:r>
          </w:p>
          <w:p w14:paraId="2B4C8CED" w14:textId="77777777" w:rsidR="000D3672" w:rsidRDefault="000D3672" w:rsidP="0099313C">
            <w:pPr>
              <w:pStyle w:val="PleaseReviewReport"/>
            </w:pPr>
            <w:r>
              <w:rPr>
                <w:i/>
              </w:rPr>
              <w:t>Category : EDITORIAL </w:t>
            </w:r>
          </w:p>
        </w:tc>
        <w:tc>
          <w:tcPr>
            <w:tcW w:w="4950" w:type="dxa"/>
          </w:tcPr>
          <w:p w14:paraId="32C71D9D" w14:textId="77777777" w:rsidR="000D3672" w:rsidRDefault="00370158" w:rsidP="0099313C">
            <w:pPr>
              <w:pStyle w:val="PleaseReviewReport"/>
              <w:rPr>
                <w:b/>
              </w:rPr>
            </w:pPr>
            <w:r w:rsidRPr="00370158">
              <w:rPr>
                <w:color w:val="FF0000"/>
              </w:rPr>
              <w:t>Incorporated</w:t>
            </w:r>
          </w:p>
        </w:tc>
      </w:tr>
      <w:tr w:rsidR="000D3672" w14:paraId="3F0F02D1" w14:textId="77777777" w:rsidTr="0099313C">
        <w:tc>
          <w:tcPr>
            <w:tcW w:w="787" w:type="dxa"/>
            <w:shd w:val="clear" w:color="auto" w:fill="D9D9D9"/>
          </w:tcPr>
          <w:p w14:paraId="601EDFA4" w14:textId="77777777" w:rsidR="000D3672" w:rsidRDefault="000D3672" w:rsidP="0099313C">
            <w:pPr>
              <w:pStyle w:val="PleaseReviewReport"/>
              <w:jc w:val="center"/>
            </w:pPr>
            <w:r>
              <w:t>23</w:t>
            </w:r>
          </w:p>
        </w:tc>
        <w:tc>
          <w:tcPr>
            <w:tcW w:w="630" w:type="dxa"/>
            <w:shd w:val="clear" w:color="auto" w:fill="D9D9D9"/>
          </w:tcPr>
          <w:p w14:paraId="1B7670A5" w14:textId="77777777" w:rsidR="000D3672" w:rsidRDefault="000D3672" w:rsidP="0099313C">
            <w:pPr>
              <w:pStyle w:val="PleaseReviewReport"/>
              <w:jc w:val="center"/>
            </w:pPr>
            <w:r>
              <w:t>29</w:t>
            </w:r>
          </w:p>
        </w:tc>
        <w:tc>
          <w:tcPr>
            <w:tcW w:w="3600" w:type="dxa"/>
            <w:shd w:val="clear" w:color="auto" w:fill="D9D9D9"/>
          </w:tcPr>
          <w:p w14:paraId="29CC2A28" w14:textId="77777777" w:rsidR="000D3672" w:rsidRDefault="000D3672" w:rsidP="0099313C">
            <w:pPr>
              <w:pStyle w:val="PleaseReviewReport"/>
            </w:pPr>
            <w:r>
              <w:rPr>
                <w:rFonts w:ascii="Times New Roman" w:hAnsi="Times New Roman" w:cs="Times New Roman"/>
                <w:b/>
                <w:bCs/>
                <w:sz w:val="22"/>
                <w:szCs w:val="22"/>
              </w:rPr>
              <w:t>Target pest</w:t>
            </w:r>
            <w:r>
              <w:tab/>
            </w:r>
            <w:r>
              <w:rPr>
                <w:rFonts w:ascii="Times New Roman" w:hAnsi="Times New Roman" w:cs="Times New Roman"/>
                <w:i/>
                <w:strike/>
                <w:color w:val="800000"/>
                <w:sz w:val="22"/>
                <w:szCs w:val="22"/>
              </w:rPr>
              <w:t xml:space="preserve">Bactrocera </w:t>
            </w:r>
            <w:r>
              <w:rPr>
                <w:rFonts w:ascii="Times New Roman" w:hAnsi="Times New Roman" w:cs="Times New Roman"/>
                <w:i/>
                <w:color w:val="800000"/>
                <w:sz w:val="22"/>
                <w:szCs w:val="22"/>
                <w:u w:val="single"/>
              </w:rPr>
              <w:t>Zeugodacus (Zeugodacus) tau (Walker, 1849)</w:t>
            </w:r>
            <w:r>
              <w:rPr>
                <w:rFonts w:ascii="Times New Roman" w:hAnsi="Times New Roman" w:cs="Times New Roman"/>
                <w:strike/>
                <w:color w:val="800000"/>
                <w:sz w:val="22"/>
                <w:szCs w:val="22"/>
              </w:rPr>
              <w:t>(</w:t>
            </w:r>
            <w:r>
              <w:rPr>
                <w:rFonts w:ascii="Times New Roman" w:hAnsi="Times New Roman" w:cs="Times New Roman"/>
                <w:color w:val="800000"/>
                <w:sz w:val="22"/>
                <w:szCs w:val="22"/>
                <w:u w:val="single"/>
              </w:rPr>
              <w:t xml:space="preserve"> (Diptera: Tephritidae)</w:t>
            </w:r>
            <w:r>
              <w:rPr>
                <w:rFonts w:ascii="Times New Roman" w:hAnsi="Times New Roman" w:cs="Times New Roman"/>
                <w:i/>
                <w:strike/>
                <w:color w:val="800000"/>
                <w:sz w:val="22"/>
                <w:szCs w:val="22"/>
              </w:rPr>
              <w:t>Zeugodacus</w:t>
            </w:r>
            <w:r>
              <w:rPr>
                <w:rFonts w:ascii="Times New Roman" w:hAnsi="Times New Roman" w:cs="Times New Roman"/>
                <w:strike/>
                <w:color w:val="800000"/>
                <w:sz w:val="22"/>
                <w:szCs w:val="22"/>
              </w:rPr>
              <w:t>)</w:t>
            </w:r>
            <w:r>
              <w:rPr>
                <w:rFonts w:ascii="Times New Roman" w:hAnsi="Times New Roman" w:cs="Times New Roman"/>
                <w:i/>
                <w:strike/>
                <w:color w:val="800000"/>
                <w:sz w:val="22"/>
                <w:szCs w:val="22"/>
              </w:rPr>
              <w:t xml:space="preserve"> tau </w:t>
            </w:r>
            <w:r>
              <w:rPr>
                <w:rFonts w:ascii="Times New Roman" w:hAnsi="Times New Roman" w:cs="Times New Roman"/>
                <w:strike/>
                <w:color w:val="800000"/>
                <w:sz w:val="22"/>
                <w:szCs w:val="22"/>
              </w:rPr>
              <w:t>(Walker, 1848) (Diptera: Tephritidae)</w:t>
            </w:r>
          </w:p>
        </w:tc>
        <w:tc>
          <w:tcPr>
            <w:tcW w:w="360" w:type="dxa"/>
            <w:shd w:val="clear" w:color="auto" w:fill="D9D9D9"/>
          </w:tcPr>
          <w:p w14:paraId="187A0D8F" w14:textId="77777777" w:rsidR="000D3672" w:rsidRDefault="000D3672" w:rsidP="0099313C">
            <w:pPr>
              <w:pStyle w:val="PleaseReviewReport"/>
              <w:jc w:val="center"/>
            </w:pPr>
            <w:r>
              <w:t>P</w:t>
            </w:r>
          </w:p>
        </w:tc>
        <w:tc>
          <w:tcPr>
            <w:tcW w:w="4950" w:type="dxa"/>
            <w:shd w:val="clear" w:color="auto" w:fill="D9D9D9"/>
          </w:tcPr>
          <w:p w14:paraId="1D66F64D" w14:textId="77777777" w:rsidR="000D3672" w:rsidRDefault="000D3672" w:rsidP="0099313C">
            <w:pPr>
              <w:pStyle w:val="PleaseReviewReport"/>
            </w:pPr>
            <w:r>
              <w:rPr>
                <w:b/>
              </w:rPr>
              <w:t>Australia </w:t>
            </w:r>
            <w:r>
              <w:br/>
              <w:t>Taxonomic accuracy (note the correct date).</w:t>
            </w:r>
          </w:p>
          <w:p w14:paraId="1203A92A" w14:textId="77777777" w:rsidR="009D2277" w:rsidRDefault="000D3672" w:rsidP="0099313C">
            <w:pPr>
              <w:pStyle w:val="PleaseReviewReport"/>
            </w:pPr>
            <w:r>
              <w:rPr>
                <w:i/>
              </w:rPr>
              <w:t>Category : EDITORIAL </w:t>
            </w:r>
          </w:p>
          <w:p w14:paraId="317D64C9" w14:textId="77777777" w:rsidR="009D2277" w:rsidRPr="009D2277" w:rsidRDefault="009D2277" w:rsidP="009D2277"/>
          <w:p w14:paraId="32903329" w14:textId="77777777" w:rsidR="009D2277" w:rsidRPr="009D2277" w:rsidRDefault="009D2277" w:rsidP="009D2277"/>
          <w:p w14:paraId="610771F3" w14:textId="77777777" w:rsidR="000D3672" w:rsidRPr="009D2277" w:rsidRDefault="009D2277" w:rsidP="009D2277">
            <w:pPr>
              <w:tabs>
                <w:tab w:val="left" w:pos="3135"/>
              </w:tabs>
            </w:pPr>
            <w:r>
              <w:tab/>
            </w:r>
          </w:p>
        </w:tc>
        <w:tc>
          <w:tcPr>
            <w:tcW w:w="4950" w:type="dxa"/>
            <w:shd w:val="clear" w:color="auto" w:fill="D9D9D9"/>
          </w:tcPr>
          <w:p w14:paraId="75AB711C" w14:textId="77777777" w:rsidR="00F82E40" w:rsidRPr="00BD2B94" w:rsidRDefault="00370158" w:rsidP="0099313C">
            <w:pPr>
              <w:pStyle w:val="PleaseReviewReport"/>
              <w:rPr>
                <w:color w:val="FF0000"/>
              </w:rPr>
            </w:pPr>
            <w:r w:rsidRPr="00370158">
              <w:rPr>
                <w:color w:val="FF0000"/>
              </w:rPr>
              <w:t>Incorporated</w:t>
            </w:r>
            <w:r w:rsidR="00F82E40" w:rsidRPr="00BD2B94">
              <w:rPr>
                <w:color w:val="FF0000"/>
              </w:rPr>
              <w:t xml:space="preserve"> </w:t>
            </w:r>
          </w:p>
          <w:p w14:paraId="4D1F2659" w14:textId="77777777" w:rsidR="000D3672" w:rsidRDefault="000D3672" w:rsidP="0099313C">
            <w:pPr>
              <w:pStyle w:val="PleaseReviewReport"/>
              <w:rPr>
                <w:b/>
              </w:rPr>
            </w:pPr>
          </w:p>
        </w:tc>
      </w:tr>
      <w:tr w:rsidR="000D3672" w14:paraId="54B965B6" w14:textId="77777777" w:rsidTr="0099313C">
        <w:tc>
          <w:tcPr>
            <w:tcW w:w="787" w:type="dxa"/>
          </w:tcPr>
          <w:p w14:paraId="3DEBE7A3" w14:textId="77777777" w:rsidR="000D3672" w:rsidRDefault="000D3672" w:rsidP="0099313C">
            <w:pPr>
              <w:pStyle w:val="PleaseReviewReport"/>
              <w:jc w:val="center"/>
            </w:pPr>
            <w:r>
              <w:t>24</w:t>
            </w:r>
          </w:p>
        </w:tc>
        <w:tc>
          <w:tcPr>
            <w:tcW w:w="630" w:type="dxa"/>
          </w:tcPr>
          <w:p w14:paraId="1E223EA5" w14:textId="77777777" w:rsidR="000D3672" w:rsidRDefault="000D3672" w:rsidP="0099313C">
            <w:pPr>
              <w:pStyle w:val="PleaseReviewReport"/>
              <w:jc w:val="center"/>
            </w:pPr>
            <w:r>
              <w:t>30</w:t>
            </w:r>
          </w:p>
        </w:tc>
        <w:tc>
          <w:tcPr>
            <w:tcW w:w="3600" w:type="dxa"/>
          </w:tcPr>
          <w:p w14:paraId="22C9FF08" w14:textId="77777777" w:rsidR="000D3672" w:rsidRDefault="000D3672" w:rsidP="0099313C">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sz w:val="22"/>
                <w:szCs w:val="22"/>
              </w:rPr>
              <w:t xml:space="preserve">All fruits and vegetables that are hosts 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w:t>
            </w:r>
            <w:r>
              <w:rPr>
                <w:rFonts w:ascii="Times New Roman" w:hAnsi="Times New Roman" w:cs="Times New Roman"/>
                <w:i/>
                <w:strike/>
                <w:color w:val="800000"/>
                <w:sz w:val="22"/>
                <w:szCs w:val="22"/>
              </w:rPr>
              <w:t>Bactrocera tau</w:t>
            </w:r>
          </w:p>
        </w:tc>
        <w:tc>
          <w:tcPr>
            <w:tcW w:w="360" w:type="dxa"/>
          </w:tcPr>
          <w:p w14:paraId="3A49AD80" w14:textId="77777777" w:rsidR="000D3672" w:rsidRDefault="000D3672" w:rsidP="0099313C">
            <w:pPr>
              <w:pStyle w:val="PleaseReviewReport"/>
              <w:jc w:val="center"/>
            </w:pPr>
            <w:r>
              <w:t>P</w:t>
            </w:r>
          </w:p>
        </w:tc>
        <w:tc>
          <w:tcPr>
            <w:tcW w:w="4950" w:type="dxa"/>
          </w:tcPr>
          <w:p w14:paraId="3791C7F0" w14:textId="77777777" w:rsidR="000D3672" w:rsidRDefault="000D3672" w:rsidP="0099313C">
            <w:pPr>
              <w:pStyle w:val="PleaseReviewReport"/>
            </w:pPr>
            <w:r>
              <w:rPr>
                <w:b/>
              </w:rPr>
              <w:t>Australia </w:t>
            </w:r>
            <w:r>
              <w:br/>
              <w:t>Taxonomic accuracy.</w:t>
            </w:r>
          </w:p>
          <w:p w14:paraId="6EB0241E" w14:textId="77777777" w:rsidR="000D3672" w:rsidRDefault="000D3672" w:rsidP="0099313C">
            <w:pPr>
              <w:pStyle w:val="PleaseReviewReport"/>
            </w:pPr>
            <w:r>
              <w:rPr>
                <w:i/>
              </w:rPr>
              <w:t>Category : EDITORIAL </w:t>
            </w:r>
          </w:p>
        </w:tc>
        <w:tc>
          <w:tcPr>
            <w:tcW w:w="4950" w:type="dxa"/>
          </w:tcPr>
          <w:p w14:paraId="76667C3F" w14:textId="77777777" w:rsidR="000D3672" w:rsidRDefault="00370158" w:rsidP="0099313C">
            <w:pPr>
              <w:pStyle w:val="PleaseReviewReport"/>
              <w:rPr>
                <w:b/>
              </w:rPr>
            </w:pPr>
            <w:r w:rsidRPr="00370158">
              <w:rPr>
                <w:color w:val="FF0000"/>
              </w:rPr>
              <w:t>Incorporated</w:t>
            </w:r>
          </w:p>
        </w:tc>
      </w:tr>
      <w:tr w:rsidR="000D3672" w14:paraId="7EC04FAC" w14:textId="77777777" w:rsidTr="0099313C">
        <w:tc>
          <w:tcPr>
            <w:tcW w:w="10327" w:type="dxa"/>
            <w:gridSpan w:val="5"/>
            <w:vAlign w:val="center"/>
          </w:tcPr>
          <w:p w14:paraId="677FD573" w14:textId="77777777" w:rsidR="000D3672" w:rsidRDefault="000D3672" w:rsidP="0099313C">
            <w:pPr>
              <w:pStyle w:val="Normal660"/>
            </w:pPr>
            <w:r>
              <w:t>Treatment schedule</w:t>
            </w:r>
          </w:p>
        </w:tc>
        <w:tc>
          <w:tcPr>
            <w:tcW w:w="4950" w:type="dxa"/>
          </w:tcPr>
          <w:p w14:paraId="2E2C90EB" w14:textId="77777777" w:rsidR="000D3672" w:rsidRDefault="000D3672" w:rsidP="0099313C">
            <w:pPr>
              <w:pStyle w:val="Normal660"/>
            </w:pPr>
          </w:p>
        </w:tc>
      </w:tr>
      <w:tr w:rsidR="000D3672" w14:paraId="2DD1A7D2" w14:textId="77777777" w:rsidTr="0099313C">
        <w:tc>
          <w:tcPr>
            <w:tcW w:w="787" w:type="dxa"/>
            <w:shd w:val="clear" w:color="auto" w:fill="D9D9D9"/>
          </w:tcPr>
          <w:p w14:paraId="32BD848D" w14:textId="77777777" w:rsidR="000D3672" w:rsidRDefault="000D3672" w:rsidP="0099313C">
            <w:pPr>
              <w:pStyle w:val="PleaseReviewReport"/>
              <w:jc w:val="center"/>
            </w:pPr>
            <w:bookmarkStart w:id="0" w:name="_Hlk43215098"/>
            <w:r>
              <w:t>25</w:t>
            </w:r>
          </w:p>
        </w:tc>
        <w:tc>
          <w:tcPr>
            <w:tcW w:w="630" w:type="dxa"/>
            <w:shd w:val="clear" w:color="auto" w:fill="D9D9D9"/>
          </w:tcPr>
          <w:p w14:paraId="2B92F3DC" w14:textId="77777777" w:rsidR="000D3672" w:rsidRDefault="000D3672" w:rsidP="0099313C">
            <w:pPr>
              <w:pStyle w:val="PleaseReviewReport"/>
              <w:jc w:val="center"/>
            </w:pPr>
            <w:r>
              <w:t>31</w:t>
            </w:r>
          </w:p>
        </w:tc>
        <w:tc>
          <w:tcPr>
            <w:tcW w:w="3600" w:type="dxa"/>
            <w:shd w:val="clear" w:color="auto" w:fill="D9D9D9"/>
          </w:tcPr>
          <w:p w14:paraId="3FA20235" w14:textId="77777777" w:rsidR="000D3672" w:rsidRDefault="000D3672" w:rsidP="0099313C">
            <w:pPr>
              <w:pStyle w:val="PleaseReviewReport"/>
            </w:pPr>
            <w:r>
              <w:rPr>
                <w:rFonts w:ascii="Times New Roman" w:hAnsi="Times New Roman" w:cs="Times New Roman"/>
                <w:b/>
                <w:bCs/>
                <w:sz w:val="24"/>
                <w:szCs w:val="24"/>
                <w:highlight w:val="cyan"/>
              </w:rPr>
              <w:t>Treatment schedule</w:t>
            </w:r>
          </w:p>
        </w:tc>
        <w:tc>
          <w:tcPr>
            <w:tcW w:w="360" w:type="dxa"/>
            <w:shd w:val="clear" w:color="auto" w:fill="D9D9D9"/>
          </w:tcPr>
          <w:p w14:paraId="453B8970" w14:textId="77777777" w:rsidR="000D3672" w:rsidRDefault="000D3672" w:rsidP="0099313C">
            <w:pPr>
              <w:pStyle w:val="PleaseReviewReport"/>
              <w:jc w:val="center"/>
            </w:pPr>
            <w:r>
              <w:t>C</w:t>
            </w:r>
          </w:p>
        </w:tc>
        <w:tc>
          <w:tcPr>
            <w:tcW w:w="4950" w:type="dxa"/>
            <w:shd w:val="clear" w:color="auto" w:fill="D9D9D9"/>
          </w:tcPr>
          <w:p w14:paraId="181473E4" w14:textId="77777777" w:rsidR="000D3672" w:rsidRDefault="000D3672" w:rsidP="0099313C">
            <w:pPr>
              <w:pStyle w:val="PleaseReviewReport"/>
            </w:pPr>
            <w:r>
              <w:rPr>
                <w:b/>
              </w:rPr>
              <w:t>United States of America </w:t>
            </w:r>
            <w:r>
              <w:br/>
              <w:t xml:space="preserve">1. The paper by Zhan et al. 2015 often lacked details in methodology that were important to understanding the study and verifying the results. </w:t>
            </w:r>
            <w:r>
              <w:br/>
              <w:t xml:space="preserve"> • There is no mention of whether the life stages of the test insects were verified prior to irradiation for the dose-response studies. The authors indicated that the life history studies performed by Singh et al. 2010 were used to estimate the time period in which the insects were in each particular life stage. They used the same host and rearing conditions. It is unknown whether they performed tests to see whether the development rates were true for their unique colony as well.</w:t>
            </w:r>
            <w:r>
              <w:br/>
              <w:t xml:space="preserve"> • It is unclear whether there is any time differentiation for the replicates in the dose response studies. It was mentioned that there were three cups tested for each dose/life stage but it appears that they were all irradiated at the same time.</w:t>
            </w:r>
            <w:r>
              <w:br/>
              <w:t xml:space="preserve"> • There is no mention of dose mapping exercises used to determine the Dmax and Dmin for the configurations used in the irradiations for the dose response and the confirmatory tests. Were the dosimeters placed in the min/max areas for these tests? If dosimeters were not placed at the area of maximum dose during the confirmatory trials, it is possible that the recommended dose should be increased above 85 Gy to account for the fact that the maximum dose was not determined.  The raw dosimetry data, including the spatial arrangement of each data point, would allow for a more thorough review of the treatment application.  </w:t>
            </w:r>
            <w:r>
              <w:br/>
              <w:t xml:space="preserve"> • In the methods section, the researchers report that they calculated the uncertainty of the dosimetry system, so it would have been good to include this information in the results.</w:t>
            </w:r>
            <w:r>
              <w:br/>
              <w:t xml:space="preserve"> 2. We are concerned with the diversity of the colony of B. tau used in the experiments. It was based on 2 collections from one pumpkin field at one geographic location. We feel that experimental colonies are more robust when they include insects from a wide range of geographical regions. This will result in a colony that is more diverse genetically and more representative of a wider range of tolerances and adaptations.</w:t>
            </w:r>
            <w:r>
              <w:br/>
            </w:r>
            <w:r>
              <w:br/>
              <w:t xml:space="preserve"> 3. The doses of 72Gy and 85 Gy are rather low compared to other Bactrocera spp. Follett et al. 2011 states that Bactrocera (&amp;gt;100 Gy) seem to be more radiotolerant than other genera (Anastrepha, Ceratitis, and Rhagoletis- 50-100 Gy)</w:t>
            </w:r>
            <w:r>
              <w:br/>
              <w:t xml:space="preserve"> • Bactrocera dorsalis 116 Gy (Zhao et al. 2017)</w:t>
            </w:r>
            <w:r>
              <w:br/>
              <w:t xml:space="preserve"> • Bactrocera dorsalis 125 Gy (Follett &amp;amp; Armstrong 2004)</w:t>
            </w:r>
            <w:r>
              <w:br/>
              <w:t xml:space="preserve"> • Bactrocera dorsalis 150 Gy (USDA APHIS Treatment manual)</w:t>
            </w:r>
            <w:r>
              <w:br/>
              <w:t xml:space="preserve"> • Bactrocera tryoni 100 Gy (USDA APHIS Treatment manual)</w:t>
            </w:r>
            <w:r>
              <w:br/>
              <w:t xml:space="preserve"> • Bactrocera tryoni 100 Gy (ISPM 28 Annex 5)</w:t>
            </w:r>
            <w:r>
              <w:br/>
              <w:t xml:space="preserve"> • Bactrocera cucurbitae 150 Gy (USDA APHIS Treatment manual)</w:t>
            </w:r>
            <w:r>
              <w:br/>
              <w:t xml:space="preserve"> • Bactrocera cucurbitae 150 Gy (Follett &amp;amp; Armstrong 2004)</w:t>
            </w:r>
            <w:r>
              <w:br/>
              <w:t xml:space="preserve"> • Bactrocera jarvisi 100 Gy (USDA APHIS Treatment manual)</w:t>
            </w:r>
            <w:r>
              <w:br/>
              <w:t xml:space="preserve"> • Bactrocera jarvisi 100 Gy (ISPM 28 Annex 4)</w:t>
            </w:r>
            <w:r>
              <w:br/>
              <w:t xml:space="preserve"> • Bactrocera latifrons 150 Gy (Follet et al. 2011)</w:t>
            </w:r>
            <w:r>
              <w:br/>
            </w:r>
            <w:r>
              <w:br/>
              <w:t xml:space="preserve"> Literature Cited:</w:t>
            </w:r>
            <w:r>
              <w:br/>
              <w:t xml:space="preserve"> Follett, P. A., and J. W. Armstrong. 2004. Revised irradiation doses to control melon fly, Mediterranean fruit fly, and Oriental fruit fly (Diptera: Tephritidae) and a generic dose for Tephritid fruit flies. J. Econ. Entomol. 97(4): 1254-1262.</w:t>
            </w:r>
            <w:r>
              <w:br/>
              <w:t xml:space="preserve"> Follett, P. A., T. W. Phillips, J. W. Armstrong, and J. H. Moy. 2011. Generic phytosanitary radiation treatment for Tephritid fruit flies provides quarantine security for Bactrocera latifrons (Diptera: Tephritidae). J. Econ. Entomol. 104(5): 1509-1513.</w:t>
            </w:r>
            <w:r>
              <w:br/>
              <w:t xml:space="preserve"> (IPPC) International Plant Protection Convention. 2016. ISPM #28, Annex 4. Irradiation treatment for Bactrocera jarvisi. Food and Agricultural Organization, Rome, Italy.</w:t>
            </w:r>
            <w:r>
              <w:br/>
              <w:t xml:space="preserve"> (IPPC) International Plant Protection Convention. 2016. ISPM #28, Annex 5. Irradiation treatment for Bactrocera tryoni. Food and Agricultural Organization, Rome, Italy.</w:t>
            </w:r>
            <w:r>
              <w:br/>
              <w:t xml:space="preserve">  [USDA–APHIS–PPQ]. 2019. United States Department of Agriculture, Plant and Animal Health Inspection Service, Plant Protection and Quarantine. Treatment manual. (https://www.aphis.usda.gov/import_export/plants/manuals/ports/downloads/treatment.pdf).</w:t>
            </w:r>
            <w:r>
              <w:br/>
              <w:t xml:space="preserve"> Zhan,  G., L. Ren, Y. Shao, Q. Wang, D. Yu, Y. Wang, and T. Li. 2015. Gamma Irradiation as a phytosanitary treatment of Bactrocera tau (Diptera: Tephritidae) in pumpkin fruits. J. Econ. Entomol. 108(1): 88–94.</w:t>
            </w:r>
            <w:r>
              <w:br/>
              <w:t>Zhao, J., J. Ma, M. Wu, X. Jiao, Z. Wang, F. Liang, G. Zhan. 2017. Gamma radiation as a phytosanitary treatment against larvae and pupae of Bactrocera dorsalis (Diptera: Tephritidae) in guava fruits. Food Control 72:360-366.</w:t>
            </w:r>
          </w:p>
          <w:p w14:paraId="63AEC260" w14:textId="77777777" w:rsidR="000D3672" w:rsidRDefault="000D3672" w:rsidP="00596ECF">
            <w:pPr>
              <w:pStyle w:val="PleaseReviewReport"/>
              <w:tabs>
                <w:tab w:val="left" w:pos="3195"/>
              </w:tabs>
            </w:pPr>
            <w:r>
              <w:rPr>
                <w:i/>
              </w:rPr>
              <w:t>Category : TECHNICAL </w:t>
            </w:r>
            <w:r w:rsidR="00596ECF">
              <w:rPr>
                <w:i/>
              </w:rPr>
              <w:tab/>
            </w:r>
          </w:p>
        </w:tc>
        <w:tc>
          <w:tcPr>
            <w:tcW w:w="4950" w:type="dxa"/>
            <w:shd w:val="clear" w:color="auto" w:fill="D9D9D9"/>
          </w:tcPr>
          <w:p w14:paraId="1EDB4D1A" w14:textId="77777777" w:rsidR="00CB1B19" w:rsidRDefault="00CB1B19" w:rsidP="00CB1B19">
            <w:pPr>
              <w:pStyle w:val="PleaseReviewReport"/>
              <w:rPr>
                <w:rFonts w:eastAsia="Calibri"/>
                <w:color w:val="FF0000"/>
              </w:rPr>
            </w:pPr>
            <w:commentRangeStart w:id="1"/>
            <w:r>
              <w:rPr>
                <w:color w:val="FF0000"/>
              </w:rPr>
              <w:t>Considered but not incorporated.</w:t>
            </w:r>
            <w:commentRangeEnd w:id="1"/>
            <w:r>
              <w:rPr>
                <w:rStyle w:val="CommentReference"/>
                <w:rFonts w:asciiTheme="minorHAnsi" w:eastAsiaTheme="minorHAnsi" w:hAnsiTheme="minorHAnsi" w:cstheme="minorBidi"/>
                <w:lang w:val="x-none"/>
              </w:rPr>
              <w:commentReference w:id="1"/>
            </w:r>
          </w:p>
          <w:p w14:paraId="56147E9B" w14:textId="4F5E3D9A" w:rsidR="00412DA8" w:rsidRDefault="00412DA8" w:rsidP="00412DA8">
            <w:pPr>
              <w:pStyle w:val="PleaseReviewReport"/>
              <w:numPr>
                <w:ilvl w:val="0"/>
                <w:numId w:val="11"/>
              </w:numPr>
            </w:pPr>
            <w:r>
              <w:t xml:space="preserve">The TPPT did request additional information from the applicant who did provide more information on life history studies, dose mapping and the timing of experiments. </w:t>
            </w:r>
          </w:p>
          <w:p w14:paraId="6B49EA54" w14:textId="77777777" w:rsidR="00412DA8" w:rsidRDefault="00412DA8" w:rsidP="00CB1B19">
            <w:pPr>
              <w:pStyle w:val="PleaseReviewReport"/>
              <w:ind w:left="360"/>
            </w:pPr>
            <w:r>
              <w:t xml:space="preserve">The authors stated that the development rates of larval stages in these trials were similar to that of Singh et al. 2010 except that third instars were treated at 7 days rather than 8 days. The applicant did not undertake examinations of each life stage but did provide pictorial evidence that shows late third instars were present when the samples were irradiated 8 days after being infested. </w:t>
            </w:r>
          </w:p>
          <w:p w14:paraId="0DAF998C" w14:textId="77777777" w:rsidR="00412DA8" w:rsidRDefault="00412DA8" w:rsidP="00CB1B19">
            <w:pPr>
              <w:pStyle w:val="PleaseReviewReport"/>
              <w:ind w:left="360"/>
            </w:pPr>
            <w:r>
              <w:t xml:space="preserve">The three replicates used in the confirmatory trials were all treated at the same time. </w:t>
            </w:r>
            <w:r w:rsidRPr="003E788F">
              <w:rPr>
                <w:highlight w:val="yellow"/>
              </w:rPr>
              <w:t>The authors have been contacted and asked to provide the raw dosimetry data so that the TPPT can examine the absorbed dose each replicate received.</w:t>
            </w:r>
            <w:r>
              <w:t xml:space="preserve"> </w:t>
            </w:r>
          </w:p>
          <w:p w14:paraId="50C222E7" w14:textId="39257239" w:rsidR="008E6388" w:rsidRPr="009666D5" w:rsidRDefault="00412DA8" w:rsidP="00CB1B19">
            <w:pPr>
              <w:pStyle w:val="PleaseReviewReport"/>
              <w:ind w:left="360"/>
            </w:pPr>
            <w:r>
              <w:t xml:space="preserve">The treatment facility does undertake dose mapping at six monthly intervals and the raw data from the last dose mapping was provided by the applicant. The does mapping at various locations 100 cm form the source (the same distance the trials were undertaken at).  </w:t>
            </w:r>
          </w:p>
          <w:p w14:paraId="29EB8D9F" w14:textId="5754F1CE" w:rsidR="004509AF" w:rsidRPr="003E788F" w:rsidRDefault="00412DA8" w:rsidP="00CB1B19">
            <w:pPr>
              <w:pStyle w:val="PleaseReviewReport"/>
              <w:numPr>
                <w:ilvl w:val="0"/>
                <w:numId w:val="11"/>
              </w:numPr>
            </w:pPr>
            <w:r w:rsidRPr="00412DA8">
              <w:t xml:space="preserve">There are currently no prescriptive guidelines for the establishment of fruit fly colonies. General agreement is that colonies are more robust when they include insects from a wide range of geographical regions. But the TPPT is unaware of any scientific publications that clearly identifies that the size of the founding population or the number of locations flies are collected from prevents/reduces the impact of maintaining flies in laboratory cultures and if this does influence the radiotolerance of the flies. In the first reference provided below (Follet et al. 2011) the comparison of the tolerance of wild and laboratory strains of fruit fly was made using collections from 1 farm. This refence has been used to justify the use of laboratory reared flies in phytosanitary irradiation research in the United States and </w:t>
            </w:r>
            <w:r w:rsidRPr="003E788F">
              <w:t xml:space="preserve">Internationally. </w:t>
            </w:r>
          </w:p>
          <w:p w14:paraId="7FC42863" w14:textId="0C6445DC" w:rsidR="0092569A" w:rsidRDefault="008E6388" w:rsidP="00CB1B19">
            <w:pPr>
              <w:pStyle w:val="PleaseReviewReport"/>
              <w:numPr>
                <w:ilvl w:val="0"/>
                <w:numId w:val="11"/>
              </w:numPr>
              <w:rPr>
                <w:color w:val="222222"/>
                <w:lang w:val="en"/>
              </w:rPr>
            </w:pPr>
            <w:r w:rsidRPr="003E788F">
              <w:t xml:space="preserve">3. </w:t>
            </w:r>
            <w:r w:rsidR="0092569A" w:rsidRPr="003E788F">
              <w:t xml:space="preserve"> </w:t>
            </w:r>
            <w:r w:rsidR="0092569A" w:rsidRPr="003E788F">
              <w:rPr>
                <w:color w:val="222222"/>
                <w:lang w:val="en"/>
              </w:rPr>
              <w:t xml:space="preserve">The name of the target pest </w:t>
            </w:r>
            <w:r w:rsidR="0092569A" w:rsidRPr="003E788F">
              <w:rPr>
                <w:i/>
                <w:color w:val="222222"/>
                <w:lang w:val="en"/>
              </w:rPr>
              <w:t>Bactrocera tau</w:t>
            </w:r>
            <w:r w:rsidR="0092569A" w:rsidRPr="003E788F">
              <w:rPr>
                <w:color w:val="222222"/>
                <w:lang w:val="en"/>
              </w:rPr>
              <w:t xml:space="preserve"> was ch</w:t>
            </w:r>
            <w:r w:rsidR="009666D5" w:rsidRPr="003E788F">
              <w:rPr>
                <w:color w:val="222222"/>
                <w:lang w:val="en"/>
              </w:rPr>
              <w:t>anged</w:t>
            </w:r>
            <w:r w:rsidR="0092569A" w:rsidRPr="003E788F">
              <w:rPr>
                <w:color w:val="222222"/>
                <w:lang w:val="en"/>
              </w:rPr>
              <w:t xml:space="preserve">  to </w:t>
            </w:r>
            <w:r w:rsidR="0092569A" w:rsidRPr="003E788F">
              <w:rPr>
                <w:i/>
                <w:color w:val="222222"/>
                <w:lang w:val="en"/>
              </w:rPr>
              <w:t>Zeugodacus</w:t>
            </w:r>
            <w:r w:rsidR="0092569A" w:rsidRPr="00DE0CEA">
              <w:rPr>
                <w:i/>
                <w:color w:val="222222"/>
                <w:lang w:val="en"/>
              </w:rPr>
              <w:t xml:space="preserve"> tau</w:t>
            </w:r>
            <w:r w:rsidR="0092569A">
              <w:rPr>
                <w:color w:val="222222"/>
                <w:lang w:val="en"/>
              </w:rPr>
              <w:t xml:space="preserve"> when the subgenus </w:t>
            </w:r>
            <w:r w:rsidR="0092569A" w:rsidRPr="0092569A">
              <w:rPr>
                <w:i/>
                <w:iCs/>
                <w:color w:val="222222"/>
                <w:lang w:val="en"/>
              </w:rPr>
              <w:t xml:space="preserve">Bactrocera </w:t>
            </w:r>
            <w:r w:rsidR="0092569A" w:rsidRPr="0092569A">
              <w:rPr>
                <w:color w:val="222222"/>
                <w:lang w:val="en"/>
              </w:rPr>
              <w:t>(</w:t>
            </w:r>
            <w:r w:rsidR="0092569A" w:rsidRPr="009666D5">
              <w:rPr>
                <w:i/>
                <w:iCs/>
                <w:color w:val="222222"/>
                <w:lang w:val="en"/>
              </w:rPr>
              <w:t>Zeugodacus</w:t>
            </w:r>
            <w:r w:rsidR="0092569A" w:rsidRPr="009666D5">
              <w:rPr>
                <w:color w:val="222222"/>
                <w:lang w:val="en"/>
              </w:rPr>
              <w:t>) was elevated to genus level</w:t>
            </w:r>
            <w:r w:rsidR="003D7E2D">
              <w:rPr>
                <w:color w:val="222222"/>
                <w:lang w:val="en"/>
              </w:rPr>
              <w:t xml:space="preserve"> </w:t>
            </w:r>
            <w:r w:rsidR="0092569A" w:rsidRPr="003E788F">
              <w:rPr>
                <w:color w:val="222222"/>
                <w:lang w:val="en"/>
              </w:rPr>
              <w:t xml:space="preserve">(Virgilio </w:t>
            </w:r>
            <w:r w:rsidR="0092569A" w:rsidRPr="003E788F">
              <w:rPr>
                <w:i/>
                <w:iCs/>
                <w:color w:val="222222"/>
                <w:lang w:val="en"/>
              </w:rPr>
              <w:t>et al.</w:t>
            </w:r>
            <w:r w:rsidR="0092569A" w:rsidRPr="003E788F">
              <w:rPr>
                <w:color w:val="222222"/>
                <w:lang w:val="en"/>
              </w:rPr>
              <w:t xml:space="preserve"> 2015</w:t>
            </w:r>
            <w:r w:rsidR="0092569A" w:rsidRPr="0092569A">
              <w:rPr>
                <w:color w:val="222222"/>
                <w:lang w:val="en"/>
              </w:rPr>
              <w:t>). The name change is now widely recognised (</w:t>
            </w:r>
            <w:r w:rsidR="0092569A" w:rsidRPr="009666D5">
              <w:rPr>
                <w:color w:val="222222"/>
                <w:lang w:val="en"/>
              </w:rPr>
              <w:t xml:space="preserve">Doorenweerd </w:t>
            </w:r>
            <w:r w:rsidR="0092569A" w:rsidRPr="009666D5">
              <w:rPr>
                <w:i/>
                <w:iCs/>
                <w:color w:val="222222"/>
                <w:lang w:val="en"/>
              </w:rPr>
              <w:t>et</w:t>
            </w:r>
            <w:r w:rsidR="0092569A" w:rsidRPr="009E509F">
              <w:rPr>
                <w:i/>
                <w:iCs/>
                <w:color w:val="222222"/>
                <w:lang w:val="en"/>
              </w:rPr>
              <w:t xml:space="preserve"> al</w:t>
            </w:r>
            <w:r w:rsidR="0092569A" w:rsidRPr="001B7345">
              <w:rPr>
                <w:color w:val="222222"/>
                <w:lang w:val="en"/>
              </w:rPr>
              <w:t>. 2018</w:t>
            </w:r>
            <w:r w:rsidR="0092569A">
              <w:rPr>
                <w:color w:val="222222"/>
                <w:lang w:val="en"/>
              </w:rPr>
              <w:t>).</w:t>
            </w:r>
          </w:p>
          <w:p w14:paraId="3A7B48E7" w14:textId="26A88B9A" w:rsidR="0092569A" w:rsidRDefault="0092569A" w:rsidP="0092569A">
            <w:pPr>
              <w:pStyle w:val="PleaseReviewReport"/>
              <w:rPr>
                <w:color w:val="222222"/>
                <w:lang w:val="en"/>
              </w:rPr>
            </w:pPr>
          </w:p>
          <w:p w14:paraId="1A837BD3" w14:textId="77777777" w:rsidR="0092569A" w:rsidRPr="003E788F" w:rsidRDefault="0092569A" w:rsidP="003E788F">
            <w:pPr>
              <w:spacing w:after="60" w:line="240" w:lineRule="auto"/>
              <w:ind w:left="614" w:hanging="284"/>
              <w:jc w:val="both"/>
              <w:rPr>
                <w:rFonts w:ascii="Verdana" w:eastAsia="MS Mincho" w:hAnsi="Verdana" w:cs="Verdana"/>
                <w:noProof/>
                <w:sz w:val="16"/>
                <w:szCs w:val="16"/>
              </w:rPr>
            </w:pPr>
            <w:r w:rsidRPr="003E788F">
              <w:rPr>
                <w:rFonts w:ascii="Verdana" w:eastAsia="MS Mincho" w:hAnsi="Verdana" w:cs="Verdana"/>
                <w:noProof/>
                <w:sz w:val="16"/>
                <w:szCs w:val="16"/>
              </w:rPr>
              <w:t>Doorenweerd, C., Leblanc, L., Norrbom, A.L., San Jose, M. &amp; Rubinoff, D. 2018. A global checklist of the 932 fruit fly species in the tribe Dacini (Diptera, Tephritidae). ZooKeys, 730, 17-54.</w:t>
            </w:r>
          </w:p>
          <w:p w14:paraId="2B0069F0" w14:textId="49ECF19B" w:rsidR="0092569A" w:rsidRPr="003E788F" w:rsidRDefault="0092569A" w:rsidP="0092569A">
            <w:pPr>
              <w:pStyle w:val="PleaseReviewReport"/>
            </w:pPr>
          </w:p>
          <w:p w14:paraId="73B775D0" w14:textId="77777777" w:rsidR="0092569A" w:rsidRPr="003E788F" w:rsidRDefault="0092569A" w:rsidP="0092569A">
            <w:pPr>
              <w:spacing w:after="60" w:line="240" w:lineRule="auto"/>
              <w:ind w:left="567" w:hanging="283"/>
              <w:jc w:val="both"/>
              <w:rPr>
                <w:rFonts w:ascii="Verdana" w:eastAsia="MS Mincho" w:hAnsi="Verdana" w:cs="Verdana"/>
                <w:noProof/>
                <w:sz w:val="16"/>
                <w:szCs w:val="16"/>
              </w:rPr>
            </w:pPr>
            <w:r w:rsidRPr="003E788F">
              <w:rPr>
                <w:rFonts w:ascii="Verdana" w:eastAsia="MS Mincho" w:hAnsi="Verdana" w:cs="Verdana"/>
                <w:noProof/>
                <w:sz w:val="16"/>
                <w:szCs w:val="16"/>
              </w:rPr>
              <w:t>Virgilio, M., Jordaens, K., Verwimp, C., White, I.M. and De Meyer, M. 2015. Higher phylogeny of frugivorous flies (Diptera, Tephritidae, Dacini): Localised partition conflicts and a novel generic classification. Molecular Phylogenetics and Evolution, 85:171-179.</w:t>
            </w:r>
          </w:p>
          <w:p w14:paraId="21FDA3D9" w14:textId="77777777" w:rsidR="0092569A" w:rsidRDefault="0092569A" w:rsidP="0092569A">
            <w:pPr>
              <w:pStyle w:val="PleaseReviewReport"/>
            </w:pPr>
          </w:p>
          <w:p w14:paraId="5479C89B" w14:textId="77777777" w:rsidR="0092569A" w:rsidRDefault="0092569A" w:rsidP="00D16CA2">
            <w:pPr>
              <w:pStyle w:val="PleaseReviewReport"/>
              <w:rPr>
                <w:highlight w:val="yellow"/>
              </w:rPr>
            </w:pPr>
          </w:p>
          <w:p w14:paraId="550EA4B5" w14:textId="1F6150EC" w:rsidR="008E6388" w:rsidRPr="003E788F" w:rsidRDefault="009666D5" w:rsidP="00D16CA2">
            <w:pPr>
              <w:pStyle w:val="PleaseReviewReport"/>
            </w:pPr>
            <w:r w:rsidRPr="003E788F">
              <w:t xml:space="preserve">The TPPT </w:t>
            </w:r>
            <w:r w:rsidR="00141D8B" w:rsidRPr="003E788F">
              <w:t xml:space="preserve">conquers with the comment Bactriocera seems to be more tolerant than other genera. </w:t>
            </w:r>
          </w:p>
        </w:tc>
      </w:tr>
      <w:bookmarkEnd w:id="0"/>
      <w:tr w:rsidR="000D3672" w14:paraId="0DD2B02F" w14:textId="77777777" w:rsidTr="0099313C">
        <w:trPr>
          <w:trHeight w:val="912"/>
        </w:trPr>
        <w:tc>
          <w:tcPr>
            <w:tcW w:w="787" w:type="dxa"/>
            <w:shd w:val="clear" w:color="auto" w:fill="D9D9D9"/>
          </w:tcPr>
          <w:p w14:paraId="5F1FE4A0" w14:textId="77777777" w:rsidR="000D3672" w:rsidRDefault="000D3672" w:rsidP="0099313C">
            <w:pPr>
              <w:pStyle w:val="PleaseReviewReport"/>
              <w:jc w:val="center"/>
            </w:pPr>
            <w:r>
              <w:t>26</w:t>
            </w:r>
          </w:p>
        </w:tc>
        <w:tc>
          <w:tcPr>
            <w:tcW w:w="630" w:type="dxa"/>
            <w:shd w:val="clear" w:color="auto" w:fill="D9D9D9"/>
          </w:tcPr>
          <w:p w14:paraId="6592B6F3" w14:textId="77777777" w:rsidR="000D3672" w:rsidRDefault="000D3672" w:rsidP="0099313C">
            <w:pPr>
              <w:pStyle w:val="PleaseReviewReport"/>
              <w:jc w:val="center"/>
            </w:pPr>
            <w:r>
              <w:t>31</w:t>
            </w:r>
          </w:p>
        </w:tc>
        <w:tc>
          <w:tcPr>
            <w:tcW w:w="3600" w:type="dxa"/>
            <w:shd w:val="clear" w:color="auto" w:fill="D9D9D9"/>
          </w:tcPr>
          <w:p w14:paraId="48816689" w14:textId="77777777" w:rsidR="000D3672" w:rsidRDefault="000D3672" w:rsidP="0099313C">
            <w:pPr>
              <w:pStyle w:val="PleaseReviewReport"/>
            </w:pPr>
            <w:r>
              <w:rPr>
                <w:rFonts w:ascii="Times New Roman" w:hAnsi="Times New Roman" w:cs="Times New Roman"/>
                <w:b/>
                <w:bCs/>
                <w:sz w:val="20"/>
                <w:szCs w:val="20"/>
              </w:rPr>
              <w:t>Treatment schedule</w:t>
            </w:r>
          </w:p>
        </w:tc>
        <w:tc>
          <w:tcPr>
            <w:tcW w:w="360" w:type="dxa"/>
            <w:shd w:val="clear" w:color="auto" w:fill="D9D9D9"/>
          </w:tcPr>
          <w:p w14:paraId="274782F1" w14:textId="77777777" w:rsidR="000D3672" w:rsidRDefault="000D3672" w:rsidP="0099313C">
            <w:pPr>
              <w:pStyle w:val="PleaseReviewReport"/>
              <w:jc w:val="center"/>
            </w:pPr>
            <w:r>
              <w:t>C</w:t>
            </w:r>
          </w:p>
        </w:tc>
        <w:tc>
          <w:tcPr>
            <w:tcW w:w="4950" w:type="dxa"/>
            <w:shd w:val="clear" w:color="auto" w:fill="D9D9D9"/>
          </w:tcPr>
          <w:p w14:paraId="7D7723F9" w14:textId="77777777" w:rsidR="000D3672" w:rsidRDefault="000D3672" w:rsidP="0099313C">
            <w:pPr>
              <w:pStyle w:val="PleaseReviewReport"/>
            </w:pPr>
            <w:r>
              <w:rPr>
                <w:b/>
              </w:rPr>
              <w:t>Iran </w:t>
            </w:r>
            <w:r>
              <w:br/>
              <w:t>When we say minimum absorbed dose , is it possible only schedule 1 is mentioned?</w:t>
            </w:r>
          </w:p>
          <w:p w14:paraId="5EAC1226" w14:textId="77777777" w:rsidR="000D3672" w:rsidRDefault="000D3672" w:rsidP="0099313C">
            <w:pPr>
              <w:pStyle w:val="PleaseReviewReport"/>
            </w:pPr>
            <w:r>
              <w:rPr>
                <w:i/>
              </w:rPr>
              <w:t>Category : TECHNICAL </w:t>
            </w:r>
          </w:p>
        </w:tc>
        <w:tc>
          <w:tcPr>
            <w:tcW w:w="4950" w:type="dxa"/>
            <w:shd w:val="clear" w:color="auto" w:fill="D9D9D9"/>
          </w:tcPr>
          <w:p w14:paraId="0A411E0A" w14:textId="77777777" w:rsidR="005146A7" w:rsidRDefault="005146A7" w:rsidP="0099313C">
            <w:pPr>
              <w:pStyle w:val="PleaseReviewReport"/>
              <w:rPr>
                <w:color w:val="FF0000"/>
              </w:rPr>
            </w:pPr>
            <w:r w:rsidRPr="00CF6F0A">
              <w:rPr>
                <w:color w:val="FF0000"/>
              </w:rPr>
              <w:t>Considered but not incorporated.</w:t>
            </w:r>
          </w:p>
          <w:p w14:paraId="7F2A1E20" w14:textId="77777777" w:rsidR="000D3672" w:rsidRDefault="000D3672" w:rsidP="0099313C">
            <w:pPr>
              <w:pStyle w:val="PleaseReviewReport"/>
              <w:rPr>
                <w:b/>
              </w:rPr>
            </w:pPr>
          </w:p>
        </w:tc>
      </w:tr>
      <w:tr w:rsidR="000D3672" w14:paraId="2A3C892D" w14:textId="77777777" w:rsidTr="0099313C">
        <w:tc>
          <w:tcPr>
            <w:tcW w:w="787" w:type="dxa"/>
          </w:tcPr>
          <w:p w14:paraId="66BDA69B" w14:textId="77777777" w:rsidR="000D3672" w:rsidRDefault="000D3672" w:rsidP="0099313C">
            <w:pPr>
              <w:pStyle w:val="PleaseReviewReport"/>
              <w:jc w:val="center"/>
            </w:pPr>
            <w:r>
              <w:t>27</w:t>
            </w:r>
          </w:p>
        </w:tc>
        <w:tc>
          <w:tcPr>
            <w:tcW w:w="630" w:type="dxa"/>
          </w:tcPr>
          <w:p w14:paraId="14AD769B" w14:textId="77777777" w:rsidR="000D3672" w:rsidRDefault="000D3672" w:rsidP="0099313C">
            <w:pPr>
              <w:pStyle w:val="PleaseReviewReport"/>
              <w:jc w:val="center"/>
            </w:pPr>
            <w:r>
              <w:t>32</w:t>
            </w:r>
          </w:p>
        </w:tc>
        <w:tc>
          <w:tcPr>
            <w:tcW w:w="3600" w:type="dxa"/>
          </w:tcPr>
          <w:p w14:paraId="5DABDA2B" w14:textId="77777777" w:rsidR="000D3672" w:rsidRDefault="000D3672" w:rsidP="0099313C">
            <w:pPr>
              <w:pStyle w:val="PleaseReviewReport"/>
            </w:pPr>
            <w:r>
              <w:rPr>
                <w:rFonts w:ascii="Times New Roman" w:hAnsi="Times New Roman" w:cs="Times New Roman"/>
                <w:b/>
                <w:bCs/>
                <w:strike/>
                <w:color w:val="4B0082"/>
                <w:sz w:val="22"/>
                <w:szCs w:val="22"/>
              </w:rPr>
              <w:t>Schedule 1:</w:t>
            </w:r>
          </w:p>
        </w:tc>
        <w:tc>
          <w:tcPr>
            <w:tcW w:w="360" w:type="dxa"/>
          </w:tcPr>
          <w:p w14:paraId="24DD96DD" w14:textId="77777777" w:rsidR="000D3672" w:rsidRDefault="000D3672" w:rsidP="0099313C">
            <w:pPr>
              <w:pStyle w:val="PleaseReviewReport"/>
              <w:jc w:val="center"/>
            </w:pPr>
            <w:r>
              <w:t>P</w:t>
            </w:r>
          </w:p>
        </w:tc>
        <w:tc>
          <w:tcPr>
            <w:tcW w:w="4950" w:type="dxa"/>
          </w:tcPr>
          <w:p w14:paraId="63F15DB2" w14:textId="77777777" w:rsidR="000D3672" w:rsidRDefault="000D3672" w:rsidP="0099313C">
            <w:pPr>
              <w:pStyle w:val="PleaseReviewReport"/>
            </w:pPr>
            <w:r>
              <w:rPr>
                <w:b/>
              </w:rPr>
              <w:t>China </w:t>
            </w:r>
            <w:r>
              <w:br/>
              <w:t>1. The efficacy in schedule 1 is 99.9933% (95% CL), which is less than probity 9 as required for the phytosanitary treatment of fruits flies.</w:t>
            </w:r>
            <w:r>
              <w:br/>
              <w:t>2. Reducing the treatment dose from 85 to 72 makes little practical sense as these two doses are relatively low for commercial phytosanitary irradiation treatment.</w:t>
            </w:r>
          </w:p>
          <w:p w14:paraId="3DA46575" w14:textId="77777777" w:rsidR="000D3672" w:rsidRDefault="000D3672" w:rsidP="0099313C">
            <w:pPr>
              <w:pStyle w:val="PleaseReviewReport"/>
            </w:pPr>
            <w:r>
              <w:rPr>
                <w:i/>
              </w:rPr>
              <w:t>Category : SUBSTANTIVE </w:t>
            </w:r>
          </w:p>
        </w:tc>
        <w:tc>
          <w:tcPr>
            <w:tcW w:w="4950" w:type="dxa"/>
          </w:tcPr>
          <w:p w14:paraId="66D513A4" w14:textId="77777777" w:rsidR="00F82E40" w:rsidRDefault="00F82E40" w:rsidP="0099313C">
            <w:pPr>
              <w:pStyle w:val="PleaseReviewReport"/>
              <w:rPr>
                <w:color w:val="FF0000"/>
              </w:rPr>
            </w:pPr>
            <w:r w:rsidRPr="00CF6F0A">
              <w:rPr>
                <w:color w:val="FF0000"/>
              </w:rPr>
              <w:t>Considered but not incorporated.</w:t>
            </w:r>
          </w:p>
          <w:p w14:paraId="175F6820" w14:textId="77777777" w:rsidR="00F82E40" w:rsidRPr="00CF6F0A" w:rsidRDefault="00F82E40" w:rsidP="0099313C">
            <w:pPr>
              <w:pStyle w:val="PleaseReviewReport"/>
              <w:rPr>
                <w:color w:val="FF0000"/>
              </w:rPr>
            </w:pPr>
            <w:r w:rsidRPr="00CF6F0A">
              <w:rPr>
                <w:color w:val="FF0000"/>
              </w:rPr>
              <w:t xml:space="preserve">The two tretament schedules reflects two levels of efficacy. </w:t>
            </w:r>
          </w:p>
          <w:p w14:paraId="422A5C88" w14:textId="77777777" w:rsidR="00F82E40" w:rsidRPr="00CF6F0A" w:rsidRDefault="00F82E40" w:rsidP="0099313C">
            <w:pPr>
              <w:pStyle w:val="PleaseReviewReport"/>
              <w:rPr>
                <w:color w:val="FF0000"/>
              </w:rPr>
            </w:pPr>
          </w:p>
          <w:p w14:paraId="6E2C9D21" w14:textId="77777777" w:rsidR="00F82E40" w:rsidRPr="00CF6F0A" w:rsidRDefault="00F82E40" w:rsidP="0099313C">
            <w:pPr>
              <w:pStyle w:val="PleaseReviewReport"/>
              <w:rPr>
                <w:color w:val="FF0000"/>
              </w:rPr>
            </w:pPr>
            <w:r w:rsidRPr="00CF6F0A">
              <w:rPr>
                <w:color w:val="FF0000"/>
              </w:rPr>
              <w:t xml:space="preserve">Countries can choose either schedule based on what they </w:t>
            </w:r>
            <w:r w:rsidRPr="00BD2B94">
              <w:rPr>
                <w:color w:val="FF0000"/>
              </w:rPr>
              <w:t>considered to be an ALOP</w:t>
            </w:r>
          </w:p>
          <w:p w14:paraId="4094DF05" w14:textId="77777777" w:rsidR="000D3672" w:rsidRDefault="000D3672" w:rsidP="0099313C">
            <w:pPr>
              <w:pStyle w:val="PleaseReviewReport"/>
              <w:rPr>
                <w:b/>
              </w:rPr>
            </w:pPr>
          </w:p>
        </w:tc>
      </w:tr>
      <w:tr w:rsidR="000D3672" w14:paraId="028A6FC2" w14:textId="77777777" w:rsidTr="0099313C">
        <w:tc>
          <w:tcPr>
            <w:tcW w:w="787" w:type="dxa"/>
            <w:shd w:val="clear" w:color="auto" w:fill="D9D9D9"/>
          </w:tcPr>
          <w:p w14:paraId="6F674C53" w14:textId="77777777" w:rsidR="000D3672" w:rsidRDefault="000D3672" w:rsidP="0099313C">
            <w:pPr>
              <w:pStyle w:val="PleaseReviewReport"/>
              <w:jc w:val="center"/>
            </w:pPr>
            <w:r>
              <w:t>28</w:t>
            </w:r>
          </w:p>
        </w:tc>
        <w:tc>
          <w:tcPr>
            <w:tcW w:w="630" w:type="dxa"/>
            <w:shd w:val="clear" w:color="auto" w:fill="D9D9D9"/>
          </w:tcPr>
          <w:p w14:paraId="68E80935" w14:textId="77777777" w:rsidR="000D3672" w:rsidRDefault="000D3672" w:rsidP="0099313C">
            <w:pPr>
              <w:pStyle w:val="PleaseReviewReport"/>
              <w:jc w:val="center"/>
            </w:pPr>
            <w:r>
              <w:t>33</w:t>
            </w:r>
          </w:p>
        </w:tc>
        <w:tc>
          <w:tcPr>
            <w:tcW w:w="3600" w:type="dxa"/>
            <w:shd w:val="clear" w:color="auto" w:fill="D9D9D9"/>
          </w:tcPr>
          <w:p w14:paraId="28B6163D" w14:textId="77777777" w:rsidR="000D3672" w:rsidRDefault="000D3672" w:rsidP="0099313C">
            <w:pPr>
              <w:pStyle w:val="PleaseReviewReport"/>
            </w:pPr>
            <w:r>
              <w:rPr>
                <w:rFonts w:ascii="Times New Roman" w:hAnsi="Times New Roman" w:cs="Times New Roman"/>
                <w:sz w:val="22"/>
                <w:szCs w:val="22"/>
              </w:rPr>
              <w:t xml:space="preserve">Minimum absorbed dose of 72 Gy to prevent the emergence of adults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sz w:val="22"/>
                <w:szCs w:val="22"/>
              </w:rPr>
              <w:t>.</w:t>
            </w:r>
          </w:p>
        </w:tc>
        <w:tc>
          <w:tcPr>
            <w:tcW w:w="360" w:type="dxa"/>
            <w:shd w:val="clear" w:color="auto" w:fill="D9D9D9"/>
          </w:tcPr>
          <w:p w14:paraId="6C7FEFC9" w14:textId="77777777" w:rsidR="000D3672" w:rsidRDefault="000D3672" w:rsidP="0099313C">
            <w:pPr>
              <w:pStyle w:val="PleaseReviewReport"/>
              <w:jc w:val="center"/>
            </w:pPr>
            <w:r>
              <w:t>P</w:t>
            </w:r>
          </w:p>
        </w:tc>
        <w:tc>
          <w:tcPr>
            <w:tcW w:w="4950" w:type="dxa"/>
            <w:shd w:val="clear" w:color="auto" w:fill="D9D9D9"/>
          </w:tcPr>
          <w:p w14:paraId="031ED2C2" w14:textId="77777777" w:rsidR="000D3672" w:rsidRDefault="000D3672" w:rsidP="0099313C">
            <w:pPr>
              <w:pStyle w:val="PleaseReviewReport"/>
            </w:pPr>
            <w:r>
              <w:rPr>
                <w:b/>
              </w:rPr>
              <w:t>Australia </w:t>
            </w:r>
            <w:r>
              <w:br/>
              <w:t>Taxonomic accuracy.</w:t>
            </w:r>
          </w:p>
          <w:p w14:paraId="5087FCC5" w14:textId="77777777" w:rsidR="000D3672" w:rsidRDefault="000D3672" w:rsidP="0099313C">
            <w:pPr>
              <w:pStyle w:val="PleaseReviewReport"/>
            </w:pPr>
            <w:r>
              <w:rPr>
                <w:i/>
              </w:rPr>
              <w:t>Category : EDITORIAL </w:t>
            </w:r>
          </w:p>
        </w:tc>
        <w:tc>
          <w:tcPr>
            <w:tcW w:w="4950" w:type="dxa"/>
            <w:shd w:val="clear" w:color="auto" w:fill="D9D9D9"/>
          </w:tcPr>
          <w:p w14:paraId="0BF8F66D" w14:textId="77777777" w:rsidR="00F82E40" w:rsidRPr="00BD2B94" w:rsidRDefault="00F82E40" w:rsidP="0099313C">
            <w:pPr>
              <w:pStyle w:val="PleaseReviewReport"/>
              <w:rPr>
                <w:color w:val="FF0000"/>
              </w:rPr>
            </w:pPr>
            <w:r w:rsidRPr="00BD2B94">
              <w:rPr>
                <w:color w:val="FF0000"/>
              </w:rPr>
              <w:t xml:space="preserve">Incoprorated </w:t>
            </w:r>
          </w:p>
          <w:p w14:paraId="69126A71" w14:textId="77777777" w:rsidR="000D3672" w:rsidRDefault="000D3672" w:rsidP="0099313C">
            <w:pPr>
              <w:pStyle w:val="PleaseReviewReport"/>
              <w:rPr>
                <w:b/>
              </w:rPr>
            </w:pPr>
          </w:p>
        </w:tc>
      </w:tr>
      <w:tr w:rsidR="000D3672" w14:paraId="00A41EA1" w14:textId="77777777" w:rsidTr="0099313C">
        <w:tc>
          <w:tcPr>
            <w:tcW w:w="787" w:type="dxa"/>
          </w:tcPr>
          <w:p w14:paraId="13EE1EE0" w14:textId="77777777" w:rsidR="000D3672" w:rsidRDefault="000D3672" w:rsidP="0099313C">
            <w:pPr>
              <w:pStyle w:val="PleaseReviewReport"/>
              <w:jc w:val="center"/>
            </w:pPr>
            <w:r>
              <w:t>29</w:t>
            </w:r>
          </w:p>
        </w:tc>
        <w:tc>
          <w:tcPr>
            <w:tcW w:w="630" w:type="dxa"/>
          </w:tcPr>
          <w:p w14:paraId="31233019" w14:textId="77777777" w:rsidR="000D3672" w:rsidRDefault="000D3672" w:rsidP="0099313C">
            <w:pPr>
              <w:pStyle w:val="PleaseReviewReport"/>
              <w:jc w:val="center"/>
            </w:pPr>
            <w:r>
              <w:t>34</w:t>
            </w:r>
          </w:p>
        </w:tc>
        <w:tc>
          <w:tcPr>
            <w:tcW w:w="3600" w:type="dxa"/>
          </w:tcPr>
          <w:p w14:paraId="2DF90CD2" w14:textId="486221DD" w:rsidR="000D3672" w:rsidRDefault="000D3672" w:rsidP="0099313C">
            <w:pPr>
              <w:pStyle w:val="PleaseReviewReport"/>
            </w:pPr>
            <w:r>
              <w:rPr>
                <w:rFonts w:ascii="Times New Roman" w:hAnsi="Times New Roman" w:cs="Times New Roman"/>
                <w:sz w:val="22"/>
                <w:szCs w:val="22"/>
              </w:rPr>
              <w:t>There is 95% confidence that the treatment according to this schedule prevents development to the adult stage of not less than 99.</w:t>
            </w:r>
            <w:r>
              <w:rPr>
                <w:rFonts w:ascii="Times New Roman" w:hAnsi="Times New Roman" w:cs="Times New Roman"/>
                <w:strike/>
                <w:color w:val="800000"/>
                <w:sz w:val="22"/>
                <w:szCs w:val="22"/>
              </w:rPr>
              <w:t xml:space="preserve">9933% </w:t>
            </w:r>
            <w:r w:rsidR="00536F85">
              <w:rPr>
                <w:rFonts w:ascii="Times New Roman" w:hAnsi="Times New Roman" w:cs="Times New Roman"/>
                <w:color w:val="800000"/>
                <w:sz w:val="22"/>
                <w:szCs w:val="22"/>
                <w:u w:val="single"/>
              </w:rPr>
              <w:t>99.33</w:t>
            </w:r>
            <w:r>
              <w:rPr>
                <w:rFonts w:ascii="Times New Roman" w:hAnsi="Times New Roman" w:cs="Times New Roman"/>
                <w:color w:val="800000"/>
                <w:sz w:val="22"/>
                <w:szCs w:val="22"/>
                <w:u w:val="single"/>
              </w:rPr>
              <w:t xml:space="preserve">9938% </w:t>
            </w:r>
            <w:r>
              <w:rPr>
                <w:rFonts w:ascii="Times New Roman" w:hAnsi="Times New Roman" w:cs="Times New Roman"/>
                <w:sz w:val="22"/>
                <w:szCs w:val="22"/>
              </w:rPr>
              <w:t xml:space="preserve">of eggs and larvae of </w:t>
            </w:r>
            <w:r>
              <w:rPr>
                <w:rFonts w:ascii="Times New Roman" w:hAnsi="Times New Roman" w:cs="Times New Roman"/>
                <w:i/>
                <w:sz w:val="22"/>
                <w:szCs w:val="22"/>
              </w:rPr>
              <w:t>Bactrocera tau.</w:t>
            </w:r>
          </w:p>
        </w:tc>
        <w:tc>
          <w:tcPr>
            <w:tcW w:w="360" w:type="dxa"/>
          </w:tcPr>
          <w:p w14:paraId="466D90AE" w14:textId="77777777" w:rsidR="000D3672" w:rsidRDefault="000D3672" w:rsidP="0099313C">
            <w:pPr>
              <w:pStyle w:val="PleaseReviewReport"/>
              <w:jc w:val="center"/>
            </w:pPr>
            <w:r>
              <w:t>P</w:t>
            </w:r>
          </w:p>
        </w:tc>
        <w:tc>
          <w:tcPr>
            <w:tcW w:w="4950" w:type="dxa"/>
          </w:tcPr>
          <w:p w14:paraId="74544C7B" w14:textId="77777777" w:rsidR="000D3672" w:rsidRDefault="000D3672" w:rsidP="0099313C">
            <w:pPr>
              <w:pStyle w:val="PleaseReviewReport"/>
            </w:pPr>
            <w:r>
              <w:rPr>
                <w:b/>
              </w:rPr>
              <w:t>Australia </w:t>
            </w:r>
            <w:r>
              <w:br/>
              <w:t>As quoted from Zhan et al., 2015 ‘The mortality proportion of Z. tau late third instars in the first confirmatory test calculated by equation (2) was 99.9938% at the 95% confidence level, where the highest dose of 71.7 Gy was measured (Table 4).’</w:t>
            </w:r>
          </w:p>
          <w:p w14:paraId="610712C0" w14:textId="77777777" w:rsidR="000D3672" w:rsidRDefault="000D3672" w:rsidP="0099313C">
            <w:pPr>
              <w:pStyle w:val="PleaseReviewReport"/>
            </w:pPr>
            <w:r>
              <w:rPr>
                <w:i/>
              </w:rPr>
              <w:t>Category : TECHNICAL </w:t>
            </w:r>
          </w:p>
        </w:tc>
        <w:tc>
          <w:tcPr>
            <w:tcW w:w="4950" w:type="dxa"/>
          </w:tcPr>
          <w:p w14:paraId="5CB3188C" w14:textId="729FB370" w:rsidR="006E64B2" w:rsidRDefault="006E64B2" w:rsidP="006E64B2">
            <w:pPr>
              <w:pStyle w:val="PleaseReviewReport"/>
              <w:rPr>
                <w:color w:val="FF0000"/>
              </w:rPr>
            </w:pPr>
            <w:r>
              <w:rPr>
                <w:color w:val="FF0000"/>
              </w:rPr>
              <w:t>Considered but not incorporated</w:t>
            </w:r>
          </w:p>
          <w:p w14:paraId="44161F41" w14:textId="77777777" w:rsidR="006E64B2" w:rsidRPr="003E788F" w:rsidRDefault="006E64B2" w:rsidP="006E64B2">
            <w:pPr>
              <w:pStyle w:val="PleaseReviewReport"/>
              <w:rPr>
                <w:b/>
              </w:rPr>
            </w:pPr>
          </w:p>
          <w:p w14:paraId="20F6217F" w14:textId="2DD4498B" w:rsidR="006E64B2" w:rsidRPr="003E788F" w:rsidRDefault="006E64B2" w:rsidP="006E64B2">
            <w:pPr>
              <w:pStyle w:val="PleaseReviewReport"/>
            </w:pPr>
            <w:r>
              <w:t xml:space="preserve">The TPPT recalculated the efficacy at their 2018 June meeting. </w:t>
            </w:r>
            <w:r w:rsidRPr="003E788F">
              <w:t>The efficacy of the 85 Gy schedule was calculated combining the number of treated insects of both</w:t>
            </w:r>
            <w:r>
              <w:t xml:space="preserve"> </w:t>
            </w:r>
            <w:r w:rsidRPr="003E788F">
              <w:t>experiments (72 Gy and 85 Gy), and the efficacy of the 72 Gy schedule was calculated from the number</w:t>
            </w:r>
          </w:p>
          <w:p w14:paraId="1D6FBFBC" w14:textId="77777777" w:rsidR="006E64B2" w:rsidRPr="003E788F" w:rsidRDefault="006E64B2" w:rsidP="006E64B2">
            <w:pPr>
              <w:pStyle w:val="PleaseReviewReport"/>
            </w:pPr>
            <w:r w:rsidRPr="003E788F">
              <w:t>of insects treated with 72 Gy.</w:t>
            </w:r>
          </w:p>
          <w:p w14:paraId="5F05FE9D" w14:textId="5591EAF8" w:rsidR="006E64B2" w:rsidRPr="003E788F" w:rsidRDefault="006E64B2" w:rsidP="006E64B2">
            <w:pPr>
              <w:pStyle w:val="PleaseReviewReport"/>
            </w:pPr>
            <w:r w:rsidRPr="003E788F">
              <w:t xml:space="preserve">The number of treated insects was corrected based on Abbott’s formula. </w:t>
            </w:r>
          </w:p>
          <w:p w14:paraId="0405ADFF" w14:textId="04E3EAED" w:rsidR="006E64B2" w:rsidRPr="003E788F" w:rsidRDefault="006E64B2" w:rsidP="006E64B2">
            <w:pPr>
              <w:pStyle w:val="PleaseReviewReport"/>
            </w:pPr>
            <w:r w:rsidRPr="003E788F">
              <w:t>The number of treated third instar insects was calculated as 44 994 and the 99 005, for 72 Gy and 85 Gy</w:t>
            </w:r>
          </w:p>
          <w:p w14:paraId="62296517" w14:textId="26E3ECD3" w:rsidR="000D3672" w:rsidRDefault="006E64B2" w:rsidP="006E64B2">
            <w:pPr>
              <w:pStyle w:val="PleaseReviewReport"/>
            </w:pPr>
            <w:r w:rsidRPr="003E788F">
              <w:t>respectively (also taking into account the control mortality)</w:t>
            </w:r>
            <w:r>
              <w:t xml:space="preserve">. </w:t>
            </w:r>
            <w:r w:rsidRPr="006E64B2">
              <w:t xml:space="preserve">Appendix 10 of the meeting </w:t>
            </w:r>
            <w:r>
              <w:t xml:space="preserve">report provides the calculation:  </w:t>
            </w:r>
            <w:hyperlink r:id="rId9" w:history="1">
              <w:r>
                <w:rPr>
                  <w:rStyle w:val="Hyperlink"/>
                </w:rPr>
                <w:t>https://www.ippc.int/en/publications/86619/</w:t>
              </w:r>
            </w:hyperlink>
            <w:r w:rsidRPr="006E64B2">
              <w:t xml:space="preserve"> </w:t>
            </w:r>
          </w:p>
          <w:p w14:paraId="67674A8E" w14:textId="3E34C2EE" w:rsidR="003E788F" w:rsidRDefault="003E788F" w:rsidP="006E64B2">
            <w:pPr>
              <w:pStyle w:val="PleaseReviewReport"/>
              <w:rPr>
                <w:b/>
              </w:rPr>
            </w:pPr>
            <w:r>
              <w:rPr>
                <w:lang w:val="en-AU"/>
              </w:rPr>
              <w:t>Based on the recalculation of efficacy in the 2018 report this figure is correct. Mortality was 99.9933</w:t>
            </w:r>
          </w:p>
        </w:tc>
      </w:tr>
      <w:tr w:rsidR="000D3672" w14:paraId="1AF61DC8" w14:textId="77777777" w:rsidTr="0099313C">
        <w:tc>
          <w:tcPr>
            <w:tcW w:w="787" w:type="dxa"/>
          </w:tcPr>
          <w:p w14:paraId="3337AF53" w14:textId="77777777" w:rsidR="000D3672" w:rsidRDefault="000D3672" w:rsidP="0099313C">
            <w:pPr>
              <w:pStyle w:val="PleaseReviewReport"/>
              <w:jc w:val="center"/>
            </w:pPr>
            <w:r>
              <w:t>30</w:t>
            </w:r>
          </w:p>
        </w:tc>
        <w:tc>
          <w:tcPr>
            <w:tcW w:w="630" w:type="dxa"/>
          </w:tcPr>
          <w:p w14:paraId="7A4DDCC4" w14:textId="77777777" w:rsidR="000D3672" w:rsidRDefault="000D3672" w:rsidP="0099313C">
            <w:pPr>
              <w:pStyle w:val="PleaseReviewReport"/>
              <w:jc w:val="center"/>
            </w:pPr>
            <w:r>
              <w:t>34</w:t>
            </w:r>
          </w:p>
        </w:tc>
        <w:tc>
          <w:tcPr>
            <w:tcW w:w="3600" w:type="dxa"/>
          </w:tcPr>
          <w:p w14:paraId="181B39D6" w14:textId="77777777" w:rsidR="000D3672" w:rsidRDefault="000D3672" w:rsidP="0099313C">
            <w:pPr>
              <w:pStyle w:val="PleaseReviewReport"/>
            </w:pPr>
            <w:r>
              <w:rPr>
                <w:rFonts w:ascii="Times New Roman" w:hAnsi="Times New Roman" w:cs="Times New Roman"/>
                <w:sz w:val="22"/>
                <w:szCs w:val="22"/>
              </w:rPr>
              <w:t xml:space="preserve">There is 95% confidence </w:t>
            </w:r>
            <w:r>
              <w:rPr>
                <w:rFonts w:ascii="Times New Roman" w:hAnsi="Times New Roman" w:cs="Times New Roman"/>
                <w:color w:val="800000"/>
                <w:sz w:val="22"/>
                <w:szCs w:val="22"/>
                <w:u w:val="single"/>
              </w:rPr>
              <w:t xml:space="preserve">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when tested in pumpkin </w:t>
            </w:r>
            <w:r>
              <w:rPr>
                <w:rFonts w:ascii="Times New Roman" w:hAnsi="Times New Roman" w:cs="Times New Roman"/>
                <w:sz w:val="22"/>
                <w:szCs w:val="22"/>
              </w:rPr>
              <w:t xml:space="preserve">that the treatment according to this schedule prevents development to the adult stage of not less than 99.9933% of eggs and larvae of </w:t>
            </w:r>
            <w:r>
              <w:rPr>
                <w:rFonts w:ascii="Times New Roman" w:hAnsi="Times New Roman" w:cs="Times New Roman"/>
                <w:i/>
                <w:sz w:val="22"/>
                <w:szCs w:val="22"/>
              </w:rPr>
              <w:t>Bactrocera tau.</w:t>
            </w:r>
          </w:p>
        </w:tc>
        <w:tc>
          <w:tcPr>
            <w:tcW w:w="360" w:type="dxa"/>
          </w:tcPr>
          <w:p w14:paraId="678694E4" w14:textId="77777777" w:rsidR="000D3672" w:rsidRDefault="000D3672" w:rsidP="0099313C">
            <w:pPr>
              <w:pStyle w:val="PleaseReviewReport"/>
              <w:jc w:val="center"/>
            </w:pPr>
            <w:r>
              <w:t>P</w:t>
            </w:r>
          </w:p>
        </w:tc>
        <w:tc>
          <w:tcPr>
            <w:tcW w:w="4950" w:type="dxa"/>
          </w:tcPr>
          <w:p w14:paraId="310AD9FA" w14:textId="77777777" w:rsidR="000D3672" w:rsidRDefault="000D3672" w:rsidP="0099313C">
            <w:pPr>
              <w:pStyle w:val="PleaseReviewReport"/>
            </w:pPr>
            <w:r>
              <w:rPr>
                <w:b/>
              </w:rPr>
              <w:t>Australia </w:t>
            </w:r>
            <w:r>
              <w:br/>
              <w:t>Consistency with other ISPMs that mention the commodity tested.</w:t>
            </w:r>
          </w:p>
          <w:p w14:paraId="08591BEC" w14:textId="77777777" w:rsidR="000D3672" w:rsidRDefault="000D3672" w:rsidP="0099313C">
            <w:pPr>
              <w:pStyle w:val="PleaseReviewReport"/>
            </w:pPr>
            <w:r>
              <w:rPr>
                <w:i/>
              </w:rPr>
              <w:t>Category : EDITORIAL </w:t>
            </w:r>
          </w:p>
        </w:tc>
        <w:tc>
          <w:tcPr>
            <w:tcW w:w="4950" w:type="dxa"/>
          </w:tcPr>
          <w:p w14:paraId="5D90E6E1" w14:textId="77777777" w:rsidR="000D3672" w:rsidRPr="00E24B42" w:rsidRDefault="00E24B42" w:rsidP="0099313C">
            <w:pPr>
              <w:pStyle w:val="PleaseReviewReport"/>
            </w:pPr>
            <w:r w:rsidRPr="00E24B42">
              <w:rPr>
                <w:color w:val="FF0000"/>
              </w:rPr>
              <w:t>Considered but not incorporated.</w:t>
            </w:r>
          </w:p>
        </w:tc>
      </w:tr>
      <w:tr w:rsidR="000D3672" w14:paraId="739E3842" w14:textId="77777777" w:rsidTr="0099313C">
        <w:tc>
          <w:tcPr>
            <w:tcW w:w="787" w:type="dxa"/>
          </w:tcPr>
          <w:p w14:paraId="6EE1458A" w14:textId="77777777" w:rsidR="000D3672" w:rsidRDefault="000D3672" w:rsidP="0099313C">
            <w:pPr>
              <w:pStyle w:val="PleaseReviewReport"/>
              <w:jc w:val="center"/>
            </w:pPr>
            <w:r>
              <w:t>31</w:t>
            </w:r>
          </w:p>
        </w:tc>
        <w:tc>
          <w:tcPr>
            <w:tcW w:w="630" w:type="dxa"/>
          </w:tcPr>
          <w:p w14:paraId="5335AEB3" w14:textId="77777777" w:rsidR="000D3672" w:rsidRDefault="000D3672" w:rsidP="0099313C">
            <w:pPr>
              <w:pStyle w:val="PleaseReviewReport"/>
              <w:jc w:val="center"/>
            </w:pPr>
            <w:r>
              <w:t>34</w:t>
            </w:r>
          </w:p>
        </w:tc>
        <w:tc>
          <w:tcPr>
            <w:tcW w:w="3600" w:type="dxa"/>
          </w:tcPr>
          <w:p w14:paraId="4D7BF4B3" w14:textId="77777777" w:rsidR="000D3672" w:rsidRDefault="000D3672" w:rsidP="0099313C">
            <w:pPr>
              <w:pStyle w:val="PleaseReviewReport"/>
            </w:pPr>
            <w:r>
              <w:rPr>
                <w:rFonts w:ascii="Times New Roman" w:hAnsi="Times New Roman" w:cs="Times New Roman"/>
                <w:sz w:val="22"/>
                <w:szCs w:val="22"/>
              </w:rPr>
              <w:t xml:space="preserve">There is 95% confidence that the treatment according to this schedule prevents development to the adult stage of not less than 99.9933% of eggs and larvae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i/>
                <w:sz w:val="22"/>
                <w:szCs w:val="22"/>
              </w:rPr>
              <w:t>.</w:t>
            </w:r>
          </w:p>
        </w:tc>
        <w:tc>
          <w:tcPr>
            <w:tcW w:w="360" w:type="dxa"/>
          </w:tcPr>
          <w:p w14:paraId="2767518B" w14:textId="77777777" w:rsidR="000D3672" w:rsidRDefault="000D3672" w:rsidP="0099313C">
            <w:pPr>
              <w:pStyle w:val="PleaseReviewReport"/>
              <w:jc w:val="center"/>
            </w:pPr>
            <w:r>
              <w:t>P</w:t>
            </w:r>
          </w:p>
        </w:tc>
        <w:tc>
          <w:tcPr>
            <w:tcW w:w="4950" w:type="dxa"/>
          </w:tcPr>
          <w:p w14:paraId="41B00528" w14:textId="77777777" w:rsidR="000D3672" w:rsidRDefault="000D3672" w:rsidP="0099313C">
            <w:pPr>
              <w:pStyle w:val="PleaseReviewReport"/>
            </w:pPr>
            <w:r>
              <w:rPr>
                <w:b/>
              </w:rPr>
              <w:t>Australia </w:t>
            </w:r>
            <w:r>
              <w:br/>
              <w:t>Taxonomic accuracy.</w:t>
            </w:r>
          </w:p>
          <w:p w14:paraId="18C2AA32" w14:textId="77777777" w:rsidR="000D3672" w:rsidRDefault="000D3672" w:rsidP="0099313C">
            <w:pPr>
              <w:pStyle w:val="PleaseReviewReport"/>
            </w:pPr>
            <w:r>
              <w:rPr>
                <w:i/>
              </w:rPr>
              <w:t>Category : EDITORIAL </w:t>
            </w:r>
          </w:p>
        </w:tc>
        <w:tc>
          <w:tcPr>
            <w:tcW w:w="4950" w:type="dxa"/>
          </w:tcPr>
          <w:p w14:paraId="7F0811C2" w14:textId="77777777" w:rsidR="000D3672" w:rsidRDefault="00370158" w:rsidP="0099313C">
            <w:pPr>
              <w:pStyle w:val="PleaseReviewReport"/>
              <w:rPr>
                <w:b/>
              </w:rPr>
            </w:pPr>
            <w:r w:rsidRPr="00370158">
              <w:rPr>
                <w:color w:val="FF0000"/>
              </w:rPr>
              <w:t>Incorporated</w:t>
            </w:r>
          </w:p>
        </w:tc>
      </w:tr>
      <w:tr w:rsidR="000D3672" w14:paraId="6EF18305" w14:textId="77777777" w:rsidTr="0099313C">
        <w:tc>
          <w:tcPr>
            <w:tcW w:w="787" w:type="dxa"/>
            <w:shd w:val="clear" w:color="auto" w:fill="D9D9D9"/>
          </w:tcPr>
          <w:p w14:paraId="17E134B0" w14:textId="77777777" w:rsidR="000D3672" w:rsidRDefault="000D3672" w:rsidP="0099313C">
            <w:pPr>
              <w:pStyle w:val="PleaseReviewReport"/>
              <w:jc w:val="center"/>
            </w:pPr>
            <w:r>
              <w:t>32</w:t>
            </w:r>
          </w:p>
        </w:tc>
        <w:tc>
          <w:tcPr>
            <w:tcW w:w="630" w:type="dxa"/>
            <w:shd w:val="clear" w:color="auto" w:fill="D9D9D9"/>
          </w:tcPr>
          <w:p w14:paraId="35AF0F64" w14:textId="77777777" w:rsidR="000D3672" w:rsidRDefault="000D3672" w:rsidP="0099313C">
            <w:pPr>
              <w:pStyle w:val="PleaseReviewReport"/>
              <w:jc w:val="center"/>
            </w:pPr>
            <w:r>
              <w:t>36</w:t>
            </w:r>
          </w:p>
        </w:tc>
        <w:tc>
          <w:tcPr>
            <w:tcW w:w="3600" w:type="dxa"/>
            <w:shd w:val="clear" w:color="auto" w:fill="D9D9D9"/>
          </w:tcPr>
          <w:p w14:paraId="17EE45CC" w14:textId="77777777" w:rsidR="000D3672" w:rsidRDefault="000D3672" w:rsidP="0099313C">
            <w:pPr>
              <w:pStyle w:val="PleaseReviewReport"/>
            </w:pPr>
            <w:r>
              <w:rPr>
                <w:rFonts w:ascii="Times New Roman" w:hAnsi="Times New Roman" w:cs="Times New Roman"/>
                <w:sz w:val="22"/>
                <w:szCs w:val="22"/>
              </w:rPr>
              <w:t xml:space="preserve">Minimum absorbed dose of 85 Gy to prevent the emergence of adults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sz w:val="22"/>
                <w:szCs w:val="22"/>
              </w:rPr>
              <w:t>.</w:t>
            </w:r>
          </w:p>
        </w:tc>
        <w:tc>
          <w:tcPr>
            <w:tcW w:w="360" w:type="dxa"/>
            <w:shd w:val="clear" w:color="auto" w:fill="D9D9D9"/>
          </w:tcPr>
          <w:p w14:paraId="2AF86E1D" w14:textId="77777777" w:rsidR="000D3672" w:rsidRDefault="000D3672" w:rsidP="0099313C">
            <w:pPr>
              <w:pStyle w:val="PleaseReviewReport"/>
              <w:jc w:val="center"/>
            </w:pPr>
            <w:r>
              <w:t>P</w:t>
            </w:r>
          </w:p>
        </w:tc>
        <w:tc>
          <w:tcPr>
            <w:tcW w:w="4950" w:type="dxa"/>
            <w:shd w:val="clear" w:color="auto" w:fill="D9D9D9"/>
          </w:tcPr>
          <w:p w14:paraId="17A5218F" w14:textId="77777777" w:rsidR="000D3672" w:rsidRDefault="000D3672" w:rsidP="0099313C">
            <w:pPr>
              <w:pStyle w:val="PleaseReviewReport"/>
            </w:pPr>
            <w:r>
              <w:rPr>
                <w:b/>
              </w:rPr>
              <w:t>Australia </w:t>
            </w:r>
            <w:r>
              <w:br/>
              <w:t>Taxonomic accuracy.</w:t>
            </w:r>
          </w:p>
          <w:p w14:paraId="35052851" w14:textId="77777777" w:rsidR="000D3672" w:rsidRDefault="000D3672" w:rsidP="0099313C">
            <w:pPr>
              <w:pStyle w:val="PleaseReviewReport"/>
            </w:pPr>
            <w:r>
              <w:rPr>
                <w:i/>
              </w:rPr>
              <w:t>Category : EDITORIAL </w:t>
            </w:r>
          </w:p>
        </w:tc>
        <w:tc>
          <w:tcPr>
            <w:tcW w:w="4950" w:type="dxa"/>
            <w:shd w:val="clear" w:color="auto" w:fill="D9D9D9"/>
          </w:tcPr>
          <w:p w14:paraId="21E87C33" w14:textId="77777777" w:rsidR="000D3672" w:rsidRPr="00370158" w:rsidRDefault="00370158" w:rsidP="0099313C">
            <w:pPr>
              <w:pStyle w:val="PleaseReviewReport"/>
            </w:pPr>
            <w:r w:rsidRPr="00370158">
              <w:rPr>
                <w:color w:val="FF0000"/>
              </w:rPr>
              <w:t>Incorporated</w:t>
            </w:r>
          </w:p>
        </w:tc>
      </w:tr>
      <w:tr w:rsidR="000D3672" w14:paraId="29D02181" w14:textId="77777777" w:rsidTr="0099313C">
        <w:tc>
          <w:tcPr>
            <w:tcW w:w="787" w:type="dxa"/>
          </w:tcPr>
          <w:p w14:paraId="423C567F" w14:textId="77777777" w:rsidR="000D3672" w:rsidRDefault="000D3672" w:rsidP="0099313C">
            <w:pPr>
              <w:pStyle w:val="PleaseReviewReport"/>
              <w:jc w:val="center"/>
            </w:pPr>
            <w:r>
              <w:t>33</w:t>
            </w:r>
          </w:p>
        </w:tc>
        <w:tc>
          <w:tcPr>
            <w:tcW w:w="630" w:type="dxa"/>
          </w:tcPr>
          <w:p w14:paraId="1FCF0D65" w14:textId="77777777" w:rsidR="000D3672" w:rsidRDefault="000D3672" w:rsidP="0099313C">
            <w:pPr>
              <w:pStyle w:val="PleaseReviewReport"/>
              <w:jc w:val="center"/>
            </w:pPr>
            <w:r>
              <w:t>37</w:t>
            </w:r>
          </w:p>
        </w:tc>
        <w:tc>
          <w:tcPr>
            <w:tcW w:w="3600" w:type="dxa"/>
          </w:tcPr>
          <w:p w14:paraId="6541AB90" w14:textId="4A6E44E0" w:rsidR="000D3672" w:rsidRDefault="000D3672" w:rsidP="0099313C">
            <w:pPr>
              <w:pStyle w:val="PleaseReviewReport"/>
            </w:pPr>
            <w:r>
              <w:rPr>
                <w:rFonts w:ascii="Times New Roman" w:hAnsi="Times New Roman" w:cs="Times New Roman"/>
                <w:sz w:val="22"/>
                <w:szCs w:val="22"/>
              </w:rPr>
              <w:t>There is 95% confidence that the treatment according to this schedule prevents development to the adult stage of not less than 99.</w:t>
            </w:r>
            <w:r>
              <w:rPr>
                <w:rFonts w:ascii="Times New Roman" w:hAnsi="Times New Roman" w:cs="Times New Roman"/>
                <w:strike/>
                <w:color w:val="800000"/>
                <w:sz w:val="22"/>
                <w:szCs w:val="22"/>
              </w:rPr>
              <w:t xml:space="preserve">9970% </w:t>
            </w:r>
            <w:r>
              <w:rPr>
                <w:rFonts w:ascii="Times New Roman" w:hAnsi="Times New Roman" w:cs="Times New Roman"/>
                <w:color w:val="800000"/>
                <w:sz w:val="22"/>
                <w:szCs w:val="22"/>
                <w:u w:val="single"/>
              </w:rPr>
              <w:t>997</w:t>
            </w:r>
            <w:r w:rsidR="00536F85">
              <w:rPr>
                <w:rFonts w:ascii="Times New Roman" w:hAnsi="Times New Roman" w:cs="Times New Roman"/>
                <w:color w:val="800000"/>
                <w:sz w:val="22"/>
                <w:szCs w:val="22"/>
                <w:u w:val="single"/>
              </w:rPr>
              <w:t>0</w:t>
            </w:r>
            <w:r>
              <w:rPr>
                <w:rFonts w:ascii="Times New Roman" w:hAnsi="Times New Roman" w:cs="Times New Roman"/>
                <w:color w:val="800000"/>
                <w:sz w:val="22"/>
                <w:szCs w:val="22"/>
                <w:u w:val="single"/>
              </w:rPr>
              <w:t xml:space="preserve">% </w:t>
            </w:r>
            <w:r>
              <w:rPr>
                <w:rFonts w:ascii="Times New Roman" w:hAnsi="Times New Roman" w:cs="Times New Roman"/>
                <w:sz w:val="22"/>
                <w:szCs w:val="22"/>
              </w:rPr>
              <w:t xml:space="preserve">of eggs and larvae of </w:t>
            </w:r>
            <w:r>
              <w:rPr>
                <w:rFonts w:ascii="Times New Roman" w:hAnsi="Times New Roman" w:cs="Times New Roman"/>
                <w:i/>
                <w:sz w:val="22"/>
                <w:szCs w:val="22"/>
              </w:rPr>
              <w:t>Bactrocera tau.</w:t>
            </w:r>
          </w:p>
        </w:tc>
        <w:tc>
          <w:tcPr>
            <w:tcW w:w="360" w:type="dxa"/>
          </w:tcPr>
          <w:p w14:paraId="235FA548" w14:textId="77777777" w:rsidR="000D3672" w:rsidRDefault="000D3672" w:rsidP="0099313C">
            <w:pPr>
              <w:pStyle w:val="PleaseReviewReport"/>
              <w:jc w:val="center"/>
            </w:pPr>
            <w:r>
              <w:t>P</w:t>
            </w:r>
          </w:p>
        </w:tc>
        <w:tc>
          <w:tcPr>
            <w:tcW w:w="4950" w:type="dxa"/>
          </w:tcPr>
          <w:p w14:paraId="27547933" w14:textId="77777777" w:rsidR="000D3672" w:rsidRDefault="000D3672" w:rsidP="0099313C">
            <w:pPr>
              <w:pStyle w:val="PleaseReviewReport"/>
            </w:pPr>
            <w:r>
              <w:rPr>
                <w:b/>
              </w:rPr>
              <w:t>Australia </w:t>
            </w:r>
            <w:r>
              <w:br/>
              <w:t>As quoted from Zhan et al., 2015 ‘Therefore, a minimum dose of 85 Gy, that could acquire the controlling (preventing adult emergence) efficacy of 99.9972% at the 95% confidence level, can be recommended for the phytosanitary treatment of Z. tau on all shipped fruits and vegetables.’</w:t>
            </w:r>
          </w:p>
          <w:p w14:paraId="6EBA5C49" w14:textId="77777777" w:rsidR="000D3672" w:rsidRDefault="000D3672" w:rsidP="0099313C">
            <w:pPr>
              <w:pStyle w:val="PleaseReviewReport"/>
            </w:pPr>
            <w:r>
              <w:rPr>
                <w:i/>
              </w:rPr>
              <w:t>Category : TECHNICAL </w:t>
            </w:r>
          </w:p>
        </w:tc>
        <w:tc>
          <w:tcPr>
            <w:tcW w:w="4950" w:type="dxa"/>
          </w:tcPr>
          <w:p w14:paraId="6C130E5C" w14:textId="3CD95EFC" w:rsidR="00636C31" w:rsidRPr="0016495B" w:rsidRDefault="00636C31" w:rsidP="0099313C">
            <w:pPr>
              <w:pStyle w:val="PleaseReviewReport"/>
              <w:rPr>
                <w:color w:val="FF0000"/>
              </w:rPr>
            </w:pPr>
            <w:r w:rsidRPr="00636C31">
              <w:rPr>
                <w:color w:val="FF0000"/>
              </w:rPr>
              <w:t xml:space="preserve"> Considered but not incorporated.</w:t>
            </w:r>
          </w:p>
          <w:p w14:paraId="00EAA234" w14:textId="77777777" w:rsidR="00636C31" w:rsidRPr="00636C31" w:rsidRDefault="00636C31" w:rsidP="0099313C">
            <w:pPr>
              <w:pStyle w:val="PleaseReviewReport"/>
              <w:rPr>
                <w:color w:val="FF0000"/>
              </w:rPr>
            </w:pPr>
          </w:p>
          <w:p w14:paraId="7E7356A6" w14:textId="54AE6599" w:rsidR="000D3672" w:rsidRPr="003E788F" w:rsidRDefault="00636C31" w:rsidP="0016495B">
            <w:pPr>
              <w:pStyle w:val="PleaseReviewReport"/>
            </w:pPr>
            <w:r w:rsidRPr="00636C31">
              <w:rPr>
                <w:color w:val="FF0000"/>
              </w:rPr>
              <w:t>(</w:t>
            </w:r>
            <w:r w:rsidR="0016495B">
              <w:t>Refer to</w:t>
            </w:r>
            <w:r w:rsidRPr="003E788F">
              <w:t xml:space="preserve"> response to comment 29)</w:t>
            </w:r>
          </w:p>
        </w:tc>
      </w:tr>
      <w:tr w:rsidR="000D3672" w14:paraId="4676F8C2" w14:textId="77777777" w:rsidTr="0099313C">
        <w:tc>
          <w:tcPr>
            <w:tcW w:w="787" w:type="dxa"/>
          </w:tcPr>
          <w:p w14:paraId="30A22DCD" w14:textId="77777777" w:rsidR="000D3672" w:rsidRDefault="000D3672" w:rsidP="0099313C">
            <w:pPr>
              <w:pStyle w:val="PleaseReviewReport"/>
              <w:jc w:val="center"/>
            </w:pPr>
            <w:r>
              <w:t>34</w:t>
            </w:r>
          </w:p>
        </w:tc>
        <w:tc>
          <w:tcPr>
            <w:tcW w:w="630" w:type="dxa"/>
          </w:tcPr>
          <w:p w14:paraId="58C3E671" w14:textId="77777777" w:rsidR="000D3672" w:rsidRDefault="000D3672" w:rsidP="0099313C">
            <w:pPr>
              <w:pStyle w:val="PleaseReviewReport"/>
              <w:jc w:val="center"/>
            </w:pPr>
            <w:r>
              <w:t>37</w:t>
            </w:r>
          </w:p>
        </w:tc>
        <w:tc>
          <w:tcPr>
            <w:tcW w:w="3600" w:type="dxa"/>
          </w:tcPr>
          <w:p w14:paraId="6E6C5623" w14:textId="77777777" w:rsidR="000D3672" w:rsidRDefault="000D3672" w:rsidP="0099313C">
            <w:pPr>
              <w:pStyle w:val="PleaseReviewReport"/>
            </w:pPr>
            <w:r>
              <w:rPr>
                <w:rFonts w:ascii="Times New Roman" w:hAnsi="Times New Roman" w:cs="Times New Roman"/>
                <w:sz w:val="22"/>
                <w:szCs w:val="22"/>
              </w:rPr>
              <w:t xml:space="preserve">There is 95% confidence </w:t>
            </w:r>
            <w:r>
              <w:rPr>
                <w:rFonts w:ascii="Times New Roman" w:hAnsi="Times New Roman" w:cs="Times New Roman"/>
                <w:color w:val="800000"/>
                <w:sz w:val="22"/>
                <w:szCs w:val="22"/>
                <w:u w:val="single"/>
              </w:rPr>
              <w:t xml:space="preserve">of </w:t>
            </w:r>
            <w:r>
              <w:rPr>
                <w:rFonts w:ascii="Times New Roman" w:hAnsi="Times New Roman" w:cs="Times New Roman"/>
                <w:i/>
                <w:color w:val="800000"/>
                <w:sz w:val="22"/>
                <w:szCs w:val="22"/>
                <w:u w:val="single"/>
              </w:rPr>
              <w:t>Zeugodacus tau</w:t>
            </w:r>
            <w:r>
              <w:rPr>
                <w:rFonts w:ascii="Times New Roman" w:hAnsi="Times New Roman" w:cs="Times New Roman"/>
                <w:color w:val="800000"/>
                <w:sz w:val="22"/>
                <w:szCs w:val="22"/>
                <w:u w:val="single"/>
              </w:rPr>
              <w:t xml:space="preserve"> when tested in pumpkin  </w:t>
            </w:r>
            <w:r>
              <w:rPr>
                <w:rFonts w:ascii="Times New Roman" w:hAnsi="Times New Roman" w:cs="Times New Roman"/>
                <w:sz w:val="22"/>
                <w:szCs w:val="22"/>
              </w:rPr>
              <w:t xml:space="preserve">that the treatment according to this schedule prevents development to the adult stage of not less than 99.9970% of eggs and larvae of </w:t>
            </w:r>
            <w:r>
              <w:rPr>
                <w:rFonts w:ascii="Times New Roman" w:hAnsi="Times New Roman" w:cs="Times New Roman"/>
                <w:i/>
                <w:color w:val="800000"/>
                <w:sz w:val="22"/>
                <w:szCs w:val="22"/>
                <w:u w:val="single"/>
              </w:rPr>
              <w:t>Zeugodacus tau</w:t>
            </w:r>
            <w:r>
              <w:rPr>
                <w:rFonts w:ascii="Times New Roman" w:hAnsi="Times New Roman" w:cs="Times New Roman"/>
                <w:i/>
                <w:strike/>
                <w:color w:val="800000"/>
                <w:sz w:val="22"/>
                <w:szCs w:val="22"/>
              </w:rPr>
              <w:t>Bactrocera tau</w:t>
            </w:r>
            <w:r>
              <w:rPr>
                <w:rFonts w:ascii="Times New Roman" w:hAnsi="Times New Roman" w:cs="Times New Roman"/>
                <w:i/>
                <w:sz w:val="22"/>
                <w:szCs w:val="22"/>
              </w:rPr>
              <w:t>.</w:t>
            </w:r>
          </w:p>
        </w:tc>
        <w:tc>
          <w:tcPr>
            <w:tcW w:w="360" w:type="dxa"/>
          </w:tcPr>
          <w:p w14:paraId="4D317BCB" w14:textId="77777777" w:rsidR="000D3672" w:rsidRDefault="000D3672" w:rsidP="0099313C">
            <w:pPr>
              <w:pStyle w:val="PleaseReviewReport"/>
              <w:jc w:val="center"/>
            </w:pPr>
            <w:r>
              <w:t>P</w:t>
            </w:r>
          </w:p>
        </w:tc>
        <w:tc>
          <w:tcPr>
            <w:tcW w:w="4950" w:type="dxa"/>
          </w:tcPr>
          <w:p w14:paraId="7E66F6FB" w14:textId="77777777" w:rsidR="000D3672" w:rsidRDefault="000D3672" w:rsidP="0099313C">
            <w:pPr>
              <w:pStyle w:val="PleaseReviewReport"/>
            </w:pPr>
            <w:r>
              <w:rPr>
                <w:b/>
              </w:rPr>
              <w:t>Australia </w:t>
            </w:r>
            <w:r>
              <w:br/>
              <w:t>Consistency with other ISPMs that mention the commodity tested. and Taxonomic accuracy.</w:t>
            </w:r>
          </w:p>
          <w:p w14:paraId="4F1DEC06" w14:textId="77777777" w:rsidR="000D3672" w:rsidRDefault="000D3672" w:rsidP="0099313C">
            <w:pPr>
              <w:pStyle w:val="PleaseReviewReport"/>
            </w:pPr>
            <w:r>
              <w:rPr>
                <w:i/>
              </w:rPr>
              <w:t>Category : EDITORIAL </w:t>
            </w:r>
          </w:p>
        </w:tc>
        <w:tc>
          <w:tcPr>
            <w:tcW w:w="4950" w:type="dxa"/>
          </w:tcPr>
          <w:p w14:paraId="49EF3394" w14:textId="77777777" w:rsidR="000D3672" w:rsidRDefault="00370158" w:rsidP="0099313C">
            <w:pPr>
              <w:pStyle w:val="PleaseReviewReport"/>
              <w:rPr>
                <w:color w:val="FF0000"/>
              </w:rPr>
            </w:pPr>
            <w:r w:rsidRPr="00E24B42">
              <w:rPr>
                <w:color w:val="FF0000"/>
              </w:rPr>
              <w:t>Considered but not incorporated.</w:t>
            </w:r>
          </w:p>
          <w:p w14:paraId="5F384786" w14:textId="77777777" w:rsidR="0016495B" w:rsidRDefault="0016495B" w:rsidP="0099313C">
            <w:pPr>
              <w:pStyle w:val="PleaseReviewReport"/>
              <w:rPr>
                <w:color w:val="FF0000"/>
              </w:rPr>
            </w:pPr>
          </w:p>
          <w:p w14:paraId="49F4914C" w14:textId="06C2138C" w:rsidR="0016495B" w:rsidRDefault="0016495B" w:rsidP="0016495B">
            <w:pPr>
              <w:pStyle w:val="PleaseReviewReport"/>
              <w:rPr>
                <w:b/>
              </w:rPr>
            </w:pPr>
            <w:r>
              <w:rPr>
                <w:color w:val="FF0000"/>
              </w:rPr>
              <w:t>Information on the host used in the confirmatory trials is presented in the “Other relevant information” section of the PT consistently across PTs. It is stated in paragraph 42 that the host was pumpkin, and justification for the extrapolation to all fruits and vegetables i</w:t>
            </w:r>
            <w:r w:rsidR="00250649">
              <w:rPr>
                <w:color w:val="FF0000"/>
              </w:rPr>
              <w:t>s</w:t>
            </w:r>
            <w:r>
              <w:rPr>
                <w:color w:val="FF0000"/>
              </w:rPr>
              <w:t xml:space="preserve"> provided in paragraph 44.</w:t>
            </w:r>
          </w:p>
        </w:tc>
      </w:tr>
      <w:tr w:rsidR="000D3672" w14:paraId="3AD54EF1" w14:textId="77777777" w:rsidTr="0099313C">
        <w:tc>
          <w:tcPr>
            <w:tcW w:w="787" w:type="dxa"/>
            <w:shd w:val="clear" w:color="auto" w:fill="D9D9D9"/>
          </w:tcPr>
          <w:p w14:paraId="5D3216BF" w14:textId="77777777" w:rsidR="000D3672" w:rsidRDefault="000D3672" w:rsidP="0099313C">
            <w:pPr>
              <w:pStyle w:val="PleaseReviewReport"/>
              <w:jc w:val="center"/>
            </w:pPr>
            <w:r>
              <w:t>35</w:t>
            </w:r>
          </w:p>
        </w:tc>
        <w:tc>
          <w:tcPr>
            <w:tcW w:w="630" w:type="dxa"/>
            <w:shd w:val="clear" w:color="auto" w:fill="D9D9D9"/>
          </w:tcPr>
          <w:p w14:paraId="659F8948" w14:textId="77777777" w:rsidR="000D3672" w:rsidRDefault="000D3672" w:rsidP="0099313C">
            <w:pPr>
              <w:pStyle w:val="PleaseReviewReport"/>
              <w:jc w:val="center"/>
            </w:pPr>
            <w:r>
              <w:t>39</w:t>
            </w:r>
          </w:p>
        </w:tc>
        <w:tc>
          <w:tcPr>
            <w:tcW w:w="3600" w:type="dxa"/>
            <w:shd w:val="clear" w:color="auto" w:fill="D9D9D9"/>
          </w:tcPr>
          <w:p w14:paraId="34627E93" w14:textId="77777777" w:rsidR="000D3672" w:rsidRDefault="000D3672" w:rsidP="0099313C">
            <w:pPr>
              <w:pStyle w:val="PleaseReviewReport"/>
            </w:pPr>
            <w:r>
              <w:rPr>
                <w:rFonts w:ascii="Times New Roman" w:hAnsi="Times New Roman" w:cs="Times New Roman"/>
                <w:sz w:val="20"/>
                <w:szCs w:val="20"/>
              </w:rPr>
              <w:t>This treatment should not be applied to fruits and vegetables stored in modified atmospheres because modified atmospheres may affect the treatment efficacy.</w:t>
            </w:r>
          </w:p>
        </w:tc>
        <w:tc>
          <w:tcPr>
            <w:tcW w:w="360" w:type="dxa"/>
            <w:shd w:val="clear" w:color="auto" w:fill="D9D9D9"/>
          </w:tcPr>
          <w:p w14:paraId="419EAB10" w14:textId="77777777" w:rsidR="000D3672" w:rsidRDefault="000D3672" w:rsidP="0099313C">
            <w:pPr>
              <w:pStyle w:val="PleaseReviewReport"/>
              <w:jc w:val="center"/>
            </w:pPr>
            <w:r>
              <w:t>C</w:t>
            </w:r>
          </w:p>
        </w:tc>
        <w:tc>
          <w:tcPr>
            <w:tcW w:w="4950" w:type="dxa"/>
            <w:shd w:val="clear" w:color="auto" w:fill="D9D9D9"/>
          </w:tcPr>
          <w:p w14:paraId="7F156099" w14:textId="77777777" w:rsidR="000D3672" w:rsidRDefault="000D3672" w:rsidP="0099313C">
            <w:pPr>
              <w:pStyle w:val="PleaseReviewReport"/>
            </w:pPr>
            <w:r>
              <w:rPr>
                <w:b/>
              </w:rPr>
              <w:t>China </w:t>
            </w:r>
            <w:r>
              <w:br/>
              <w:t>These sentence needs to check or add the related reference.</w:t>
            </w:r>
            <w:r>
              <w:br/>
              <w:t>Modified atmospheres may or may not affect irradiation treatment efficacy. The related reference should be noted.</w:t>
            </w:r>
          </w:p>
          <w:p w14:paraId="7227BAF9" w14:textId="77777777" w:rsidR="000D3672" w:rsidRDefault="000D3672" w:rsidP="0099313C">
            <w:pPr>
              <w:pStyle w:val="PleaseReviewReport"/>
            </w:pPr>
            <w:r>
              <w:rPr>
                <w:i/>
              </w:rPr>
              <w:t>Category : SUBSTANTIVE </w:t>
            </w:r>
          </w:p>
        </w:tc>
        <w:tc>
          <w:tcPr>
            <w:tcW w:w="4950" w:type="dxa"/>
            <w:shd w:val="clear" w:color="auto" w:fill="D9D9D9"/>
          </w:tcPr>
          <w:p w14:paraId="793CEA26" w14:textId="77777777" w:rsidR="000D3672" w:rsidRDefault="00C56A46" w:rsidP="0099313C">
            <w:pPr>
              <w:pStyle w:val="PleaseReviewReport"/>
              <w:rPr>
                <w:color w:val="FF0000"/>
              </w:rPr>
            </w:pPr>
            <w:r w:rsidRPr="00E24B42">
              <w:rPr>
                <w:color w:val="FF0000"/>
              </w:rPr>
              <w:t>Considered but not incorporated.</w:t>
            </w:r>
          </w:p>
          <w:p w14:paraId="30EFB236" w14:textId="77777777" w:rsidR="00FD248C" w:rsidRDefault="00FD248C" w:rsidP="0099313C">
            <w:pPr>
              <w:pStyle w:val="PleaseReviewReport"/>
              <w:rPr>
                <w:b/>
              </w:rPr>
            </w:pPr>
          </w:p>
          <w:p w14:paraId="76948593" w14:textId="77777777" w:rsidR="00FD248C" w:rsidRPr="00FD248C" w:rsidRDefault="00FD248C" w:rsidP="0099313C">
            <w:pPr>
              <w:pStyle w:val="PleaseReviewReport"/>
            </w:pPr>
            <w:r w:rsidRPr="00FD248C">
              <w:rPr>
                <w:color w:val="FF0000"/>
              </w:rPr>
              <w:t xml:space="preserve">This issue is currently under review and changes to the current wording are expected.  </w:t>
            </w:r>
          </w:p>
        </w:tc>
      </w:tr>
      <w:tr w:rsidR="000D3672" w14:paraId="286A7841" w14:textId="77777777" w:rsidTr="0099313C">
        <w:tc>
          <w:tcPr>
            <w:tcW w:w="10327" w:type="dxa"/>
            <w:gridSpan w:val="5"/>
            <w:vAlign w:val="center"/>
          </w:tcPr>
          <w:p w14:paraId="244234D1" w14:textId="77777777" w:rsidR="000D3672" w:rsidRDefault="000D3672" w:rsidP="0099313C">
            <w:pPr>
              <w:pStyle w:val="Normal660"/>
            </w:pPr>
            <w:r>
              <w:t>Other relevant information</w:t>
            </w:r>
          </w:p>
        </w:tc>
        <w:tc>
          <w:tcPr>
            <w:tcW w:w="4950" w:type="dxa"/>
          </w:tcPr>
          <w:p w14:paraId="1AF0F16C" w14:textId="77777777" w:rsidR="000D3672" w:rsidRDefault="000D3672" w:rsidP="0099313C">
            <w:pPr>
              <w:pStyle w:val="Normal660"/>
            </w:pPr>
          </w:p>
        </w:tc>
      </w:tr>
      <w:tr w:rsidR="000D3672" w14:paraId="60E0EAFC" w14:textId="77777777" w:rsidTr="0099313C">
        <w:tc>
          <w:tcPr>
            <w:tcW w:w="787" w:type="dxa"/>
          </w:tcPr>
          <w:p w14:paraId="17941C0C" w14:textId="77777777" w:rsidR="000D3672" w:rsidRDefault="000D3672" w:rsidP="0099313C">
            <w:pPr>
              <w:pStyle w:val="PleaseReviewReport"/>
              <w:jc w:val="center"/>
            </w:pPr>
            <w:r>
              <w:t>36</w:t>
            </w:r>
          </w:p>
        </w:tc>
        <w:tc>
          <w:tcPr>
            <w:tcW w:w="630" w:type="dxa"/>
          </w:tcPr>
          <w:p w14:paraId="2804C84F" w14:textId="77777777" w:rsidR="000D3672" w:rsidRDefault="000D3672" w:rsidP="0099313C">
            <w:pPr>
              <w:pStyle w:val="PleaseReviewReport"/>
              <w:jc w:val="center"/>
            </w:pPr>
            <w:r>
              <w:t>43</w:t>
            </w:r>
          </w:p>
        </w:tc>
        <w:tc>
          <w:tcPr>
            <w:tcW w:w="3600" w:type="dxa"/>
          </w:tcPr>
          <w:p w14:paraId="5A855145" w14:textId="77777777" w:rsidR="000D3672" w:rsidRDefault="000D3672" w:rsidP="0099313C">
            <w:pPr>
              <w:pStyle w:val="PleaseReviewReport"/>
            </w:pPr>
            <w:r>
              <w:rPr>
                <w:rFonts w:ascii="Times New Roman" w:hAnsi="Times New Roman" w:cs="Times New Roman"/>
                <w:sz w:val="22"/>
                <w:szCs w:val="22"/>
              </w:rPr>
              <w:t xml:space="preserve">The efficacy of schedules 1 and 2 was calculated based on a total of 48 700 and 10 7135 third-instar larvae treated with no adult </w:t>
            </w:r>
            <w:r>
              <w:rPr>
                <w:rFonts w:ascii="Times New Roman" w:hAnsi="Times New Roman" w:cs="Times New Roman"/>
                <w:strike/>
                <w:color w:val="0000FF"/>
                <w:sz w:val="22"/>
                <w:szCs w:val="22"/>
              </w:rPr>
              <w:t>emergence respectively</w:t>
            </w:r>
            <w:r>
              <w:rPr>
                <w:rFonts w:ascii="Times New Roman" w:hAnsi="Times New Roman" w:cs="Times New Roman"/>
                <w:color w:val="0000FF"/>
                <w:sz w:val="22"/>
                <w:szCs w:val="22"/>
                <w:u w:val="single"/>
              </w:rPr>
              <w:t>emergence</w:t>
            </w:r>
            <w:r>
              <w:rPr>
                <w:rFonts w:ascii="Times New Roman" w:hAnsi="Times New Roman" w:cs="Times New Roman"/>
                <w:sz w:val="22"/>
                <w:szCs w:val="22"/>
              </w:rPr>
              <w:t>; the control emergence was 92.4%.</w:t>
            </w:r>
          </w:p>
        </w:tc>
        <w:tc>
          <w:tcPr>
            <w:tcW w:w="360" w:type="dxa"/>
          </w:tcPr>
          <w:p w14:paraId="478BA459" w14:textId="77777777" w:rsidR="000D3672" w:rsidRDefault="000D3672" w:rsidP="0099313C">
            <w:pPr>
              <w:pStyle w:val="PleaseReviewReport"/>
              <w:jc w:val="center"/>
            </w:pPr>
            <w:r>
              <w:t>P</w:t>
            </w:r>
          </w:p>
        </w:tc>
        <w:tc>
          <w:tcPr>
            <w:tcW w:w="4950" w:type="dxa"/>
          </w:tcPr>
          <w:p w14:paraId="532CD3D5" w14:textId="77777777" w:rsidR="000D3672" w:rsidRDefault="000D3672" w:rsidP="0099313C">
            <w:pPr>
              <w:pStyle w:val="PleaseReviewReport"/>
            </w:pPr>
            <w:r>
              <w:rPr>
                <w:b/>
              </w:rPr>
              <w:t>European Union </w:t>
            </w:r>
            <w:r>
              <w:br/>
              <w:t>Useless word, confusing.</w:t>
            </w:r>
          </w:p>
          <w:p w14:paraId="79C762A0" w14:textId="77777777" w:rsidR="000D3672" w:rsidRDefault="000D3672" w:rsidP="0099313C">
            <w:pPr>
              <w:pStyle w:val="PleaseReviewReport"/>
            </w:pPr>
            <w:r>
              <w:rPr>
                <w:i/>
              </w:rPr>
              <w:t>Category : EDITORIAL </w:t>
            </w:r>
          </w:p>
        </w:tc>
        <w:tc>
          <w:tcPr>
            <w:tcW w:w="4950" w:type="dxa"/>
          </w:tcPr>
          <w:p w14:paraId="711F8291" w14:textId="77777777" w:rsidR="000D3672" w:rsidRDefault="005146A7" w:rsidP="0099313C">
            <w:pPr>
              <w:pStyle w:val="PleaseReviewReport"/>
              <w:rPr>
                <w:b/>
              </w:rPr>
            </w:pPr>
            <w:r w:rsidRPr="00FD248C">
              <w:rPr>
                <w:color w:val="FF0000"/>
              </w:rPr>
              <w:t>Incorporated</w:t>
            </w:r>
          </w:p>
        </w:tc>
      </w:tr>
      <w:tr w:rsidR="000D3672" w14:paraId="34CB376E" w14:textId="77777777" w:rsidTr="0099313C">
        <w:tc>
          <w:tcPr>
            <w:tcW w:w="787" w:type="dxa"/>
          </w:tcPr>
          <w:p w14:paraId="2FA3BE8F" w14:textId="77777777" w:rsidR="000D3672" w:rsidRDefault="000D3672" w:rsidP="0099313C">
            <w:pPr>
              <w:pStyle w:val="PleaseReviewReport"/>
              <w:jc w:val="center"/>
            </w:pPr>
            <w:r>
              <w:t>37</w:t>
            </w:r>
          </w:p>
        </w:tc>
        <w:tc>
          <w:tcPr>
            <w:tcW w:w="630" w:type="dxa"/>
          </w:tcPr>
          <w:p w14:paraId="37D234D7" w14:textId="77777777" w:rsidR="000D3672" w:rsidRDefault="000D3672" w:rsidP="0099313C">
            <w:pPr>
              <w:pStyle w:val="PleaseReviewReport"/>
              <w:jc w:val="center"/>
            </w:pPr>
            <w:r>
              <w:t>43</w:t>
            </w:r>
          </w:p>
        </w:tc>
        <w:tc>
          <w:tcPr>
            <w:tcW w:w="3600" w:type="dxa"/>
          </w:tcPr>
          <w:p w14:paraId="1641DB1F" w14:textId="77777777" w:rsidR="000D3672" w:rsidRDefault="000D3672" w:rsidP="0099313C">
            <w:pPr>
              <w:pStyle w:val="PleaseReviewReport"/>
            </w:pPr>
            <w:r>
              <w:rPr>
                <w:rFonts w:ascii="Times New Roman" w:hAnsi="Times New Roman" w:cs="Times New Roman"/>
                <w:sz w:val="22"/>
                <w:szCs w:val="22"/>
              </w:rPr>
              <w:t xml:space="preserve">The efficacy of schedules 1 and 2 was calculated based on a total of 48 700 and 10 7135 third-instar larvae treated with no adult </w:t>
            </w:r>
            <w:r>
              <w:rPr>
                <w:rFonts w:ascii="Times New Roman" w:hAnsi="Times New Roman" w:cs="Times New Roman"/>
                <w:strike/>
                <w:color w:val="FF00FF"/>
                <w:sz w:val="22"/>
                <w:szCs w:val="22"/>
              </w:rPr>
              <w:t>emergence respectively</w:t>
            </w:r>
            <w:r>
              <w:rPr>
                <w:rFonts w:ascii="Times New Roman" w:hAnsi="Times New Roman" w:cs="Times New Roman"/>
                <w:color w:val="FF00FF"/>
                <w:sz w:val="22"/>
                <w:szCs w:val="22"/>
                <w:u w:val="single"/>
              </w:rPr>
              <w:t>emergence</w:t>
            </w:r>
            <w:r>
              <w:rPr>
                <w:rFonts w:ascii="Times New Roman" w:hAnsi="Times New Roman" w:cs="Times New Roman"/>
                <w:sz w:val="22"/>
                <w:szCs w:val="22"/>
              </w:rPr>
              <w:t>; the control emergence was 92.4%.</w:t>
            </w:r>
          </w:p>
        </w:tc>
        <w:tc>
          <w:tcPr>
            <w:tcW w:w="360" w:type="dxa"/>
          </w:tcPr>
          <w:p w14:paraId="778004E2" w14:textId="77777777" w:rsidR="000D3672" w:rsidRDefault="000D3672" w:rsidP="0099313C">
            <w:pPr>
              <w:pStyle w:val="PleaseReviewReport"/>
              <w:jc w:val="center"/>
            </w:pPr>
            <w:r>
              <w:t>P</w:t>
            </w:r>
          </w:p>
        </w:tc>
        <w:tc>
          <w:tcPr>
            <w:tcW w:w="4950" w:type="dxa"/>
          </w:tcPr>
          <w:p w14:paraId="05483D07" w14:textId="77777777" w:rsidR="000D3672" w:rsidRDefault="000D3672" w:rsidP="0099313C">
            <w:pPr>
              <w:pStyle w:val="PleaseReviewReport"/>
            </w:pPr>
            <w:r>
              <w:rPr>
                <w:b/>
              </w:rPr>
              <w:t>EPPO </w:t>
            </w:r>
            <w:r>
              <w:br/>
              <w:t>Useless word, confusing.</w:t>
            </w:r>
          </w:p>
          <w:p w14:paraId="3F59F0D0" w14:textId="77777777" w:rsidR="000D3672" w:rsidRDefault="000D3672" w:rsidP="0099313C">
            <w:pPr>
              <w:pStyle w:val="PleaseReviewReport"/>
            </w:pPr>
            <w:r>
              <w:rPr>
                <w:i/>
              </w:rPr>
              <w:t>Category : EDITORIAL </w:t>
            </w:r>
          </w:p>
        </w:tc>
        <w:tc>
          <w:tcPr>
            <w:tcW w:w="4950" w:type="dxa"/>
          </w:tcPr>
          <w:p w14:paraId="78782909" w14:textId="77777777" w:rsidR="000D3672" w:rsidRDefault="00FD248C" w:rsidP="0099313C">
            <w:pPr>
              <w:pStyle w:val="PleaseReviewReport"/>
              <w:rPr>
                <w:b/>
              </w:rPr>
            </w:pPr>
            <w:r w:rsidRPr="00FD248C">
              <w:rPr>
                <w:color w:val="FF0000"/>
              </w:rPr>
              <w:t>Incorporated</w:t>
            </w:r>
          </w:p>
        </w:tc>
      </w:tr>
      <w:tr w:rsidR="000D3672" w14:paraId="44DDDC57" w14:textId="77777777" w:rsidTr="0099313C">
        <w:tc>
          <w:tcPr>
            <w:tcW w:w="787" w:type="dxa"/>
          </w:tcPr>
          <w:p w14:paraId="731A45DC" w14:textId="77777777" w:rsidR="000D3672" w:rsidRDefault="000D3672" w:rsidP="0099313C">
            <w:pPr>
              <w:pStyle w:val="PleaseReviewReport"/>
              <w:jc w:val="center"/>
            </w:pPr>
            <w:r>
              <w:t>38</w:t>
            </w:r>
          </w:p>
        </w:tc>
        <w:tc>
          <w:tcPr>
            <w:tcW w:w="630" w:type="dxa"/>
          </w:tcPr>
          <w:p w14:paraId="51F6ED06" w14:textId="77777777" w:rsidR="000D3672" w:rsidRDefault="000D3672" w:rsidP="0099313C">
            <w:pPr>
              <w:pStyle w:val="PleaseReviewReport"/>
              <w:jc w:val="center"/>
            </w:pPr>
            <w:r>
              <w:t>43</w:t>
            </w:r>
          </w:p>
        </w:tc>
        <w:tc>
          <w:tcPr>
            <w:tcW w:w="3600" w:type="dxa"/>
          </w:tcPr>
          <w:p w14:paraId="08EFF2CC" w14:textId="77777777" w:rsidR="000D3672" w:rsidRDefault="000D3672" w:rsidP="0099313C">
            <w:pPr>
              <w:pStyle w:val="PleaseReviewReport"/>
            </w:pPr>
            <w:r>
              <w:rPr>
                <w:rFonts w:ascii="Times New Roman" w:hAnsi="Times New Roman" w:cs="Times New Roman"/>
                <w:sz w:val="22"/>
                <w:szCs w:val="22"/>
              </w:rPr>
              <w:t xml:space="preserve">The efficacy of schedules 1 and 2 was calculated based on a total of 48 700 and </w:t>
            </w:r>
            <w:r>
              <w:rPr>
                <w:rFonts w:ascii="Times New Roman" w:hAnsi="Times New Roman" w:cs="Times New Roman"/>
                <w:strike/>
                <w:color w:val="800000"/>
                <w:sz w:val="22"/>
                <w:szCs w:val="22"/>
              </w:rPr>
              <w:t xml:space="preserve">10 7135 </w:t>
            </w:r>
            <w:r>
              <w:rPr>
                <w:rFonts w:ascii="Times New Roman" w:hAnsi="Times New Roman" w:cs="Times New Roman"/>
                <w:color w:val="800000"/>
                <w:sz w:val="22"/>
                <w:szCs w:val="22"/>
                <w:u w:val="single"/>
              </w:rPr>
              <w:t xml:space="preserve">107 135 </w:t>
            </w:r>
            <w:r>
              <w:rPr>
                <w:rFonts w:ascii="Times New Roman" w:hAnsi="Times New Roman" w:cs="Times New Roman"/>
                <w:sz w:val="22"/>
                <w:szCs w:val="22"/>
              </w:rPr>
              <w:t>third-instar larvae treated with no adult emergence respectively; the control emergence was 92.4%.</w:t>
            </w:r>
          </w:p>
        </w:tc>
        <w:tc>
          <w:tcPr>
            <w:tcW w:w="360" w:type="dxa"/>
          </w:tcPr>
          <w:p w14:paraId="784239FF" w14:textId="77777777" w:rsidR="000D3672" w:rsidRDefault="000D3672" w:rsidP="0099313C">
            <w:pPr>
              <w:pStyle w:val="PleaseReviewReport"/>
              <w:jc w:val="center"/>
            </w:pPr>
            <w:r>
              <w:t>P</w:t>
            </w:r>
          </w:p>
        </w:tc>
        <w:tc>
          <w:tcPr>
            <w:tcW w:w="4950" w:type="dxa"/>
          </w:tcPr>
          <w:p w14:paraId="1FB7ED31" w14:textId="77777777" w:rsidR="000D3672" w:rsidRDefault="000D3672" w:rsidP="0099313C">
            <w:pPr>
              <w:pStyle w:val="PleaseReviewReport"/>
            </w:pPr>
            <w:r>
              <w:rPr>
                <w:b/>
              </w:rPr>
              <w:t>Australia </w:t>
            </w:r>
            <w:r>
              <w:br/>
              <w:t>Clarification of figure</w:t>
            </w:r>
          </w:p>
          <w:p w14:paraId="6E132686" w14:textId="77777777" w:rsidR="000D3672" w:rsidRDefault="000D3672" w:rsidP="0099313C">
            <w:pPr>
              <w:pStyle w:val="PleaseReviewReport"/>
            </w:pPr>
            <w:r>
              <w:rPr>
                <w:i/>
              </w:rPr>
              <w:t>Category : EDITORIAL </w:t>
            </w:r>
          </w:p>
        </w:tc>
        <w:tc>
          <w:tcPr>
            <w:tcW w:w="4950" w:type="dxa"/>
          </w:tcPr>
          <w:p w14:paraId="6FB9C595" w14:textId="77777777" w:rsidR="000D3672" w:rsidRPr="00FD248C" w:rsidRDefault="00FD248C" w:rsidP="0099313C">
            <w:pPr>
              <w:pStyle w:val="PleaseReviewReport"/>
            </w:pPr>
            <w:r w:rsidRPr="00FD248C">
              <w:rPr>
                <w:color w:val="FF0000"/>
              </w:rPr>
              <w:t>Incorporated</w:t>
            </w:r>
          </w:p>
        </w:tc>
      </w:tr>
      <w:tr w:rsidR="000D3672" w14:paraId="58D6DFA2" w14:textId="77777777" w:rsidTr="0099313C">
        <w:tc>
          <w:tcPr>
            <w:tcW w:w="787" w:type="dxa"/>
          </w:tcPr>
          <w:p w14:paraId="0E5ACF26" w14:textId="77777777" w:rsidR="000D3672" w:rsidRDefault="000D3672" w:rsidP="0099313C">
            <w:pPr>
              <w:pStyle w:val="PleaseReviewReport"/>
              <w:jc w:val="center"/>
            </w:pPr>
            <w:r>
              <w:t>39</w:t>
            </w:r>
          </w:p>
        </w:tc>
        <w:tc>
          <w:tcPr>
            <w:tcW w:w="630" w:type="dxa"/>
          </w:tcPr>
          <w:p w14:paraId="4CC99A9A" w14:textId="77777777" w:rsidR="000D3672" w:rsidRDefault="000D3672" w:rsidP="0099313C">
            <w:pPr>
              <w:pStyle w:val="PleaseReviewReport"/>
              <w:jc w:val="center"/>
            </w:pPr>
            <w:r>
              <w:t>43</w:t>
            </w:r>
          </w:p>
        </w:tc>
        <w:tc>
          <w:tcPr>
            <w:tcW w:w="3600" w:type="dxa"/>
          </w:tcPr>
          <w:p w14:paraId="6D3CEFD1" w14:textId="77777777" w:rsidR="000D3672" w:rsidRDefault="000D3672" w:rsidP="0099313C">
            <w:pPr>
              <w:pStyle w:val="PleaseReviewReport"/>
            </w:pPr>
            <w:r>
              <w:rPr>
                <w:rFonts w:ascii="Times New Roman" w:hAnsi="Times New Roman" w:cs="Times New Roman"/>
                <w:sz w:val="22"/>
                <w:szCs w:val="22"/>
              </w:rPr>
              <w:t>The efficacy of schedules 1 and 2 was calculated based on a total of 48 700 and 10 7135 third-instar larvae treated with no adult emergence respectively; the control emergence was 92.4%.</w:t>
            </w:r>
          </w:p>
        </w:tc>
        <w:tc>
          <w:tcPr>
            <w:tcW w:w="360" w:type="dxa"/>
          </w:tcPr>
          <w:p w14:paraId="55C91804" w14:textId="77777777" w:rsidR="000D3672" w:rsidRDefault="000D3672" w:rsidP="0099313C">
            <w:pPr>
              <w:pStyle w:val="PleaseReviewReport"/>
              <w:jc w:val="center"/>
            </w:pPr>
            <w:r>
              <w:t>C</w:t>
            </w:r>
          </w:p>
        </w:tc>
        <w:tc>
          <w:tcPr>
            <w:tcW w:w="4950" w:type="dxa"/>
          </w:tcPr>
          <w:p w14:paraId="1EAB2B4B" w14:textId="77777777" w:rsidR="000D3672" w:rsidRDefault="000D3672" w:rsidP="0099313C">
            <w:pPr>
              <w:pStyle w:val="PleaseReviewReport"/>
            </w:pPr>
            <w:r>
              <w:rPr>
                <w:b/>
              </w:rPr>
              <w:t>Indonesia </w:t>
            </w:r>
            <w:r>
              <w:br/>
              <w:t>Indonesia seek more clarification of the number &amp;quot;10 7135&amp;quot;</w:t>
            </w:r>
          </w:p>
          <w:p w14:paraId="27A8ADEB" w14:textId="77777777" w:rsidR="000D3672" w:rsidRDefault="000D3672" w:rsidP="0099313C">
            <w:pPr>
              <w:pStyle w:val="PleaseReviewReport"/>
            </w:pPr>
            <w:r>
              <w:rPr>
                <w:i/>
              </w:rPr>
              <w:t>Category : EDITORIAL </w:t>
            </w:r>
          </w:p>
        </w:tc>
        <w:tc>
          <w:tcPr>
            <w:tcW w:w="4950" w:type="dxa"/>
          </w:tcPr>
          <w:p w14:paraId="0D24E9C4" w14:textId="00792919" w:rsidR="00FD248C" w:rsidRDefault="00FD248C" w:rsidP="0099313C">
            <w:pPr>
              <w:pStyle w:val="PleaseReviewReport"/>
              <w:rPr>
                <w:color w:val="FF0000"/>
              </w:rPr>
            </w:pPr>
            <w:r w:rsidRPr="00CF6F0A">
              <w:rPr>
                <w:color w:val="FF0000"/>
              </w:rPr>
              <w:t>Considered but not incorporated.</w:t>
            </w:r>
          </w:p>
          <w:p w14:paraId="432A5DC7" w14:textId="77777777" w:rsidR="008268AE" w:rsidRDefault="008268AE" w:rsidP="0099313C">
            <w:pPr>
              <w:pStyle w:val="PleaseReviewReport"/>
              <w:rPr>
                <w:color w:val="FF0000"/>
              </w:rPr>
            </w:pPr>
          </w:p>
          <w:p w14:paraId="7FAE3291" w14:textId="33E63B0A" w:rsidR="000D3672" w:rsidRDefault="008268AE" w:rsidP="0099313C">
            <w:pPr>
              <w:pStyle w:val="PleaseReviewReport"/>
              <w:rPr>
                <w:b/>
              </w:rPr>
            </w:pPr>
            <w:r w:rsidRPr="00F23FEB">
              <w:rPr>
                <w:color w:val="FF0000"/>
              </w:rPr>
              <w:t>(</w:t>
            </w:r>
            <w:r>
              <w:t>Refer to</w:t>
            </w:r>
            <w:r w:rsidRPr="00F23FEB">
              <w:t xml:space="preserve"> response to comment 29)</w:t>
            </w:r>
          </w:p>
        </w:tc>
      </w:tr>
      <w:tr w:rsidR="000D3672" w14:paraId="0AC83514" w14:textId="77777777" w:rsidTr="0099313C">
        <w:tc>
          <w:tcPr>
            <w:tcW w:w="787" w:type="dxa"/>
          </w:tcPr>
          <w:p w14:paraId="464E268A" w14:textId="77777777" w:rsidR="000D3672" w:rsidRDefault="000D3672" w:rsidP="0099313C">
            <w:pPr>
              <w:pStyle w:val="PleaseReviewReport"/>
              <w:jc w:val="center"/>
            </w:pPr>
            <w:r>
              <w:t>40</w:t>
            </w:r>
          </w:p>
        </w:tc>
        <w:tc>
          <w:tcPr>
            <w:tcW w:w="630" w:type="dxa"/>
          </w:tcPr>
          <w:p w14:paraId="3F294A0F" w14:textId="77777777" w:rsidR="000D3672" w:rsidRDefault="000D3672" w:rsidP="0099313C">
            <w:pPr>
              <w:pStyle w:val="PleaseReviewReport"/>
              <w:jc w:val="center"/>
            </w:pPr>
            <w:r>
              <w:t>43</w:t>
            </w:r>
          </w:p>
        </w:tc>
        <w:tc>
          <w:tcPr>
            <w:tcW w:w="3600" w:type="dxa"/>
          </w:tcPr>
          <w:p w14:paraId="2E0AF7B1" w14:textId="77777777" w:rsidR="000D3672" w:rsidRDefault="000D3672" w:rsidP="0099313C">
            <w:pPr>
              <w:pStyle w:val="PleaseReviewReport"/>
            </w:pPr>
            <w:r>
              <w:rPr>
                <w:rFonts w:ascii="Times New Roman" w:hAnsi="Times New Roman" w:cs="Times New Roman"/>
                <w:sz w:val="22"/>
                <w:szCs w:val="22"/>
              </w:rPr>
              <w:t>The efficacy of schedules 1 and 2 was calculated based on a total of 48 700 and 10 7135 third-instar larvae treated with no adult emergence respectively; the control emergence was 92.4%.</w:t>
            </w:r>
          </w:p>
        </w:tc>
        <w:tc>
          <w:tcPr>
            <w:tcW w:w="360" w:type="dxa"/>
          </w:tcPr>
          <w:p w14:paraId="75CD1DC2" w14:textId="77777777" w:rsidR="000D3672" w:rsidRDefault="000D3672" w:rsidP="0099313C">
            <w:pPr>
              <w:pStyle w:val="PleaseReviewReport"/>
              <w:jc w:val="center"/>
            </w:pPr>
            <w:r>
              <w:t>C</w:t>
            </w:r>
          </w:p>
        </w:tc>
        <w:tc>
          <w:tcPr>
            <w:tcW w:w="4950" w:type="dxa"/>
          </w:tcPr>
          <w:p w14:paraId="58FBA139" w14:textId="77777777" w:rsidR="000D3672" w:rsidRDefault="000D3672" w:rsidP="0099313C">
            <w:pPr>
              <w:pStyle w:val="PleaseReviewReport"/>
            </w:pPr>
            <w:r>
              <w:rPr>
                <w:b/>
              </w:rPr>
              <w:t>Iran </w:t>
            </w:r>
            <w:r>
              <w:br/>
              <w:t>why we don&amp;#39;t add these numbers?</w:t>
            </w:r>
          </w:p>
          <w:p w14:paraId="4864EA63" w14:textId="77777777" w:rsidR="000D3672" w:rsidRDefault="000D3672" w:rsidP="0099313C">
            <w:pPr>
              <w:pStyle w:val="PleaseReviewReport"/>
            </w:pPr>
            <w:r>
              <w:rPr>
                <w:i/>
              </w:rPr>
              <w:t>Category : TECHNICAL </w:t>
            </w:r>
          </w:p>
        </w:tc>
        <w:tc>
          <w:tcPr>
            <w:tcW w:w="4950" w:type="dxa"/>
          </w:tcPr>
          <w:p w14:paraId="6280BA45" w14:textId="77777777" w:rsidR="00FD248C" w:rsidRDefault="00FD248C" w:rsidP="0099313C">
            <w:pPr>
              <w:pStyle w:val="PleaseReviewReport"/>
              <w:rPr>
                <w:color w:val="FF0000"/>
              </w:rPr>
            </w:pPr>
            <w:r w:rsidRPr="00CF6F0A">
              <w:rPr>
                <w:color w:val="FF0000"/>
              </w:rPr>
              <w:t>Considered but not incorporated.</w:t>
            </w:r>
          </w:p>
          <w:p w14:paraId="6472F38E" w14:textId="77777777" w:rsidR="008268AE" w:rsidRDefault="008268AE" w:rsidP="0099313C">
            <w:pPr>
              <w:pStyle w:val="PleaseReviewReport"/>
              <w:rPr>
                <w:color w:val="FF0000"/>
              </w:rPr>
            </w:pPr>
          </w:p>
          <w:p w14:paraId="30B42A51" w14:textId="54694B31" w:rsidR="000D3672" w:rsidRDefault="008268AE" w:rsidP="0099313C">
            <w:pPr>
              <w:pStyle w:val="PleaseReviewReport"/>
              <w:rPr>
                <w:b/>
              </w:rPr>
            </w:pPr>
            <w:r w:rsidRPr="00F23FEB">
              <w:rPr>
                <w:color w:val="FF0000"/>
              </w:rPr>
              <w:t>(</w:t>
            </w:r>
            <w:r>
              <w:t>Refer to</w:t>
            </w:r>
            <w:r w:rsidRPr="00F23FEB">
              <w:t xml:space="preserve"> response to comment 29)</w:t>
            </w:r>
          </w:p>
        </w:tc>
      </w:tr>
      <w:tr w:rsidR="000D3672" w14:paraId="74A5D9AF" w14:textId="77777777" w:rsidTr="0099313C">
        <w:tc>
          <w:tcPr>
            <w:tcW w:w="787" w:type="dxa"/>
            <w:shd w:val="clear" w:color="auto" w:fill="D9D9D9"/>
          </w:tcPr>
          <w:p w14:paraId="3DA8F6F7" w14:textId="77777777" w:rsidR="000D3672" w:rsidRDefault="000D3672" w:rsidP="0099313C">
            <w:pPr>
              <w:pStyle w:val="PleaseReviewReport"/>
              <w:jc w:val="center"/>
            </w:pPr>
            <w:r>
              <w:t>41</w:t>
            </w:r>
          </w:p>
        </w:tc>
        <w:tc>
          <w:tcPr>
            <w:tcW w:w="630" w:type="dxa"/>
            <w:shd w:val="clear" w:color="auto" w:fill="D9D9D9"/>
          </w:tcPr>
          <w:p w14:paraId="16172C23" w14:textId="77777777" w:rsidR="000D3672" w:rsidRDefault="000D3672" w:rsidP="0099313C">
            <w:pPr>
              <w:pStyle w:val="PleaseReviewReport"/>
              <w:jc w:val="center"/>
            </w:pPr>
            <w:r>
              <w:t>44</w:t>
            </w:r>
          </w:p>
        </w:tc>
        <w:tc>
          <w:tcPr>
            <w:tcW w:w="3600" w:type="dxa"/>
            <w:shd w:val="clear" w:color="auto" w:fill="D9D9D9"/>
          </w:tcPr>
          <w:p w14:paraId="1204FC5B" w14:textId="77777777" w:rsidR="000D3672" w:rsidRDefault="000D3672" w:rsidP="0099313C">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0000FF"/>
                <w:sz w:val="22"/>
                <w:szCs w:val="22"/>
              </w:rPr>
              <w:t xml:space="preserve">pumila, </w:t>
            </w:r>
            <w:r>
              <w:rPr>
                <w:rFonts w:ascii="Times New Roman" w:hAnsi="Times New Roman" w:cs="Times New Roman"/>
                <w:i/>
                <w:color w:val="00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 Citrus sinensis,</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trike/>
                <w:color w:val="0000FF"/>
                <w:sz w:val="22"/>
                <w:szCs w:val="22"/>
              </w:rPr>
              <w:t xml:space="preserve">, and </w:t>
            </w:r>
            <w:r>
              <w:rPr>
                <w:rFonts w:ascii="Times New Roman" w:hAnsi="Times New Roman" w:cs="Times New Roman"/>
                <w:color w:val="0000FF"/>
                <w:sz w:val="22"/>
                <w:szCs w:val="22"/>
                <w:u w:val="single"/>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w:t>
            </w:r>
            <w:r>
              <w:rPr>
                <w:rFonts w:ascii="Times New Roman" w:hAnsi="Times New Roman" w:cs="Times New Roman"/>
                <w:strike/>
                <w:color w:val="0000FF"/>
                <w:sz w:val="22"/>
                <w:szCs w:val="22"/>
              </w:rPr>
              <w:t>;</w:t>
            </w:r>
            <w:r>
              <w:rPr>
                <w:rFonts w:ascii="Times New Roman" w:hAnsi="Times New Roman" w:cs="Times New Roman"/>
                <w:color w:val="0000FF"/>
                <w:sz w:val="22"/>
                <w:szCs w:val="22"/>
                <w:u w:val="single"/>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0000FF"/>
                <w:sz w:val="22"/>
                <w:szCs w:val="22"/>
              </w:rPr>
              <w:t xml:space="preserve">2004b, </w:t>
            </w:r>
            <w:r>
              <w:rPr>
                <w:rFonts w:ascii="Times New Roman" w:hAnsi="Times New Roman" w:cs="Times New Roman"/>
                <w:color w:val="0000FF"/>
                <w:sz w:val="22"/>
                <w:szCs w:val="22"/>
                <w:u w:val="single"/>
              </w:rPr>
              <w:t xml:space="preserve">2004b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14:paraId="6451E707" w14:textId="77777777" w:rsidR="000D3672" w:rsidRDefault="000D3672" w:rsidP="0099313C">
            <w:pPr>
              <w:pStyle w:val="PleaseReviewReport"/>
              <w:jc w:val="center"/>
            </w:pPr>
            <w:r>
              <w:t>P</w:t>
            </w:r>
          </w:p>
        </w:tc>
        <w:tc>
          <w:tcPr>
            <w:tcW w:w="4950" w:type="dxa"/>
            <w:shd w:val="clear" w:color="auto" w:fill="D9D9D9"/>
          </w:tcPr>
          <w:p w14:paraId="3518EBAF" w14:textId="77777777" w:rsidR="000D3672" w:rsidRDefault="000D3672" w:rsidP="0099313C">
            <w:pPr>
              <w:pStyle w:val="PleaseReviewReport"/>
            </w:pPr>
            <w:r>
              <w:rPr>
                <w:b/>
              </w:rPr>
              <w:t>European Union </w:t>
            </w:r>
            <w:r>
              <w:br/>
              <w:t>Several typos.</w:t>
            </w:r>
          </w:p>
          <w:p w14:paraId="181660E2" w14:textId="77777777" w:rsidR="000D3672" w:rsidRDefault="000D3672" w:rsidP="0099313C">
            <w:pPr>
              <w:pStyle w:val="PleaseReviewReport"/>
            </w:pPr>
            <w:r>
              <w:rPr>
                <w:i/>
              </w:rPr>
              <w:t>Category : EDITORIAL </w:t>
            </w:r>
          </w:p>
        </w:tc>
        <w:tc>
          <w:tcPr>
            <w:tcW w:w="4950" w:type="dxa"/>
            <w:shd w:val="clear" w:color="auto" w:fill="D9D9D9"/>
          </w:tcPr>
          <w:p w14:paraId="2D8F7C71" w14:textId="77777777" w:rsidR="000D3672" w:rsidRPr="00FD248C" w:rsidRDefault="00FD248C" w:rsidP="0099313C">
            <w:pPr>
              <w:pStyle w:val="PleaseReviewReport"/>
            </w:pPr>
            <w:r w:rsidRPr="00FD248C">
              <w:rPr>
                <w:color w:val="FF0000"/>
              </w:rPr>
              <w:t>Incorporated</w:t>
            </w:r>
          </w:p>
        </w:tc>
      </w:tr>
      <w:tr w:rsidR="000D3672" w14:paraId="629CFB2F" w14:textId="77777777" w:rsidTr="0099313C">
        <w:tc>
          <w:tcPr>
            <w:tcW w:w="787" w:type="dxa"/>
            <w:shd w:val="clear" w:color="auto" w:fill="D9D9D9"/>
          </w:tcPr>
          <w:p w14:paraId="199CF83A" w14:textId="77777777" w:rsidR="000D3672" w:rsidRDefault="000D3672" w:rsidP="0099313C">
            <w:pPr>
              <w:pStyle w:val="PleaseReviewReport"/>
              <w:jc w:val="center"/>
            </w:pPr>
            <w:r>
              <w:t>42</w:t>
            </w:r>
          </w:p>
        </w:tc>
        <w:tc>
          <w:tcPr>
            <w:tcW w:w="630" w:type="dxa"/>
            <w:shd w:val="clear" w:color="auto" w:fill="D9D9D9"/>
          </w:tcPr>
          <w:p w14:paraId="35EB810B" w14:textId="77777777" w:rsidR="000D3672" w:rsidRDefault="000D3672" w:rsidP="0099313C">
            <w:pPr>
              <w:pStyle w:val="PleaseReviewReport"/>
              <w:jc w:val="center"/>
            </w:pPr>
            <w:r>
              <w:t>44</w:t>
            </w:r>
          </w:p>
        </w:tc>
        <w:tc>
          <w:tcPr>
            <w:tcW w:w="3600" w:type="dxa"/>
            <w:shd w:val="clear" w:color="auto" w:fill="D9D9D9"/>
          </w:tcPr>
          <w:p w14:paraId="26C250C6" w14:textId="77777777" w:rsidR="000D3672" w:rsidRDefault="000D3672" w:rsidP="0099313C">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FF00FF"/>
                <w:sz w:val="22"/>
                <w:szCs w:val="22"/>
              </w:rPr>
              <w:t xml:space="preserve">pumila, </w:t>
            </w:r>
            <w:r>
              <w:rPr>
                <w:rFonts w:ascii="Times New Roman" w:hAnsi="Times New Roman" w:cs="Times New Roman"/>
                <w:i/>
                <w:color w:val="FF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 Citrus sinensis,</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w:t>
            </w:r>
            <w:r>
              <w:rPr>
                <w:rFonts w:ascii="Times New Roman" w:hAnsi="Times New Roman" w:cs="Times New Roman"/>
                <w:strike/>
                <w:color w:val="FF00FF"/>
                <w:sz w:val="22"/>
                <w:szCs w:val="22"/>
              </w:rPr>
              <w:t>;</w:t>
            </w:r>
            <w:r>
              <w:rPr>
                <w:rFonts w:ascii="Times New Roman" w:hAnsi="Times New Roman" w:cs="Times New Roman"/>
                <w:color w:val="FF00FF"/>
                <w:sz w:val="22"/>
                <w:szCs w:val="22"/>
                <w:u w:val="single"/>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FF00FF"/>
                <w:sz w:val="22"/>
                <w:szCs w:val="22"/>
              </w:rPr>
              <w:t xml:space="preserve">2004b, </w:t>
            </w:r>
            <w:r>
              <w:rPr>
                <w:rFonts w:ascii="Times New Roman" w:hAnsi="Times New Roman" w:cs="Times New Roman"/>
                <w:color w:val="FF00FF"/>
                <w:sz w:val="22"/>
                <w:szCs w:val="22"/>
                <w:u w:val="single"/>
              </w:rPr>
              <w:t xml:space="preserve">2004b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14:paraId="07A1843D" w14:textId="77777777" w:rsidR="000D3672" w:rsidRDefault="000D3672" w:rsidP="0099313C">
            <w:pPr>
              <w:pStyle w:val="PleaseReviewReport"/>
              <w:jc w:val="center"/>
            </w:pPr>
            <w:r>
              <w:t>P</w:t>
            </w:r>
          </w:p>
        </w:tc>
        <w:tc>
          <w:tcPr>
            <w:tcW w:w="4950" w:type="dxa"/>
            <w:shd w:val="clear" w:color="auto" w:fill="D9D9D9"/>
          </w:tcPr>
          <w:p w14:paraId="5A5AD680" w14:textId="77777777" w:rsidR="000D3672" w:rsidRDefault="000D3672" w:rsidP="0099313C">
            <w:pPr>
              <w:pStyle w:val="PleaseReviewReport"/>
            </w:pPr>
            <w:r>
              <w:rPr>
                <w:b/>
              </w:rPr>
              <w:t>EPPO </w:t>
            </w:r>
            <w:r>
              <w:br/>
              <w:t>Several typos.</w:t>
            </w:r>
          </w:p>
          <w:p w14:paraId="69E3CB22" w14:textId="77777777" w:rsidR="000D3672" w:rsidRDefault="000D3672" w:rsidP="0099313C">
            <w:pPr>
              <w:pStyle w:val="PleaseReviewReport"/>
            </w:pPr>
            <w:r>
              <w:rPr>
                <w:i/>
              </w:rPr>
              <w:t>Category : EDITORIAL </w:t>
            </w:r>
          </w:p>
        </w:tc>
        <w:tc>
          <w:tcPr>
            <w:tcW w:w="4950" w:type="dxa"/>
            <w:shd w:val="clear" w:color="auto" w:fill="D9D9D9"/>
          </w:tcPr>
          <w:p w14:paraId="62F4C100" w14:textId="77777777" w:rsidR="000D3672" w:rsidRPr="00FD248C" w:rsidRDefault="00FD248C" w:rsidP="0099313C">
            <w:pPr>
              <w:pStyle w:val="PleaseReviewReport"/>
            </w:pPr>
            <w:r w:rsidRPr="00FD248C">
              <w:rPr>
                <w:color w:val="FF0000"/>
              </w:rPr>
              <w:t>Incorporated</w:t>
            </w:r>
          </w:p>
        </w:tc>
      </w:tr>
      <w:tr w:rsidR="000D3672" w14:paraId="4B66E71E" w14:textId="77777777" w:rsidTr="0099313C">
        <w:tc>
          <w:tcPr>
            <w:tcW w:w="787" w:type="dxa"/>
            <w:shd w:val="clear" w:color="auto" w:fill="D9D9D9"/>
          </w:tcPr>
          <w:p w14:paraId="3B5D2047" w14:textId="77777777" w:rsidR="000D3672" w:rsidRDefault="000D3672" w:rsidP="0099313C">
            <w:pPr>
              <w:pStyle w:val="PleaseReviewReport"/>
              <w:jc w:val="center"/>
            </w:pPr>
            <w:r>
              <w:t>43</w:t>
            </w:r>
          </w:p>
        </w:tc>
        <w:tc>
          <w:tcPr>
            <w:tcW w:w="630" w:type="dxa"/>
            <w:shd w:val="clear" w:color="auto" w:fill="D9D9D9"/>
          </w:tcPr>
          <w:p w14:paraId="7EAC1456" w14:textId="77777777" w:rsidR="000D3672" w:rsidRDefault="000D3672" w:rsidP="0099313C">
            <w:pPr>
              <w:pStyle w:val="PleaseReviewReport"/>
              <w:jc w:val="center"/>
            </w:pPr>
            <w:r>
              <w:t>44</w:t>
            </w:r>
          </w:p>
        </w:tc>
        <w:tc>
          <w:tcPr>
            <w:tcW w:w="3600" w:type="dxa"/>
            <w:shd w:val="clear" w:color="auto" w:fill="D9D9D9"/>
          </w:tcPr>
          <w:p w14:paraId="2A953190" w14:textId="77777777" w:rsidR="000D3672" w:rsidRDefault="000D3672" w:rsidP="0099313C">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 Citrus sinensis,</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color w:val="4B0082"/>
                <w:sz w:val="22"/>
                <w:szCs w:val="22"/>
                <w:u w:val="single"/>
              </w:rPr>
              <w:t>Bactrocera dorsalis (Psidium guajava,</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2004b,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14:paraId="389B20C7" w14:textId="77777777" w:rsidR="000D3672" w:rsidRDefault="000D3672" w:rsidP="0099313C">
            <w:pPr>
              <w:pStyle w:val="PleaseReviewReport"/>
              <w:jc w:val="center"/>
            </w:pPr>
            <w:r>
              <w:t>P</w:t>
            </w:r>
          </w:p>
        </w:tc>
        <w:tc>
          <w:tcPr>
            <w:tcW w:w="4950" w:type="dxa"/>
            <w:shd w:val="clear" w:color="auto" w:fill="D9D9D9"/>
          </w:tcPr>
          <w:p w14:paraId="3245465D" w14:textId="77777777" w:rsidR="000D3672" w:rsidRDefault="000D3672" w:rsidP="0099313C">
            <w:pPr>
              <w:pStyle w:val="PleaseReviewReport"/>
            </w:pPr>
            <w:r>
              <w:rPr>
                <w:b/>
              </w:rPr>
              <w:t>China </w:t>
            </w:r>
            <w:r>
              <w:br/>
              <w:t>This research has been published and adopted for developing a draft Annex to ISPM 28.</w:t>
            </w:r>
          </w:p>
          <w:p w14:paraId="26A92FFC" w14:textId="77777777" w:rsidR="000D3672" w:rsidRDefault="000D3672" w:rsidP="0099313C">
            <w:pPr>
              <w:pStyle w:val="PleaseReviewReport"/>
            </w:pPr>
            <w:r>
              <w:rPr>
                <w:i/>
              </w:rPr>
              <w:t>Category : SUBSTANTIVE </w:t>
            </w:r>
          </w:p>
        </w:tc>
        <w:tc>
          <w:tcPr>
            <w:tcW w:w="4950" w:type="dxa"/>
            <w:shd w:val="clear" w:color="auto" w:fill="D9D9D9"/>
          </w:tcPr>
          <w:p w14:paraId="43A293FD" w14:textId="77777777" w:rsidR="00A534CD" w:rsidRPr="00A534CD" w:rsidRDefault="00A534CD" w:rsidP="0099313C">
            <w:pPr>
              <w:pStyle w:val="PleaseReviewReport"/>
              <w:rPr>
                <w:color w:val="FF0000"/>
              </w:rPr>
            </w:pPr>
            <w:r w:rsidRPr="00A534CD">
              <w:rPr>
                <w:color w:val="FF0000"/>
              </w:rPr>
              <w:t xml:space="preserve">Considered but not incorporated. </w:t>
            </w:r>
          </w:p>
          <w:p w14:paraId="4F1428A7" w14:textId="77777777" w:rsidR="00A534CD" w:rsidRPr="00A534CD" w:rsidRDefault="00A534CD" w:rsidP="0099313C">
            <w:pPr>
              <w:pStyle w:val="PleaseReviewReport"/>
              <w:rPr>
                <w:color w:val="FF0000"/>
              </w:rPr>
            </w:pPr>
          </w:p>
          <w:p w14:paraId="53685D0B" w14:textId="77777777" w:rsidR="00A534CD" w:rsidRPr="00A534CD" w:rsidRDefault="00A534CD" w:rsidP="0099313C">
            <w:pPr>
              <w:pStyle w:val="PleaseReviewReport"/>
              <w:rPr>
                <w:color w:val="FF0000"/>
              </w:rPr>
            </w:pPr>
          </w:p>
          <w:p w14:paraId="65C648AF" w14:textId="77777777" w:rsidR="00A534CD" w:rsidRPr="00A534CD" w:rsidRDefault="00A534CD" w:rsidP="0099313C">
            <w:pPr>
              <w:pStyle w:val="PleaseReviewReport"/>
              <w:rPr>
                <w:color w:val="FF0000"/>
              </w:rPr>
            </w:pPr>
          </w:p>
          <w:p w14:paraId="02DF4BAD" w14:textId="77777777" w:rsidR="000D3672" w:rsidRDefault="00266AC3" w:rsidP="0099313C">
            <w:pPr>
              <w:pStyle w:val="PleaseReviewReport"/>
              <w:rPr>
                <w:b/>
              </w:rPr>
            </w:pPr>
            <w:r w:rsidRPr="00A534CD">
              <w:rPr>
                <w:color w:val="FF0000"/>
              </w:rPr>
              <w:t>Th</w:t>
            </w:r>
            <w:r w:rsidR="00F82E40" w:rsidRPr="00A534CD">
              <w:rPr>
                <w:color w:val="FF0000"/>
              </w:rPr>
              <w:t xml:space="preserve">e list of pests and hosts has been generated </w:t>
            </w:r>
            <w:r w:rsidR="00A534CD" w:rsidRPr="00A534CD">
              <w:rPr>
                <w:color w:val="FF0000"/>
              </w:rPr>
              <w:t xml:space="preserve">from reviews undertaken by the TPPT. Reasearch of </w:t>
            </w:r>
            <w:r w:rsidR="00A534CD" w:rsidRPr="00A534CD">
              <w:rPr>
                <w:i/>
                <w:color w:val="FF0000"/>
              </w:rPr>
              <w:t>Bactrocera dorsalis</w:t>
            </w:r>
            <w:r w:rsidR="00A534CD" w:rsidRPr="00A534CD">
              <w:rPr>
                <w:color w:val="FF0000"/>
              </w:rPr>
              <w:t xml:space="preserve"> and </w:t>
            </w:r>
            <w:r w:rsidR="00A534CD" w:rsidRPr="00A534CD">
              <w:rPr>
                <w:i/>
                <w:color w:val="FF0000"/>
              </w:rPr>
              <w:t>Psidium guajava</w:t>
            </w:r>
            <w:r w:rsidR="00A534CD" w:rsidRPr="00A534CD">
              <w:rPr>
                <w:color w:val="FF0000"/>
              </w:rPr>
              <w:t xml:space="preserve"> </w:t>
            </w:r>
            <w:r w:rsidRPr="00A534CD">
              <w:rPr>
                <w:color w:val="FF0000"/>
              </w:rPr>
              <w:t>is</w:t>
            </w:r>
            <w:r w:rsidR="00A534CD" w:rsidRPr="00A534CD">
              <w:rPr>
                <w:color w:val="FF0000"/>
              </w:rPr>
              <w:t xml:space="preserve"> curr</w:t>
            </w:r>
            <w:r w:rsidR="00A534CD">
              <w:rPr>
                <w:color w:val="FF0000"/>
              </w:rPr>
              <w:t>ently</w:t>
            </w:r>
            <w:r w:rsidR="00A534CD" w:rsidRPr="00A534CD">
              <w:rPr>
                <w:color w:val="FF0000"/>
              </w:rPr>
              <w:t xml:space="preserve"> under review and could be in</w:t>
            </w:r>
            <w:r w:rsidR="00FD248C">
              <w:rPr>
                <w:color w:val="FF0000"/>
              </w:rPr>
              <w:t>cluded</w:t>
            </w:r>
            <w:r w:rsidR="00A534CD" w:rsidRPr="00A534CD">
              <w:rPr>
                <w:color w:val="FF0000"/>
              </w:rPr>
              <w:t xml:space="preserve"> in the future if the dr</w:t>
            </w:r>
            <w:r w:rsidR="00A534CD">
              <w:rPr>
                <w:color w:val="FF0000"/>
              </w:rPr>
              <w:t>aft annex is approved.</w:t>
            </w:r>
            <w:r w:rsidRPr="00A534CD">
              <w:rPr>
                <w:b/>
                <w:color w:val="FF0000"/>
              </w:rPr>
              <w:t xml:space="preserve"> </w:t>
            </w:r>
          </w:p>
        </w:tc>
      </w:tr>
      <w:tr w:rsidR="000D3672" w14:paraId="7D847D9A" w14:textId="77777777" w:rsidTr="0099313C">
        <w:tc>
          <w:tcPr>
            <w:tcW w:w="10327" w:type="dxa"/>
            <w:gridSpan w:val="5"/>
            <w:vAlign w:val="center"/>
          </w:tcPr>
          <w:p w14:paraId="45BD3760" w14:textId="77777777" w:rsidR="000D3672" w:rsidRDefault="000D3672" w:rsidP="0099313C">
            <w:pPr>
              <w:pStyle w:val="Normal660"/>
            </w:pPr>
            <w:r>
              <w:t>References</w:t>
            </w:r>
          </w:p>
        </w:tc>
        <w:tc>
          <w:tcPr>
            <w:tcW w:w="4950" w:type="dxa"/>
          </w:tcPr>
          <w:p w14:paraId="070247AD" w14:textId="77777777" w:rsidR="000D3672" w:rsidRDefault="000D3672" w:rsidP="0099313C">
            <w:pPr>
              <w:pStyle w:val="Normal660"/>
            </w:pPr>
          </w:p>
        </w:tc>
      </w:tr>
      <w:tr w:rsidR="000D3672" w14:paraId="31B18158" w14:textId="77777777" w:rsidTr="0099313C">
        <w:tc>
          <w:tcPr>
            <w:tcW w:w="787" w:type="dxa"/>
          </w:tcPr>
          <w:p w14:paraId="5ED38144" w14:textId="77777777" w:rsidR="000D3672" w:rsidRDefault="000D3672" w:rsidP="0099313C">
            <w:pPr>
              <w:pStyle w:val="PleaseReviewReport"/>
              <w:jc w:val="center"/>
            </w:pPr>
            <w:r>
              <w:t>44</w:t>
            </w:r>
          </w:p>
        </w:tc>
        <w:tc>
          <w:tcPr>
            <w:tcW w:w="630" w:type="dxa"/>
          </w:tcPr>
          <w:p w14:paraId="73130583" w14:textId="77777777" w:rsidR="000D3672" w:rsidRDefault="000D3672" w:rsidP="0099313C">
            <w:pPr>
              <w:pStyle w:val="PleaseReviewReport"/>
              <w:jc w:val="center"/>
            </w:pPr>
            <w:r>
              <w:t>51</w:t>
            </w:r>
          </w:p>
        </w:tc>
        <w:tc>
          <w:tcPr>
            <w:tcW w:w="3600" w:type="dxa"/>
          </w:tcPr>
          <w:p w14:paraId="3BC75D70" w14:textId="77777777" w:rsidR="000D3672" w:rsidRDefault="000D3672" w:rsidP="0099313C">
            <w:pPr>
              <w:pStyle w:val="PleaseReviewReport"/>
            </w:pPr>
            <w:r>
              <w:rPr>
                <w:rFonts w:ascii="Times New Roman" w:hAnsi="Times New Roman" w:cs="Times New Roman"/>
                <w:b/>
                <w:bCs/>
                <w:strike/>
                <w:color w:val="4B0082"/>
                <w:sz w:val="22"/>
                <w:szCs w:val="22"/>
              </w:rPr>
              <w:t xml:space="preserve">Hallman </w:t>
            </w:r>
            <w:r>
              <w:rPr>
                <w:rFonts w:ascii="Times New Roman" w:hAnsi="Times New Roman" w:cs="Times New Roman"/>
                <w:b/>
                <w:bCs/>
                <w:color w:val="4B0082"/>
                <w:sz w:val="22"/>
                <w:szCs w:val="22"/>
                <w:u w:val="single"/>
              </w:rPr>
              <w:t xml:space="preserve">Hallman, </w:t>
            </w:r>
            <w:r>
              <w:rPr>
                <w:rFonts w:ascii="Times New Roman" w:hAnsi="Times New Roman" w:cs="Times New Roman"/>
                <w:b/>
                <w:bCs/>
                <w:sz w:val="22"/>
                <w:szCs w:val="22"/>
              </w:rPr>
              <w:t>G.J.</w:t>
            </w:r>
            <w:r>
              <w:rPr>
                <w:rFonts w:ascii="Times New Roman" w:hAnsi="Times New Roman" w:cs="Times New Roman"/>
                <w:sz w:val="22"/>
                <w:szCs w:val="22"/>
              </w:rPr>
              <w:t xml:space="preserve"> 2013. Rationale for a generic phytosanitary irradiation dose of 70 Gy for the genus </w:t>
            </w:r>
            <w:r>
              <w:rPr>
                <w:rFonts w:ascii="Times New Roman" w:hAnsi="Times New Roman" w:cs="Times New Roman"/>
                <w:i/>
                <w:sz w:val="22"/>
                <w:szCs w:val="22"/>
              </w:rPr>
              <w:t>Antastrepha</w:t>
            </w:r>
            <w:r>
              <w:rPr>
                <w:rFonts w:ascii="Times New Roman" w:hAnsi="Times New Roman" w:cs="Times New Roman"/>
                <w:sz w:val="22"/>
                <w:szCs w:val="22"/>
              </w:rPr>
              <w:t xml:space="preserve"> (Diptera: Tephritidae). </w:t>
            </w:r>
            <w:r>
              <w:rPr>
                <w:rFonts w:ascii="Times New Roman" w:hAnsi="Times New Roman" w:cs="Times New Roman"/>
                <w:i/>
                <w:sz w:val="22"/>
                <w:szCs w:val="22"/>
              </w:rPr>
              <w:t>Florida Entomologist</w:t>
            </w:r>
            <w:r>
              <w:rPr>
                <w:rFonts w:ascii="Times New Roman" w:hAnsi="Times New Roman" w:cs="Times New Roman"/>
                <w:sz w:val="22"/>
                <w:szCs w:val="22"/>
              </w:rPr>
              <w:t>, 96(3): 983–990.</w:t>
            </w:r>
          </w:p>
        </w:tc>
        <w:tc>
          <w:tcPr>
            <w:tcW w:w="360" w:type="dxa"/>
          </w:tcPr>
          <w:p w14:paraId="6A586C6C" w14:textId="77777777" w:rsidR="000D3672" w:rsidRDefault="000D3672" w:rsidP="0099313C">
            <w:pPr>
              <w:pStyle w:val="PleaseReviewReport"/>
              <w:jc w:val="center"/>
            </w:pPr>
            <w:r>
              <w:t>P</w:t>
            </w:r>
          </w:p>
        </w:tc>
        <w:tc>
          <w:tcPr>
            <w:tcW w:w="4950" w:type="dxa"/>
          </w:tcPr>
          <w:p w14:paraId="5D446A29" w14:textId="77777777" w:rsidR="000D3672" w:rsidRDefault="000D3672" w:rsidP="0099313C">
            <w:pPr>
              <w:pStyle w:val="PleaseReviewReport"/>
            </w:pPr>
            <w:r>
              <w:rPr>
                <w:b/>
              </w:rPr>
              <w:t>China </w:t>
            </w:r>
            <w:r>
              <w:br/>
              <w:t>One comma should be added after the last name.</w:t>
            </w:r>
          </w:p>
          <w:p w14:paraId="24A99B8F" w14:textId="77777777" w:rsidR="000D3672" w:rsidRDefault="000D3672" w:rsidP="0099313C">
            <w:pPr>
              <w:pStyle w:val="PleaseReviewReport"/>
            </w:pPr>
            <w:r>
              <w:rPr>
                <w:i/>
              </w:rPr>
              <w:t>Category : EDITORIAL </w:t>
            </w:r>
          </w:p>
        </w:tc>
        <w:tc>
          <w:tcPr>
            <w:tcW w:w="4950" w:type="dxa"/>
          </w:tcPr>
          <w:p w14:paraId="19C18FAC" w14:textId="77777777" w:rsidR="000D3672" w:rsidRPr="00FD248C" w:rsidRDefault="00FD248C" w:rsidP="0099313C">
            <w:pPr>
              <w:pStyle w:val="PleaseReviewReport"/>
            </w:pPr>
            <w:bookmarkStart w:id="3" w:name="_Hlk32243416"/>
            <w:r w:rsidRPr="00FD248C">
              <w:rPr>
                <w:color w:val="FF0000"/>
              </w:rPr>
              <w:t>Incorporated</w:t>
            </w:r>
            <w:bookmarkEnd w:id="3"/>
          </w:p>
        </w:tc>
      </w:tr>
      <w:tr w:rsidR="000D3672" w14:paraId="63AC4A6D" w14:textId="77777777" w:rsidTr="0099313C">
        <w:tc>
          <w:tcPr>
            <w:tcW w:w="787" w:type="dxa"/>
            <w:shd w:val="clear" w:color="auto" w:fill="D9D9D9"/>
          </w:tcPr>
          <w:p w14:paraId="01BBC7DE" w14:textId="77777777" w:rsidR="000D3672" w:rsidRDefault="000D3672" w:rsidP="0099313C">
            <w:pPr>
              <w:pStyle w:val="PleaseReviewReport"/>
              <w:jc w:val="center"/>
            </w:pPr>
            <w:r>
              <w:t>45</w:t>
            </w:r>
          </w:p>
        </w:tc>
        <w:tc>
          <w:tcPr>
            <w:tcW w:w="630" w:type="dxa"/>
            <w:shd w:val="clear" w:color="auto" w:fill="D9D9D9"/>
          </w:tcPr>
          <w:p w14:paraId="1BEF3A49" w14:textId="77777777" w:rsidR="000D3672" w:rsidRDefault="000D3672" w:rsidP="0099313C">
            <w:pPr>
              <w:pStyle w:val="PleaseReviewReport"/>
              <w:jc w:val="center"/>
            </w:pPr>
            <w:r>
              <w:t>52</w:t>
            </w:r>
          </w:p>
        </w:tc>
        <w:tc>
          <w:tcPr>
            <w:tcW w:w="3600" w:type="dxa"/>
            <w:shd w:val="clear" w:color="auto" w:fill="D9D9D9"/>
          </w:tcPr>
          <w:p w14:paraId="439BC38F" w14:textId="77777777" w:rsidR="000D3672" w:rsidRDefault="000D3672" w:rsidP="0099313C">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0000FF"/>
                <w:sz w:val="22"/>
                <w:szCs w:val="22"/>
              </w:rPr>
              <w:t>1950-1963</w:t>
            </w:r>
            <w:r>
              <w:rPr>
                <w:rFonts w:ascii="Times New Roman" w:hAnsi="Times New Roman" w:cs="Times New Roman"/>
                <w:color w:val="0000FF"/>
                <w:sz w:val="22"/>
                <w:szCs w:val="22"/>
                <w:u w:val="single"/>
              </w:rPr>
              <w:t>1950−1963</w:t>
            </w:r>
            <w:r>
              <w:rPr>
                <w:rFonts w:ascii="Times New Roman" w:hAnsi="Times New Roman" w:cs="Times New Roman"/>
                <w:sz w:val="22"/>
                <w:szCs w:val="22"/>
              </w:rPr>
              <w:t>.</w:t>
            </w:r>
          </w:p>
        </w:tc>
        <w:tc>
          <w:tcPr>
            <w:tcW w:w="360" w:type="dxa"/>
            <w:shd w:val="clear" w:color="auto" w:fill="D9D9D9"/>
          </w:tcPr>
          <w:p w14:paraId="49AA28E7" w14:textId="77777777" w:rsidR="000D3672" w:rsidRDefault="000D3672" w:rsidP="0099313C">
            <w:pPr>
              <w:pStyle w:val="PleaseReviewReport"/>
              <w:jc w:val="center"/>
            </w:pPr>
            <w:r>
              <w:t>P</w:t>
            </w:r>
          </w:p>
        </w:tc>
        <w:tc>
          <w:tcPr>
            <w:tcW w:w="4950" w:type="dxa"/>
            <w:shd w:val="clear" w:color="auto" w:fill="D9D9D9"/>
          </w:tcPr>
          <w:p w14:paraId="1FF00B99" w14:textId="77777777" w:rsidR="000D3672" w:rsidRDefault="000D3672" w:rsidP="0099313C">
            <w:pPr>
              <w:pStyle w:val="PleaseReviewReport"/>
            </w:pPr>
            <w:r>
              <w:rPr>
                <w:b/>
              </w:rPr>
              <w:t>European Union </w:t>
            </w:r>
            <w:r>
              <w:br/>
              <w:t>Typo.</w:t>
            </w:r>
          </w:p>
          <w:p w14:paraId="56F9B2B7" w14:textId="77777777" w:rsidR="000D3672" w:rsidRDefault="000D3672" w:rsidP="0099313C">
            <w:pPr>
              <w:pStyle w:val="PleaseReviewReport"/>
            </w:pPr>
            <w:r>
              <w:rPr>
                <w:i/>
              </w:rPr>
              <w:t>Category : EDITORIAL </w:t>
            </w:r>
          </w:p>
        </w:tc>
        <w:tc>
          <w:tcPr>
            <w:tcW w:w="4950" w:type="dxa"/>
            <w:shd w:val="clear" w:color="auto" w:fill="D9D9D9"/>
          </w:tcPr>
          <w:p w14:paraId="4449F0EB" w14:textId="77777777" w:rsidR="000D3672" w:rsidRDefault="00FD248C" w:rsidP="0099313C">
            <w:pPr>
              <w:pStyle w:val="PleaseReviewReport"/>
              <w:rPr>
                <w:b/>
              </w:rPr>
            </w:pPr>
            <w:r w:rsidRPr="00FD248C">
              <w:rPr>
                <w:color w:val="FF0000"/>
              </w:rPr>
              <w:t>Incorporated</w:t>
            </w:r>
          </w:p>
        </w:tc>
      </w:tr>
      <w:tr w:rsidR="000D3672" w14:paraId="657177C2" w14:textId="77777777" w:rsidTr="0099313C">
        <w:tc>
          <w:tcPr>
            <w:tcW w:w="787" w:type="dxa"/>
            <w:shd w:val="clear" w:color="auto" w:fill="D9D9D9"/>
          </w:tcPr>
          <w:p w14:paraId="63B01661" w14:textId="77777777" w:rsidR="000D3672" w:rsidRDefault="000D3672" w:rsidP="0099313C">
            <w:pPr>
              <w:pStyle w:val="PleaseReviewReport"/>
              <w:jc w:val="center"/>
            </w:pPr>
            <w:r>
              <w:t>46</w:t>
            </w:r>
          </w:p>
        </w:tc>
        <w:tc>
          <w:tcPr>
            <w:tcW w:w="630" w:type="dxa"/>
            <w:shd w:val="clear" w:color="auto" w:fill="D9D9D9"/>
          </w:tcPr>
          <w:p w14:paraId="75577ED2" w14:textId="77777777" w:rsidR="000D3672" w:rsidRDefault="000D3672" w:rsidP="0099313C">
            <w:pPr>
              <w:pStyle w:val="PleaseReviewReport"/>
              <w:jc w:val="center"/>
            </w:pPr>
            <w:r>
              <w:t>52</w:t>
            </w:r>
          </w:p>
        </w:tc>
        <w:tc>
          <w:tcPr>
            <w:tcW w:w="3600" w:type="dxa"/>
            <w:shd w:val="clear" w:color="auto" w:fill="D9D9D9"/>
          </w:tcPr>
          <w:p w14:paraId="38A93A99" w14:textId="77777777" w:rsidR="000D3672" w:rsidRDefault="000D3672" w:rsidP="0099313C">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FF00FF"/>
                <w:sz w:val="22"/>
                <w:szCs w:val="22"/>
              </w:rPr>
              <w:t>1950-1963</w:t>
            </w:r>
            <w:r>
              <w:rPr>
                <w:rFonts w:ascii="Times New Roman" w:hAnsi="Times New Roman" w:cs="Times New Roman"/>
                <w:color w:val="FF00FF"/>
                <w:sz w:val="22"/>
                <w:szCs w:val="22"/>
                <w:u w:val="single"/>
              </w:rPr>
              <w:t>1950−1963</w:t>
            </w:r>
            <w:r>
              <w:rPr>
                <w:rFonts w:ascii="Times New Roman" w:hAnsi="Times New Roman" w:cs="Times New Roman"/>
                <w:sz w:val="22"/>
                <w:szCs w:val="22"/>
              </w:rPr>
              <w:t>.</w:t>
            </w:r>
          </w:p>
        </w:tc>
        <w:tc>
          <w:tcPr>
            <w:tcW w:w="360" w:type="dxa"/>
            <w:shd w:val="clear" w:color="auto" w:fill="D9D9D9"/>
          </w:tcPr>
          <w:p w14:paraId="4F39C03F" w14:textId="77777777" w:rsidR="000D3672" w:rsidRDefault="000D3672" w:rsidP="0099313C">
            <w:pPr>
              <w:pStyle w:val="PleaseReviewReport"/>
              <w:jc w:val="center"/>
            </w:pPr>
            <w:r>
              <w:t>P</w:t>
            </w:r>
          </w:p>
        </w:tc>
        <w:tc>
          <w:tcPr>
            <w:tcW w:w="4950" w:type="dxa"/>
            <w:shd w:val="clear" w:color="auto" w:fill="D9D9D9"/>
          </w:tcPr>
          <w:p w14:paraId="7591015B" w14:textId="77777777" w:rsidR="000D3672" w:rsidRDefault="000D3672" w:rsidP="0099313C">
            <w:pPr>
              <w:pStyle w:val="PleaseReviewReport"/>
            </w:pPr>
            <w:r>
              <w:rPr>
                <w:b/>
              </w:rPr>
              <w:t>EPPO </w:t>
            </w:r>
            <w:r>
              <w:br/>
              <w:t>Typo.</w:t>
            </w:r>
          </w:p>
          <w:p w14:paraId="56EE0368" w14:textId="77777777" w:rsidR="000D3672" w:rsidRDefault="000D3672" w:rsidP="0099313C">
            <w:pPr>
              <w:pStyle w:val="PleaseReviewReport"/>
            </w:pPr>
            <w:r>
              <w:rPr>
                <w:i/>
              </w:rPr>
              <w:t>Category : EDITORIAL </w:t>
            </w:r>
          </w:p>
        </w:tc>
        <w:tc>
          <w:tcPr>
            <w:tcW w:w="4950" w:type="dxa"/>
            <w:shd w:val="clear" w:color="auto" w:fill="D9D9D9"/>
          </w:tcPr>
          <w:p w14:paraId="040596A9" w14:textId="77777777" w:rsidR="000D3672" w:rsidRDefault="00FD248C" w:rsidP="0099313C">
            <w:pPr>
              <w:pStyle w:val="PleaseReviewReport"/>
              <w:rPr>
                <w:b/>
              </w:rPr>
            </w:pPr>
            <w:r w:rsidRPr="00FD248C">
              <w:rPr>
                <w:color w:val="FF0000"/>
              </w:rPr>
              <w:t>Incorporated</w:t>
            </w:r>
          </w:p>
        </w:tc>
      </w:tr>
      <w:tr w:rsidR="000D3672" w14:paraId="0D91660E" w14:textId="77777777" w:rsidTr="0099313C">
        <w:tc>
          <w:tcPr>
            <w:tcW w:w="787" w:type="dxa"/>
          </w:tcPr>
          <w:p w14:paraId="4D0C2751" w14:textId="77777777" w:rsidR="000D3672" w:rsidRDefault="000D3672" w:rsidP="0099313C">
            <w:pPr>
              <w:pStyle w:val="PleaseReviewReport"/>
              <w:jc w:val="center"/>
            </w:pPr>
            <w:r>
              <w:t>47</w:t>
            </w:r>
          </w:p>
        </w:tc>
        <w:tc>
          <w:tcPr>
            <w:tcW w:w="630" w:type="dxa"/>
          </w:tcPr>
          <w:p w14:paraId="664D2018" w14:textId="77777777" w:rsidR="000D3672" w:rsidRDefault="000D3672" w:rsidP="0099313C">
            <w:pPr>
              <w:pStyle w:val="PleaseReviewReport"/>
              <w:jc w:val="center"/>
            </w:pPr>
            <w:r>
              <w:t>56</w:t>
            </w:r>
          </w:p>
        </w:tc>
        <w:tc>
          <w:tcPr>
            <w:tcW w:w="3600" w:type="dxa"/>
          </w:tcPr>
          <w:p w14:paraId="37D53879" w14:textId="77777777" w:rsidR="000D3672" w:rsidRDefault="000D3672" w:rsidP="0099313C">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0000FF"/>
                <w:sz w:val="22"/>
                <w:szCs w:val="22"/>
              </w:rPr>
              <w:t>1-6</w:t>
            </w:r>
            <w:r>
              <w:rPr>
                <w:rFonts w:ascii="Times New Roman" w:hAnsi="Times New Roman" w:cs="Times New Roman"/>
                <w:color w:val="0000FF"/>
                <w:sz w:val="22"/>
                <w:szCs w:val="22"/>
                <w:u w:val="single"/>
              </w:rPr>
              <w:t>1−6</w:t>
            </w:r>
            <w:r>
              <w:rPr>
                <w:rFonts w:ascii="Times New Roman" w:hAnsi="Times New Roman" w:cs="Times New Roman"/>
                <w:sz w:val="22"/>
                <w:szCs w:val="22"/>
              </w:rPr>
              <w:t>.</w:t>
            </w:r>
          </w:p>
        </w:tc>
        <w:tc>
          <w:tcPr>
            <w:tcW w:w="360" w:type="dxa"/>
          </w:tcPr>
          <w:p w14:paraId="09E44830" w14:textId="77777777" w:rsidR="000D3672" w:rsidRDefault="000D3672" w:rsidP="0099313C">
            <w:pPr>
              <w:pStyle w:val="PleaseReviewReport"/>
              <w:jc w:val="center"/>
            </w:pPr>
            <w:r>
              <w:t>P</w:t>
            </w:r>
          </w:p>
        </w:tc>
        <w:tc>
          <w:tcPr>
            <w:tcW w:w="4950" w:type="dxa"/>
          </w:tcPr>
          <w:p w14:paraId="15B1FED4" w14:textId="77777777" w:rsidR="000D3672" w:rsidRDefault="000D3672" w:rsidP="0099313C">
            <w:pPr>
              <w:pStyle w:val="PleaseReviewReport"/>
            </w:pPr>
            <w:r>
              <w:rPr>
                <w:b/>
              </w:rPr>
              <w:t>European Union </w:t>
            </w:r>
            <w:r>
              <w:br/>
              <w:t>Typo.</w:t>
            </w:r>
          </w:p>
          <w:p w14:paraId="6889D6FE" w14:textId="77777777" w:rsidR="000D3672" w:rsidRDefault="000D3672" w:rsidP="0099313C">
            <w:pPr>
              <w:pStyle w:val="PleaseReviewReport"/>
            </w:pPr>
            <w:r>
              <w:rPr>
                <w:i/>
              </w:rPr>
              <w:t>Category : EDITORIAL </w:t>
            </w:r>
          </w:p>
        </w:tc>
        <w:tc>
          <w:tcPr>
            <w:tcW w:w="4950" w:type="dxa"/>
          </w:tcPr>
          <w:p w14:paraId="0B09AF29" w14:textId="77777777" w:rsidR="000D3672" w:rsidRPr="005146A7" w:rsidRDefault="005146A7" w:rsidP="0099313C">
            <w:pPr>
              <w:pStyle w:val="PleaseReviewReport"/>
            </w:pPr>
            <w:r w:rsidRPr="005146A7">
              <w:rPr>
                <w:color w:val="FF0000"/>
              </w:rPr>
              <w:t>Incorporated</w:t>
            </w:r>
          </w:p>
        </w:tc>
      </w:tr>
      <w:tr w:rsidR="000D3672" w14:paraId="3C5AB79A" w14:textId="77777777" w:rsidTr="0099313C">
        <w:tc>
          <w:tcPr>
            <w:tcW w:w="787" w:type="dxa"/>
          </w:tcPr>
          <w:p w14:paraId="1E04D65E" w14:textId="77777777" w:rsidR="000D3672" w:rsidRDefault="000D3672" w:rsidP="0099313C">
            <w:pPr>
              <w:pStyle w:val="PleaseReviewReport"/>
              <w:jc w:val="center"/>
            </w:pPr>
            <w:r>
              <w:t>48</w:t>
            </w:r>
          </w:p>
        </w:tc>
        <w:tc>
          <w:tcPr>
            <w:tcW w:w="630" w:type="dxa"/>
          </w:tcPr>
          <w:p w14:paraId="3AA09F3A" w14:textId="77777777" w:rsidR="000D3672" w:rsidRDefault="000D3672" w:rsidP="0099313C">
            <w:pPr>
              <w:pStyle w:val="PleaseReviewReport"/>
              <w:jc w:val="center"/>
            </w:pPr>
            <w:r>
              <w:t>56</w:t>
            </w:r>
          </w:p>
        </w:tc>
        <w:tc>
          <w:tcPr>
            <w:tcW w:w="3600" w:type="dxa"/>
          </w:tcPr>
          <w:p w14:paraId="3F094E0F" w14:textId="77777777" w:rsidR="000D3672" w:rsidRDefault="000D3672" w:rsidP="0099313C">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FF00FF"/>
                <w:sz w:val="22"/>
                <w:szCs w:val="22"/>
              </w:rPr>
              <w:t>1-6</w:t>
            </w:r>
            <w:r>
              <w:rPr>
                <w:rFonts w:ascii="Times New Roman" w:hAnsi="Times New Roman" w:cs="Times New Roman"/>
                <w:color w:val="FF00FF"/>
                <w:sz w:val="22"/>
                <w:szCs w:val="22"/>
                <w:u w:val="single"/>
              </w:rPr>
              <w:t>1−6</w:t>
            </w:r>
            <w:r>
              <w:rPr>
                <w:rFonts w:ascii="Times New Roman" w:hAnsi="Times New Roman" w:cs="Times New Roman"/>
                <w:sz w:val="22"/>
                <w:szCs w:val="22"/>
              </w:rPr>
              <w:t>.</w:t>
            </w:r>
          </w:p>
        </w:tc>
        <w:tc>
          <w:tcPr>
            <w:tcW w:w="360" w:type="dxa"/>
          </w:tcPr>
          <w:p w14:paraId="6304750E" w14:textId="77777777" w:rsidR="000D3672" w:rsidRDefault="000D3672" w:rsidP="0099313C">
            <w:pPr>
              <w:pStyle w:val="PleaseReviewReport"/>
              <w:jc w:val="center"/>
            </w:pPr>
            <w:r>
              <w:t>P</w:t>
            </w:r>
          </w:p>
        </w:tc>
        <w:tc>
          <w:tcPr>
            <w:tcW w:w="4950" w:type="dxa"/>
          </w:tcPr>
          <w:p w14:paraId="3D0B9199" w14:textId="77777777" w:rsidR="000D3672" w:rsidRDefault="000D3672" w:rsidP="0099313C">
            <w:pPr>
              <w:pStyle w:val="PleaseReviewReport"/>
            </w:pPr>
            <w:r>
              <w:rPr>
                <w:b/>
              </w:rPr>
              <w:t>EPPO </w:t>
            </w:r>
            <w:r>
              <w:br/>
              <w:t>Typo.</w:t>
            </w:r>
          </w:p>
          <w:p w14:paraId="7FDD698E" w14:textId="77777777" w:rsidR="000D3672" w:rsidRDefault="000D3672" w:rsidP="0099313C">
            <w:pPr>
              <w:pStyle w:val="PleaseReviewReport"/>
            </w:pPr>
            <w:r>
              <w:rPr>
                <w:i/>
              </w:rPr>
              <w:t>Category : EDITORIAL </w:t>
            </w:r>
          </w:p>
        </w:tc>
        <w:tc>
          <w:tcPr>
            <w:tcW w:w="4950" w:type="dxa"/>
          </w:tcPr>
          <w:p w14:paraId="6C2757A8" w14:textId="77777777" w:rsidR="000D3672" w:rsidRPr="005146A7" w:rsidRDefault="005146A7" w:rsidP="0099313C">
            <w:pPr>
              <w:pStyle w:val="PleaseReviewReport"/>
              <w:rPr>
                <w:color w:val="FF0000"/>
              </w:rPr>
            </w:pPr>
            <w:r w:rsidRPr="005146A7">
              <w:rPr>
                <w:color w:val="FF0000"/>
              </w:rPr>
              <w:t>Incorporated</w:t>
            </w:r>
          </w:p>
        </w:tc>
      </w:tr>
      <w:tr w:rsidR="000D3672" w14:paraId="75BB01B9" w14:textId="77777777" w:rsidTr="0099313C">
        <w:tc>
          <w:tcPr>
            <w:tcW w:w="787" w:type="dxa"/>
            <w:shd w:val="clear" w:color="auto" w:fill="D9D9D9"/>
          </w:tcPr>
          <w:p w14:paraId="7F425440" w14:textId="77777777" w:rsidR="000D3672" w:rsidRDefault="000D3672" w:rsidP="0099313C">
            <w:pPr>
              <w:pStyle w:val="PleaseReviewReport"/>
              <w:jc w:val="center"/>
            </w:pPr>
            <w:r>
              <w:t>49</w:t>
            </w:r>
          </w:p>
        </w:tc>
        <w:tc>
          <w:tcPr>
            <w:tcW w:w="630" w:type="dxa"/>
            <w:shd w:val="clear" w:color="auto" w:fill="D9D9D9"/>
          </w:tcPr>
          <w:p w14:paraId="2EA71C21" w14:textId="77777777" w:rsidR="000D3672" w:rsidRDefault="000D3672" w:rsidP="0099313C">
            <w:pPr>
              <w:pStyle w:val="PleaseReviewReport"/>
              <w:jc w:val="center"/>
            </w:pPr>
            <w:r>
              <w:t>60</w:t>
            </w:r>
          </w:p>
        </w:tc>
        <w:tc>
          <w:tcPr>
            <w:tcW w:w="3600" w:type="dxa"/>
            <w:shd w:val="clear" w:color="auto" w:fill="D9D9D9"/>
          </w:tcPr>
          <w:p w14:paraId="5BEEE1A6" w14:textId="77777777" w:rsidR="000D3672" w:rsidRDefault="000D3672" w:rsidP="0099313C">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shd w:val="clear" w:color="auto" w:fill="D9D9D9"/>
          </w:tcPr>
          <w:p w14:paraId="765377F7" w14:textId="77777777" w:rsidR="000D3672" w:rsidRDefault="000D3672" w:rsidP="0099313C">
            <w:pPr>
              <w:pStyle w:val="PleaseReviewReport"/>
              <w:jc w:val="center"/>
            </w:pPr>
            <w:r>
              <w:t>P</w:t>
            </w:r>
          </w:p>
        </w:tc>
        <w:tc>
          <w:tcPr>
            <w:tcW w:w="4950" w:type="dxa"/>
            <w:shd w:val="clear" w:color="auto" w:fill="D9D9D9"/>
          </w:tcPr>
          <w:p w14:paraId="7B2E36B0" w14:textId="77777777" w:rsidR="000D3672" w:rsidRDefault="000D3672" w:rsidP="0099313C">
            <w:pPr>
              <w:pStyle w:val="PleaseReviewReport"/>
            </w:pPr>
            <w:r>
              <w:rPr>
                <w:b/>
              </w:rPr>
              <w:t>European Union </w:t>
            </w:r>
            <w:r>
              <w:br/>
              <w:t>Typo.</w:t>
            </w:r>
          </w:p>
          <w:p w14:paraId="36F4F6CC" w14:textId="77777777" w:rsidR="000D3672" w:rsidRDefault="000D3672" w:rsidP="0099313C">
            <w:pPr>
              <w:pStyle w:val="PleaseReviewReport"/>
            </w:pPr>
            <w:r>
              <w:rPr>
                <w:i/>
              </w:rPr>
              <w:t>Category : EDITORIAL </w:t>
            </w:r>
          </w:p>
        </w:tc>
        <w:tc>
          <w:tcPr>
            <w:tcW w:w="4950" w:type="dxa"/>
            <w:shd w:val="clear" w:color="auto" w:fill="D9D9D9"/>
          </w:tcPr>
          <w:p w14:paraId="76BAE816" w14:textId="77777777" w:rsidR="001B268F" w:rsidRDefault="001B268F" w:rsidP="0099313C">
            <w:pPr>
              <w:pStyle w:val="PleaseReviewReport"/>
              <w:rPr>
                <w:highlight w:val="yellow"/>
              </w:rPr>
            </w:pPr>
            <w:r>
              <w:rPr>
                <w:highlight w:val="yellow"/>
              </w:rPr>
              <w:t>Noted.</w:t>
            </w:r>
          </w:p>
          <w:p w14:paraId="6EACC97F" w14:textId="5A5EA86B" w:rsidR="000D3672" w:rsidRPr="003E788F" w:rsidRDefault="008268AE" w:rsidP="0099313C">
            <w:pPr>
              <w:pStyle w:val="PleaseReviewReport"/>
            </w:pPr>
            <w:r w:rsidRPr="003E788F">
              <w:t xml:space="preserve">The PT will be reviwed by the IPPC scientific editor </w:t>
            </w:r>
          </w:p>
        </w:tc>
      </w:tr>
      <w:tr w:rsidR="000D3672" w14:paraId="33042DA2" w14:textId="77777777" w:rsidTr="0099313C">
        <w:tc>
          <w:tcPr>
            <w:tcW w:w="787" w:type="dxa"/>
            <w:shd w:val="clear" w:color="auto" w:fill="D9D9D9"/>
          </w:tcPr>
          <w:p w14:paraId="223E0853" w14:textId="77777777" w:rsidR="000D3672" w:rsidRDefault="000D3672" w:rsidP="0099313C">
            <w:pPr>
              <w:pStyle w:val="PleaseReviewReport"/>
              <w:jc w:val="center"/>
            </w:pPr>
            <w:r>
              <w:t>50</w:t>
            </w:r>
          </w:p>
        </w:tc>
        <w:tc>
          <w:tcPr>
            <w:tcW w:w="630" w:type="dxa"/>
            <w:shd w:val="clear" w:color="auto" w:fill="D9D9D9"/>
          </w:tcPr>
          <w:p w14:paraId="40D22434" w14:textId="77777777" w:rsidR="000D3672" w:rsidRDefault="000D3672" w:rsidP="0099313C">
            <w:pPr>
              <w:pStyle w:val="PleaseReviewReport"/>
              <w:jc w:val="center"/>
            </w:pPr>
            <w:r>
              <w:t>60</w:t>
            </w:r>
          </w:p>
        </w:tc>
        <w:tc>
          <w:tcPr>
            <w:tcW w:w="3600" w:type="dxa"/>
            <w:shd w:val="clear" w:color="auto" w:fill="D9D9D9"/>
          </w:tcPr>
          <w:p w14:paraId="58C3C6BD" w14:textId="77777777" w:rsidR="000D3672" w:rsidRDefault="000D3672" w:rsidP="0099313C">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shd w:val="clear" w:color="auto" w:fill="D9D9D9"/>
          </w:tcPr>
          <w:p w14:paraId="69AC376B" w14:textId="77777777" w:rsidR="000D3672" w:rsidRDefault="000D3672" w:rsidP="0099313C">
            <w:pPr>
              <w:pStyle w:val="PleaseReviewReport"/>
              <w:jc w:val="center"/>
            </w:pPr>
            <w:r>
              <w:t>P</w:t>
            </w:r>
          </w:p>
        </w:tc>
        <w:tc>
          <w:tcPr>
            <w:tcW w:w="4950" w:type="dxa"/>
            <w:shd w:val="clear" w:color="auto" w:fill="D9D9D9"/>
          </w:tcPr>
          <w:p w14:paraId="0ED70041" w14:textId="77777777" w:rsidR="000D3672" w:rsidRDefault="000D3672" w:rsidP="0099313C">
            <w:pPr>
              <w:pStyle w:val="PleaseReviewReport"/>
            </w:pPr>
            <w:r>
              <w:rPr>
                <w:b/>
              </w:rPr>
              <w:t>EPPO </w:t>
            </w:r>
            <w:r>
              <w:br/>
              <w:t>Typo.</w:t>
            </w:r>
          </w:p>
          <w:p w14:paraId="6931852B" w14:textId="77777777" w:rsidR="000D3672" w:rsidRDefault="000D3672" w:rsidP="0099313C">
            <w:pPr>
              <w:pStyle w:val="PleaseReviewReport"/>
            </w:pPr>
            <w:r>
              <w:rPr>
                <w:i/>
              </w:rPr>
              <w:t>Category : EDITORIAL </w:t>
            </w:r>
          </w:p>
        </w:tc>
        <w:tc>
          <w:tcPr>
            <w:tcW w:w="4950" w:type="dxa"/>
            <w:shd w:val="clear" w:color="auto" w:fill="D9D9D9"/>
          </w:tcPr>
          <w:p w14:paraId="5B589796" w14:textId="77777777" w:rsidR="001B268F" w:rsidRDefault="001B268F" w:rsidP="0099313C">
            <w:pPr>
              <w:pStyle w:val="PleaseReviewReport"/>
            </w:pPr>
            <w:r>
              <w:t>Noted</w:t>
            </w:r>
          </w:p>
          <w:p w14:paraId="2BCEAE5F" w14:textId="28C69D38" w:rsidR="000D3672" w:rsidRDefault="008268AE" w:rsidP="0099313C">
            <w:pPr>
              <w:pStyle w:val="PleaseReviewReport"/>
              <w:rPr>
                <w:b/>
              </w:rPr>
            </w:pPr>
            <w:r w:rsidRPr="00F23FEB">
              <w:t>The PT will be reviwed by the IPPC scientific editor</w:t>
            </w:r>
          </w:p>
        </w:tc>
      </w:tr>
      <w:tr w:rsidR="000D3672" w14:paraId="10ACAFEB" w14:textId="77777777" w:rsidTr="0099313C">
        <w:tc>
          <w:tcPr>
            <w:tcW w:w="787" w:type="dxa"/>
            <w:shd w:val="clear" w:color="auto" w:fill="D9D9D9"/>
          </w:tcPr>
          <w:p w14:paraId="42575F64" w14:textId="77777777" w:rsidR="000D3672" w:rsidRDefault="000D3672" w:rsidP="0099313C">
            <w:pPr>
              <w:pStyle w:val="PleaseReviewReport"/>
              <w:jc w:val="center"/>
            </w:pPr>
            <w:r>
              <w:t>51</w:t>
            </w:r>
          </w:p>
        </w:tc>
        <w:tc>
          <w:tcPr>
            <w:tcW w:w="630" w:type="dxa"/>
            <w:shd w:val="clear" w:color="auto" w:fill="D9D9D9"/>
          </w:tcPr>
          <w:p w14:paraId="2CF35A5E" w14:textId="77777777" w:rsidR="000D3672" w:rsidRDefault="000D3672" w:rsidP="0099313C">
            <w:pPr>
              <w:pStyle w:val="PleaseReviewReport"/>
              <w:jc w:val="center"/>
            </w:pPr>
            <w:r>
              <w:t>60</w:t>
            </w:r>
          </w:p>
        </w:tc>
        <w:tc>
          <w:tcPr>
            <w:tcW w:w="3600" w:type="dxa"/>
            <w:shd w:val="clear" w:color="auto" w:fill="D9D9D9"/>
          </w:tcPr>
          <w:p w14:paraId="0EDE963A" w14:textId="77777777" w:rsidR="000D3672" w:rsidRDefault="000D3672" w:rsidP="0099313C">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shd w:val="clear" w:color="auto" w:fill="D9D9D9"/>
          </w:tcPr>
          <w:p w14:paraId="0C35ECE4" w14:textId="77777777" w:rsidR="000D3672" w:rsidRDefault="000D3672" w:rsidP="0099313C">
            <w:pPr>
              <w:pStyle w:val="PleaseReviewReport"/>
              <w:jc w:val="center"/>
            </w:pPr>
            <w:r>
              <w:t>P</w:t>
            </w:r>
          </w:p>
        </w:tc>
        <w:tc>
          <w:tcPr>
            <w:tcW w:w="4950" w:type="dxa"/>
            <w:shd w:val="clear" w:color="auto" w:fill="D9D9D9"/>
          </w:tcPr>
          <w:p w14:paraId="0BCD94B0" w14:textId="77777777" w:rsidR="000D3672" w:rsidRDefault="000D3672" w:rsidP="0099313C">
            <w:pPr>
              <w:pStyle w:val="PleaseReviewReport"/>
            </w:pPr>
            <w:r>
              <w:rPr>
                <w:b/>
              </w:rPr>
              <w:t>China </w:t>
            </w:r>
            <w:r>
              <w:br/>
            </w:r>
          </w:p>
          <w:p w14:paraId="68CDDDB4" w14:textId="77777777" w:rsidR="000D3672" w:rsidRDefault="000D3672" w:rsidP="0099313C">
            <w:pPr>
              <w:pStyle w:val="PleaseReviewReport"/>
            </w:pPr>
            <w:r>
              <w:rPr>
                <w:i/>
              </w:rPr>
              <w:t>Category : SUBSTANTIVE </w:t>
            </w:r>
          </w:p>
        </w:tc>
        <w:tc>
          <w:tcPr>
            <w:tcW w:w="4950" w:type="dxa"/>
            <w:shd w:val="clear" w:color="auto" w:fill="D9D9D9"/>
          </w:tcPr>
          <w:p w14:paraId="47048BA8" w14:textId="77777777" w:rsidR="001B268F" w:rsidRDefault="001B268F" w:rsidP="0099313C">
            <w:pPr>
              <w:pStyle w:val="PleaseReviewReport"/>
            </w:pPr>
            <w:r>
              <w:t>Noted</w:t>
            </w:r>
          </w:p>
          <w:p w14:paraId="3CBF4451" w14:textId="71ABB710" w:rsidR="000D3672" w:rsidRDefault="008268AE" w:rsidP="0099313C">
            <w:pPr>
              <w:pStyle w:val="PleaseReviewReport"/>
              <w:rPr>
                <w:b/>
              </w:rPr>
            </w:pPr>
            <w:r w:rsidRPr="00F23FEB">
              <w:t>The PT will be reviwed by the IPPC scientific editor</w:t>
            </w:r>
          </w:p>
        </w:tc>
      </w:tr>
    </w:tbl>
    <w:p w14:paraId="4BE591B4" w14:textId="77777777" w:rsidR="00403C57" w:rsidRDefault="0099313C" w:rsidP="00153104">
      <w:pPr>
        <w:pStyle w:val="Normal660"/>
      </w:pPr>
      <w:r>
        <w:br w:type="textWrapping" w:clear="all"/>
      </w:r>
    </w:p>
    <w:sectPr w:rsidR="00403C57" w:rsidSect="008C428B">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720" w:bottom="720" w:left="720" w:header="850" w:footer="85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LEACH Peter" w:date="2020-06-16T16:00:00Z" w:initials="LP">
    <w:p w14:paraId="5E298F86" w14:textId="77777777" w:rsidR="00CB1B19" w:rsidRDefault="00CB1B19" w:rsidP="00CB1B19">
      <w:pPr>
        <w:pStyle w:val="CommentText"/>
        <w:rPr>
          <w:lang w:val="en-AU"/>
        </w:rPr>
      </w:pPr>
      <w:bookmarkStart w:id="2" w:name="_GoBack"/>
      <w:bookmarkEnd w:id="2"/>
      <w:r>
        <w:rPr>
          <w:rStyle w:val="CommentReference"/>
        </w:rPr>
        <w:annotationRef/>
      </w:r>
      <w:r>
        <w:rPr>
          <w:lang w:val="en-AU"/>
        </w:rPr>
        <w:t xml:space="preserve">I require assistance on this section as no instar checks were undertaken and all three samples were irradiated at the same time which could be interpreted as pseudo replication.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298F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28E253" w16cid:durableId="226E14C1"/>
  <w16cid:commentId w16cid:paraId="30037333" w16cid:durableId="22936B1E"/>
  <w16cid:commentId w16cid:paraId="302A7650" w16cid:durableId="226E1607"/>
  <w16cid:commentId w16cid:paraId="32F52A32" w16cid:durableId="226E16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61A46" w14:textId="77777777" w:rsidR="002905CB" w:rsidRDefault="002905CB" w:rsidP="00153104">
      <w:pPr>
        <w:spacing w:after="0" w:line="240" w:lineRule="auto"/>
      </w:pPr>
      <w:r>
        <w:separator/>
      </w:r>
    </w:p>
  </w:endnote>
  <w:endnote w:type="continuationSeparator" w:id="0">
    <w:p w14:paraId="5EFFC40A" w14:textId="77777777" w:rsidR="002905CB" w:rsidRDefault="002905CB" w:rsidP="00153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3523F" w14:textId="2EBB08E4" w:rsidR="009876C4" w:rsidRDefault="009876C4" w:rsidP="0099313C">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sidR="00CB1B19">
      <w:rPr>
        <w:noProof/>
      </w:rPr>
      <w:t>14</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CB1B19">
      <w:rPr>
        <w:noProof/>
      </w:rPr>
      <w:t>14</w:t>
    </w:r>
    <w:r>
      <w:rPr>
        <w:noProof/>
      </w:rPr>
      <w:fldChar w:fldCharType="end"/>
    </w:r>
    <w:r w:rsidRPr="00D974A4">
      <w:t xml:space="preserve"> </w:t>
    </w:r>
    <w:r>
      <w:tab/>
    </w:r>
    <w:r w:rsidRPr="001375C1">
      <w:rPr>
        <w:bC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5E04" w14:textId="7E137FBC" w:rsidR="009876C4" w:rsidRDefault="009876C4" w:rsidP="0099313C">
    <w:pPr>
      <w:pStyle w:val="IPPFooterLandscape"/>
      <w:tabs>
        <w:tab w:val="clear" w:pos="14034"/>
        <w:tab w:val="right" w:pos="15168"/>
      </w:tabs>
      <w:ind w:left="142" w:right="231"/>
      <w:jc w:val="both"/>
    </w:pPr>
    <w:r w:rsidRPr="001375C1">
      <w:rPr>
        <w:bCs/>
      </w:rPr>
      <w:t>International Plant Protection Convention</w:t>
    </w:r>
    <w:r>
      <w:tab/>
    </w:r>
    <w:r w:rsidRPr="00D974A4">
      <w:t xml:space="preserve">Page </w:t>
    </w:r>
    <w:r w:rsidRPr="00D974A4">
      <w:fldChar w:fldCharType="begin"/>
    </w:r>
    <w:r w:rsidRPr="00D974A4">
      <w:instrText xml:space="preserve"> PAGE </w:instrText>
    </w:r>
    <w:r w:rsidRPr="00D974A4">
      <w:fldChar w:fldCharType="separate"/>
    </w:r>
    <w:r w:rsidR="00CB1B19">
      <w:rPr>
        <w:noProof/>
      </w:rPr>
      <w:t>13</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CB1B19">
      <w:rPr>
        <w:noProof/>
      </w:rPr>
      <w:t>14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294C6" w14:textId="68003C8E" w:rsidR="009876C4" w:rsidRDefault="009876C4" w:rsidP="00153104">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2905CB">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2905CB">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E295D" w14:textId="77777777" w:rsidR="002905CB" w:rsidRDefault="002905CB" w:rsidP="00153104">
      <w:pPr>
        <w:spacing w:after="0" w:line="240" w:lineRule="auto"/>
      </w:pPr>
      <w:r>
        <w:separator/>
      </w:r>
    </w:p>
  </w:footnote>
  <w:footnote w:type="continuationSeparator" w:id="0">
    <w:p w14:paraId="0942F571" w14:textId="77777777" w:rsidR="002905CB" w:rsidRDefault="002905CB" w:rsidP="00153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5152" w14:textId="5182A229" w:rsidR="009876C4" w:rsidRDefault="009876C4" w:rsidP="0099313C">
    <w:pPr>
      <w:pStyle w:val="IPPHeaderlandscape"/>
    </w:pPr>
    <w:r w:rsidRPr="0099313C">
      <w:t>Compiled comments: 2017-025</w:t>
    </w:r>
    <w:r>
      <w:tab/>
    </w:r>
    <w:r w:rsidR="003E788F">
      <w:t>0</w:t>
    </w:r>
    <w:r w:rsidR="003E788F">
      <w:t>4</w:t>
    </w:r>
    <w:r w:rsidRPr="005F54BE">
      <w:t>_TPPT_2020_</w:t>
    </w:r>
    <w:r w:rsidR="003E788F">
      <w:t>Jul</w:t>
    </w:r>
  </w:p>
  <w:p w14:paraId="57C4AE39" w14:textId="77777777" w:rsidR="009876C4" w:rsidRDefault="009876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55B19" w14:textId="1BFAE734" w:rsidR="009876C4" w:rsidRDefault="009876C4" w:rsidP="0099313C">
    <w:pPr>
      <w:pStyle w:val="IPPHeaderlandscape"/>
    </w:pPr>
    <w:r>
      <w:t>0</w:t>
    </w:r>
    <w:r w:rsidR="003E788F">
      <w:t>4</w:t>
    </w:r>
    <w:r w:rsidRPr="005F54BE">
      <w:t>_TPPT_2020_</w:t>
    </w:r>
    <w:r w:rsidR="003E788F">
      <w:t>Jul</w:t>
    </w:r>
    <w:r>
      <w:tab/>
      <w:t>Compiled comments</w:t>
    </w:r>
    <w:r w:rsidRPr="005F54BE">
      <w:t>: 2017-02</w:t>
    </w:r>
    <w:r>
      <w:t>5</w:t>
    </w:r>
  </w:p>
  <w:p w14:paraId="757496D6" w14:textId="77777777" w:rsidR="009876C4" w:rsidRDefault="00987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9B9D1" w14:textId="0674FDD3" w:rsidR="009876C4" w:rsidRPr="005F54BE" w:rsidRDefault="009876C4" w:rsidP="002E0A53">
    <w:pPr>
      <w:pStyle w:val="IPPHeaderlandscape"/>
    </w:pPr>
    <w:r w:rsidRPr="005F54BE">
      <w:rPr>
        <w:noProof/>
      </w:rPr>
      <w:drawing>
        <wp:anchor distT="0" distB="0" distL="114300" distR="114300" simplePos="0" relativeHeight="251659264" behindDoc="0" locked="0" layoutInCell="1" allowOverlap="1" wp14:anchorId="18E9F653" wp14:editId="629B7CFB">
          <wp:simplePos x="0" y="0"/>
          <wp:positionH relativeFrom="margin">
            <wp:posOffset>41910</wp:posOffset>
          </wp:positionH>
          <wp:positionV relativeFrom="margin">
            <wp:posOffset>-618526</wp:posOffset>
          </wp:positionV>
          <wp:extent cx="636270" cy="335915"/>
          <wp:effectExtent l="0" t="0" r="0" b="6985"/>
          <wp:wrapSquare wrapText="bothSides"/>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5F54BE">
      <w:rPr>
        <w:noProof/>
      </w:rPr>
      <w:drawing>
        <wp:anchor distT="0" distB="0" distL="114300" distR="114300" simplePos="0" relativeHeight="251660288" behindDoc="0" locked="0" layoutInCell="1" allowOverlap="0" wp14:anchorId="0216972F" wp14:editId="37B28C10">
          <wp:simplePos x="0" y="0"/>
          <wp:positionH relativeFrom="page">
            <wp:posOffset>-7951</wp:posOffset>
          </wp:positionH>
          <wp:positionV relativeFrom="paragraph">
            <wp:posOffset>-528762</wp:posOffset>
          </wp:positionV>
          <wp:extent cx="10694504" cy="4629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699494" cy="463131"/>
                  </a:xfrm>
                  <a:prstGeom prst="rect">
                    <a:avLst/>
                  </a:prstGeom>
                </pic:spPr>
              </pic:pic>
            </a:graphicData>
          </a:graphic>
          <wp14:sizeRelH relativeFrom="margin">
            <wp14:pctWidth>0</wp14:pctWidth>
          </wp14:sizeRelH>
          <wp14:sizeRelV relativeFrom="margin">
            <wp14:pctHeight>0</wp14:pctHeight>
          </wp14:sizeRelV>
        </wp:anchor>
      </w:drawing>
    </w:r>
    <w:r w:rsidRPr="005F54BE">
      <w:t xml:space="preserve">International Plant Protection Convention </w:t>
    </w:r>
    <w:r w:rsidRPr="005F54BE">
      <w:tab/>
    </w:r>
    <w:r>
      <w:t>0</w:t>
    </w:r>
    <w:r w:rsidR="003E788F">
      <w:t>4</w:t>
    </w:r>
    <w:r w:rsidRPr="005F54BE">
      <w:t>_TPPT_2020_</w:t>
    </w:r>
    <w:r w:rsidR="003E788F">
      <w:t>Jul</w:t>
    </w:r>
  </w:p>
  <w:p w14:paraId="752A4B1C" w14:textId="77777777" w:rsidR="009876C4" w:rsidRPr="005F54BE" w:rsidRDefault="009876C4" w:rsidP="002E0A53">
    <w:pPr>
      <w:pStyle w:val="IPPHeaderlandscape"/>
      <w:tabs>
        <w:tab w:val="left" w:pos="4195"/>
      </w:tabs>
    </w:pPr>
    <w:r w:rsidRPr="009D2277">
      <w:rPr>
        <w:i/>
      </w:rPr>
      <w:t>Compiled comments: 2017-025</w:t>
    </w:r>
    <w:r w:rsidRPr="005F54BE">
      <w:tab/>
    </w:r>
    <w:r>
      <w:tab/>
    </w:r>
    <w:r w:rsidRPr="005F54BE">
      <w:t>Agenda item: 2.</w:t>
    </w:r>
    <w:r>
      <w:t>3</w:t>
    </w:r>
  </w:p>
  <w:p w14:paraId="7290563F" w14:textId="77777777" w:rsidR="009876C4" w:rsidRDefault="00987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043E8B"/>
    <w:multiLevelType w:val="hybridMultilevel"/>
    <w:tmpl w:val="4404DAF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2"/>
  </w:num>
  <w:num w:numId="3">
    <w:abstractNumId w:val="9"/>
  </w:num>
  <w:num w:numId="4">
    <w:abstractNumId w:val="0"/>
  </w:num>
  <w:num w:numId="5">
    <w:abstractNumId w:val="6"/>
  </w:num>
  <w:num w:numId="6">
    <w:abstractNumId w:val="5"/>
  </w:num>
  <w:num w:numId="7">
    <w:abstractNumId w:val="10"/>
  </w:num>
  <w:num w:numId="8">
    <w:abstractNumId w:val="8"/>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ACH Peter">
    <w15:presenceInfo w15:providerId="AD" w15:userId="S::Peter.Leach@daf.qld.gov.au::90d895a0-8a88-4abf-ab31-1632db841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trackRevisions/>
  <w:defaultTabStop w:val="720"/>
  <w:evenAndOddHeaders/>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57"/>
    <w:rsid w:val="000C6160"/>
    <w:rsid w:val="000D3672"/>
    <w:rsid w:val="001302E4"/>
    <w:rsid w:val="00141D8B"/>
    <w:rsid w:val="00153104"/>
    <w:rsid w:val="0016495B"/>
    <w:rsid w:val="00172B7A"/>
    <w:rsid w:val="00182EDF"/>
    <w:rsid w:val="001A48C0"/>
    <w:rsid w:val="001B268F"/>
    <w:rsid w:val="00250649"/>
    <w:rsid w:val="00266AC3"/>
    <w:rsid w:val="002905CB"/>
    <w:rsid w:val="002E0A53"/>
    <w:rsid w:val="00305B45"/>
    <w:rsid w:val="003138BB"/>
    <w:rsid w:val="00370158"/>
    <w:rsid w:val="003D7E2D"/>
    <w:rsid w:val="003E788F"/>
    <w:rsid w:val="00403C57"/>
    <w:rsid w:val="00412DA8"/>
    <w:rsid w:val="00424766"/>
    <w:rsid w:val="004403F5"/>
    <w:rsid w:val="004509AF"/>
    <w:rsid w:val="004771D2"/>
    <w:rsid w:val="005146A7"/>
    <w:rsid w:val="00525F12"/>
    <w:rsid w:val="00536F85"/>
    <w:rsid w:val="00596ECF"/>
    <w:rsid w:val="005E5A3C"/>
    <w:rsid w:val="00636C31"/>
    <w:rsid w:val="006E64B2"/>
    <w:rsid w:val="006F74DA"/>
    <w:rsid w:val="00704C06"/>
    <w:rsid w:val="00726416"/>
    <w:rsid w:val="008268AE"/>
    <w:rsid w:val="00845164"/>
    <w:rsid w:val="008C428B"/>
    <w:rsid w:val="008E127C"/>
    <w:rsid w:val="008E6388"/>
    <w:rsid w:val="008E7833"/>
    <w:rsid w:val="00904739"/>
    <w:rsid w:val="00907BB5"/>
    <w:rsid w:val="0092569A"/>
    <w:rsid w:val="009666D5"/>
    <w:rsid w:val="00966E4D"/>
    <w:rsid w:val="00970320"/>
    <w:rsid w:val="009876C4"/>
    <w:rsid w:val="0099313C"/>
    <w:rsid w:val="009D2277"/>
    <w:rsid w:val="00A534CD"/>
    <w:rsid w:val="00B45153"/>
    <w:rsid w:val="00B45E14"/>
    <w:rsid w:val="00B872FE"/>
    <w:rsid w:val="00BB5D5E"/>
    <w:rsid w:val="00BD2B94"/>
    <w:rsid w:val="00BF1C56"/>
    <w:rsid w:val="00C31505"/>
    <w:rsid w:val="00C56A46"/>
    <w:rsid w:val="00CB1B19"/>
    <w:rsid w:val="00CF6F0A"/>
    <w:rsid w:val="00D16CA2"/>
    <w:rsid w:val="00D53C50"/>
    <w:rsid w:val="00D907AC"/>
    <w:rsid w:val="00DC2DD3"/>
    <w:rsid w:val="00E014B6"/>
    <w:rsid w:val="00E17ADC"/>
    <w:rsid w:val="00E24B42"/>
    <w:rsid w:val="00E70BC8"/>
    <w:rsid w:val="00E72E7E"/>
    <w:rsid w:val="00F526C2"/>
    <w:rsid w:val="00F82E40"/>
    <w:rsid w:val="00FB52E5"/>
    <w:rsid w:val="00FD248C"/>
    <w:rsid w:val="00FD7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D844"/>
  <w15:docId w15:val="{C598C336-BC16-4898-BCDA-7EC9D746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n-GB"/>
    </w:rPr>
  </w:style>
  <w:style w:type="character" w:customStyle="1" w:styleId="Heading1Char">
    <w:name w:val="Heading 1 Char"/>
    <w:aliases w:val="IPPC Headsection Char1"/>
    <w:basedOn w:val="DefaultParagraphFont"/>
    <w:link w:val="Heading1"/>
    <w:rPr>
      <w:rFonts w:eastAsia="MS Mincho"/>
      <w:b/>
      <w:bCs/>
      <w:sz w:val="22"/>
      <w:szCs w:val="24"/>
      <w:lang w:val="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n-GB"/>
    </w:rPr>
  </w:style>
  <w:style w:type="character" w:customStyle="1" w:styleId="Heading3Char">
    <w:name w:val="Heading 3 Char"/>
    <w:basedOn w:val="DefaultParagraphFont"/>
    <w:link w:val="Heading3"/>
    <w:rPr>
      <w:rFonts w:ascii="Calibri" w:eastAsia="MS Mincho" w:hAnsi="Calibri"/>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60">
    <w:name w:val="Normal_660"/>
    <w:qFormat/>
    <w:pPr>
      <w:spacing w:after="160" w:line="259" w:lineRule="auto"/>
    </w:pPr>
    <w:rPr>
      <w:rFonts w:asciiTheme="minorHAnsi" w:eastAsiaTheme="minorHAnsi" w:hAnsiTheme="minorHAnsi" w:cstheme="minorBidi"/>
      <w:sz w:val="22"/>
      <w:szCs w:val="22"/>
    </w:rPr>
  </w:style>
  <w:style w:type="paragraph" w:customStyle="1" w:styleId="heading1660">
    <w:name w:val="heading 1_660"/>
    <w:aliases w:val="IPPC Headsection"/>
    <w:basedOn w:val="Normal660"/>
    <w:next w:val="Normal660"/>
    <w:link w:val="Heading1Char660"/>
    <w:qFormat/>
    <w:pPr>
      <w:keepNext/>
      <w:overflowPunct w:val="0"/>
      <w:autoSpaceDE w:val="0"/>
      <w:autoSpaceDN w:val="0"/>
      <w:adjustRightInd w:val="0"/>
      <w:textAlignment w:val="baseline"/>
      <w:outlineLvl w:val="0"/>
    </w:pPr>
    <w:rPr>
      <w:b/>
      <w:bCs/>
    </w:rPr>
  </w:style>
  <w:style w:type="paragraph" w:customStyle="1" w:styleId="heading2660">
    <w:name w:val="heading 2_660"/>
    <w:basedOn w:val="Normal660"/>
    <w:next w:val="Normal660"/>
    <w:link w:val="Heading2Char660"/>
    <w:qFormat/>
    <w:pPr>
      <w:keepNext/>
      <w:spacing w:before="240" w:after="60"/>
      <w:outlineLvl w:val="1"/>
    </w:pPr>
    <w:rPr>
      <w:rFonts w:ascii="Calibri" w:hAnsi="Calibri"/>
      <w:b/>
      <w:bCs/>
      <w:i/>
      <w:iCs/>
      <w:sz w:val="28"/>
      <w:szCs w:val="28"/>
    </w:rPr>
  </w:style>
  <w:style w:type="paragraph" w:customStyle="1" w:styleId="heading3660">
    <w:name w:val="heading 3_660"/>
    <w:basedOn w:val="Normal660"/>
    <w:next w:val="Normal660"/>
    <w:link w:val="Heading3Char660"/>
    <w:qFormat/>
    <w:pPr>
      <w:keepNext/>
      <w:spacing w:before="240" w:after="60"/>
      <w:outlineLvl w:val="2"/>
    </w:pPr>
    <w:rPr>
      <w:rFonts w:ascii="Calibri" w:hAnsi="Calibri"/>
      <w:b/>
      <w:bCs/>
      <w:sz w:val="26"/>
      <w:szCs w:val="26"/>
    </w:rPr>
  </w:style>
  <w:style w:type="character" w:customStyle="1" w:styleId="DefaultParagraphFont660">
    <w:name w:val="Default Paragraph Font_660"/>
    <w:uiPriority w:val="1"/>
    <w:semiHidden/>
    <w:unhideWhenUsed/>
  </w:style>
  <w:style w:type="table" w:customStyle="1" w:styleId="NormalTable660">
    <w:name w:val="Normal Table_660"/>
    <w:uiPriority w:val="99"/>
    <w:semiHidden/>
    <w:unhideWhenUsed/>
    <w:tblPr>
      <w:tblInd w:w="0" w:type="dxa"/>
      <w:tblCellMar>
        <w:top w:w="0" w:type="dxa"/>
        <w:left w:w="108" w:type="dxa"/>
        <w:bottom w:w="0" w:type="dxa"/>
        <w:right w:w="108" w:type="dxa"/>
      </w:tblCellMar>
    </w:tblPr>
  </w:style>
  <w:style w:type="numbering" w:customStyle="1" w:styleId="NoList660">
    <w:name w:val="No List_660"/>
    <w:uiPriority w:val="99"/>
    <w:semiHidden/>
    <w:unhideWhenUsed/>
  </w:style>
  <w:style w:type="paragraph" w:customStyle="1" w:styleId="header660">
    <w:name w:val="header_660"/>
    <w:basedOn w:val="Normal660"/>
    <w:link w:val="HeaderChar660"/>
    <w:pPr>
      <w:tabs>
        <w:tab w:val="center" w:pos="4680"/>
        <w:tab w:val="right" w:pos="9360"/>
      </w:tabs>
    </w:pPr>
  </w:style>
  <w:style w:type="character" w:customStyle="1" w:styleId="HeaderChar660">
    <w:name w:val="Header Char_660"/>
    <w:basedOn w:val="DefaultParagraphFont660"/>
    <w:link w:val="header660"/>
    <w:rPr>
      <w:rFonts w:eastAsia="MS Mincho"/>
      <w:sz w:val="22"/>
      <w:szCs w:val="24"/>
      <w:lang w:val="en-GB"/>
    </w:rPr>
  </w:style>
  <w:style w:type="paragraph" w:customStyle="1" w:styleId="footer660">
    <w:name w:val="footer_660"/>
    <w:basedOn w:val="Normal660"/>
    <w:link w:val="FooterChar660"/>
    <w:pPr>
      <w:tabs>
        <w:tab w:val="center" w:pos="4680"/>
        <w:tab w:val="right" w:pos="9360"/>
      </w:tabs>
    </w:pPr>
  </w:style>
  <w:style w:type="character" w:customStyle="1" w:styleId="FooterChar660">
    <w:name w:val="Footer Char_660"/>
    <w:basedOn w:val="DefaultParagraphFont660"/>
    <w:link w:val="footer660"/>
    <w:rPr>
      <w:rFonts w:eastAsia="MS Mincho"/>
      <w:sz w:val="22"/>
      <w:szCs w:val="24"/>
      <w:lang w:val="en-GB"/>
    </w:rPr>
  </w:style>
  <w:style w:type="character" w:customStyle="1" w:styleId="Heading1Char660">
    <w:name w:val="Heading 1 Char_660"/>
    <w:aliases w:val="IPPC Headsection Char"/>
    <w:basedOn w:val="DefaultParagraphFont660"/>
    <w:link w:val="heading1660"/>
    <w:rPr>
      <w:rFonts w:eastAsia="MS Mincho"/>
      <w:b/>
      <w:bCs/>
      <w:sz w:val="22"/>
      <w:szCs w:val="24"/>
      <w:lang w:val="en-GB"/>
    </w:rPr>
  </w:style>
  <w:style w:type="paragraph" w:customStyle="1" w:styleId="IPPArialFootnote660">
    <w:name w:val="IPP Arial Footnote_660"/>
    <w:basedOn w:val="IPPArialTable660"/>
    <w:qFormat/>
    <w:pPr>
      <w:tabs>
        <w:tab w:val="left" w:pos="28"/>
      </w:tabs>
      <w:ind w:left="284" w:hanging="284"/>
    </w:pPr>
    <w:rPr>
      <w:sz w:val="16"/>
    </w:rPr>
  </w:style>
  <w:style w:type="paragraph" w:customStyle="1" w:styleId="IPPContentsHead660">
    <w:name w:val="IPP ContentsHead_660"/>
    <w:basedOn w:val="IPPSubhead660"/>
    <w:next w:val="IPPNormal660"/>
    <w:qFormat/>
    <w:pPr>
      <w:spacing w:after="240"/>
    </w:pPr>
    <w:rPr>
      <w:sz w:val="24"/>
    </w:rPr>
  </w:style>
  <w:style w:type="paragraph" w:customStyle="1" w:styleId="IPPBullet2660">
    <w:name w:val="IPP Bullet2_660"/>
    <w:basedOn w:val="IPPNormal660"/>
    <w:next w:val="IPPBullet1660"/>
    <w:qFormat/>
    <w:pPr>
      <w:tabs>
        <w:tab w:val="left" w:pos="1134"/>
      </w:tabs>
      <w:spacing w:after="60"/>
      <w:ind w:left="1134" w:hanging="567"/>
    </w:pPr>
  </w:style>
  <w:style w:type="paragraph" w:customStyle="1" w:styleId="IPPQuote660">
    <w:name w:val="IPP Quote_660"/>
    <w:basedOn w:val="IPPNormal660"/>
    <w:qFormat/>
    <w:pPr>
      <w:ind w:left="851" w:right="851"/>
    </w:pPr>
    <w:rPr>
      <w:sz w:val="18"/>
    </w:rPr>
  </w:style>
  <w:style w:type="paragraph" w:customStyle="1" w:styleId="IPPNormal660">
    <w:name w:val="IPP Normal_660"/>
    <w:basedOn w:val="Normal660"/>
    <w:link w:val="IPPNormalChar660"/>
    <w:qFormat/>
    <w:pPr>
      <w:spacing w:after="180"/>
    </w:pPr>
    <w:rPr>
      <w:rFonts w:eastAsia="Times"/>
    </w:rPr>
  </w:style>
  <w:style w:type="paragraph" w:customStyle="1" w:styleId="IPPIndentClose660">
    <w:name w:val="IPP Indent Close_660"/>
    <w:basedOn w:val="IPPNormal660"/>
    <w:qFormat/>
    <w:pPr>
      <w:tabs>
        <w:tab w:val="left" w:pos="2835"/>
      </w:tabs>
      <w:spacing w:after="60"/>
      <w:ind w:left="567"/>
    </w:pPr>
  </w:style>
  <w:style w:type="paragraph" w:customStyle="1" w:styleId="IPPIndent660">
    <w:name w:val="IPP Indent_660"/>
    <w:basedOn w:val="IPPIndentClose660"/>
    <w:qFormat/>
    <w:pPr>
      <w:spacing w:after="180"/>
    </w:pPr>
  </w:style>
  <w:style w:type="paragraph" w:customStyle="1" w:styleId="IPPFootnote660">
    <w:name w:val="IPP Footnote_660"/>
    <w:basedOn w:val="IPPArialFootnote660"/>
    <w:qFormat/>
    <w:pPr>
      <w:tabs>
        <w:tab w:val="left" w:pos="0"/>
      </w:tabs>
      <w:spacing w:before="0"/>
      <w:ind w:left="0" w:firstLine="0"/>
      <w:jc w:val="both"/>
    </w:pPr>
    <w:rPr>
      <w:rFonts w:ascii="Times New Roman" w:eastAsia="Times New Roman" w:hAnsi="Times New Roman"/>
      <w:sz w:val="20"/>
    </w:rPr>
  </w:style>
  <w:style w:type="paragraph" w:customStyle="1" w:styleId="IPPHeading3660">
    <w:name w:val="IPP Heading3_660"/>
    <w:basedOn w:val="IPPNormal660"/>
    <w:qFormat/>
    <w:pPr>
      <w:keepNext/>
      <w:tabs>
        <w:tab w:val="left" w:pos="567"/>
      </w:tabs>
      <w:spacing w:before="120" w:after="120"/>
      <w:ind w:left="567" w:hanging="567"/>
    </w:pPr>
    <w:rPr>
      <w:b/>
      <w:i/>
    </w:rPr>
  </w:style>
  <w:style w:type="character" w:customStyle="1" w:styleId="IPPnormalitalics660">
    <w:name w:val="IPP normal italics_660"/>
    <w:basedOn w:val="DefaultParagraphFont660"/>
    <w:rPr>
      <w:rFonts w:ascii="Times New Roman" w:hAnsi="Times New Roman"/>
      <w:i/>
      <w:sz w:val="22"/>
      <w:lang w:val="en-US"/>
    </w:rPr>
  </w:style>
  <w:style w:type="character" w:customStyle="1" w:styleId="IPPNormalbold660">
    <w:name w:val="IPP Normal bold_660"/>
    <w:basedOn w:val="PlainTextChar660"/>
    <w:rPr>
      <w:rFonts w:ascii="Times New Roman" w:eastAsia="Times" w:hAnsi="Times New Roman"/>
      <w:b/>
      <w:sz w:val="22"/>
      <w:szCs w:val="21"/>
      <w:lang w:val="en-AU"/>
    </w:rPr>
  </w:style>
  <w:style w:type="paragraph" w:customStyle="1" w:styleId="IPPHeadSection660">
    <w:name w:val="IPP HeadSection_660"/>
    <w:basedOn w:val="Normal660"/>
    <w:next w:val="Normal660"/>
    <w:qFormat/>
    <w:pPr>
      <w:keepNext/>
      <w:tabs>
        <w:tab w:val="left" w:pos="851"/>
      </w:tabs>
      <w:spacing w:before="360" w:after="120"/>
      <w:ind w:left="851" w:hanging="851"/>
      <w:outlineLvl w:val="0"/>
    </w:pPr>
    <w:rPr>
      <w:rFonts w:eastAsia="Times"/>
      <w:b/>
      <w:bCs/>
      <w:caps/>
      <w:sz w:val="24"/>
    </w:rPr>
  </w:style>
  <w:style w:type="paragraph" w:customStyle="1" w:styleId="IPPHeading1660">
    <w:name w:val="IPP Heading1_660"/>
    <w:basedOn w:val="IPPNormal660"/>
    <w:next w:val="IPPNormal660"/>
    <w:qFormat/>
    <w:pPr>
      <w:keepNext/>
      <w:tabs>
        <w:tab w:val="left" w:pos="567"/>
      </w:tabs>
      <w:spacing w:before="240" w:after="120"/>
      <w:ind w:left="567" w:hanging="567"/>
      <w:outlineLvl w:val="1"/>
    </w:pPr>
    <w:rPr>
      <w:b/>
      <w:sz w:val="24"/>
    </w:rPr>
  </w:style>
  <w:style w:type="paragraph" w:customStyle="1" w:styleId="IPPSubhead660">
    <w:name w:val="IPP Subhead_660"/>
    <w:basedOn w:val="Normal660"/>
    <w:qFormat/>
    <w:pPr>
      <w:keepNext/>
      <w:ind w:left="567" w:hanging="567"/>
    </w:pPr>
    <w:rPr>
      <w:b/>
      <w:bCs/>
      <w:iCs/>
    </w:rPr>
  </w:style>
  <w:style w:type="character" w:customStyle="1" w:styleId="IPPNormalunderlined660">
    <w:name w:val="IPP Normal underlined_660"/>
    <w:basedOn w:val="DefaultParagraphFont660"/>
    <w:rPr>
      <w:rFonts w:ascii="Times New Roman" w:hAnsi="Times New Roman"/>
      <w:sz w:val="22"/>
      <w:u w:val="single"/>
      <w:lang w:val="en-US"/>
    </w:rPr>
  </w:style>
  <w:style w:type="paragraph" w:customStyle="1" w:styleId="IPPBullet1660">
    <w:name w:val="IPP Bullet1_660"/>
    <w:basedOn w:val="IPPBullet1Last660"/>
    <w:qFormat/>
    <w:pPr>
      <w:tabs>
        <w:tab w:val="clear" w:pos="567"/>
      </w:tabs>
      <w:spacing w:after="60"/>
    </w:pPr>
  </w:style>
  <w:style w:type="paragraph" w:customStyle="1" w:styleId="IPPBullet1Last660">
    <w:name w:val="IPP Bullet1Last_660"/>
    <w:basedOn w:val="IPPNormal660"/>
    <w:next w:val="IPPNormal660"/>
    <w:autoRedefine/>
    <w:qFormat/>
    <w:pPr>
      <w:tabs>
        <w:tab w:val="num" w:pos="567"/>
      </w:tabs>
      <w:ind w:left="567" w:hanging="567"/>
    </w:pPr>
  </w:style>
  <w:style w:type="character" w:customStyle="1" w:styleId="IPPNormalstrikethrough660">
    <w:name w:val="IPP Normal strikethrough_660"/>
    <w:rPr>
      <w:rFonts w:ascii="Times New Roman" w:hAnsi="Times New Roman"/>
      <w:strike/>
      <w:dstrike w:val="0"/>
      <w:sz w:val="22"/>
    </w:rPr>
  </w:style>
  <w:style w:type="paragraph" w:customStyle="1" w:styleId="IPPTitle16pt660">
    <w:name w:val="IPP Title16pt_660"/>
    <w:basedOn w:val="Normal660"/>
    <w:qFormat/>
    <w:pPr>
      <w:spacing w:after="720"/>
      <w:ind w:left="1701" w:right="1701"/>
      <w:jc w:val="center"/>
    </w:pPr>
    <w:rPr>
      <w:rFonts w:ascii="Arial" w:hAnsi="Arial" w:cs="Arial"/>
      <w:b/>
      <w:bCs/>
      <w:sz w:val="32"/>
      <w:szCs w:val="32"/>
    </w:rPr>
  </w:style>
  <w:style w:type="paragraph" w:customStyle="1" w:styleId="IPPTitle18pt660">
    <w:name w:val="IPP Title18pt_660"/>
    <w:basedOn w:val="Normal660"/>
    <w:qFormat/>
    <w:pPr>
      <w:spacing w:after="360"/>
      <w:jc w:val="center"/>
    </w:pPr>
    <w:rPr>
      <w:rFonts w:ascii="Arial" w:hAnsi="Arial" w:cs="Arial"/>
      <w:b/>
      <w:bCs/>
      <w:sz w:val="36"/>
      <w:szCs w:val="36"/>
    </w:rPr>
  </w:style>
  <w:style w:type="paragraph" w:customStyle="1" w:styleId="IPPHeader660">
    <w:name w:val="IPP Header_660"/>
    <w:basedOn w:val="Normal660"/>
    <w:qFormat/>
    <w:pPr>
      <w:pBdr>
        <w:bottom w:val="single" w:sz="4" w:space="4" w:color="auto"/>
      </w:pBdr>
      <w:tabs>
        <w:tab w:val="left" w:pos="1134"/>
        <w:tab w:val="right" w:pos="9072"/>
      </w:tabs>
      <w:spacing w:after="120"/>
    </w:pPr>
    <w:rPr>
      <w:rFonts w:ascii="Arial" w:hAnsi="Arial"/>
      <w:sz w:val="18"/>
    </w:rPr>
  </w:style>
  <w:style w:type="paragraph" w:customStyle="1" w:styleId="IPPAnnexHead660">
    <w:name w:val="IPP AnnexHead_660"/>
    <w:basedOn w:val="IPPNormal660"/>
    <w:next w:val="IPPNormal660"/>
    <w:qFormat/>
    <w:pPr>
      <w:keepNext/>
      <w:tabs>
        <w:tab w:val="left" w:pos="567"/>
      </w:tabs>
      <w:spacing w:before="120"/>
      <w:outlineLvl w:val="1"/>
    </w:pPr>
    <w:rPr>
      <w:b/>
      <w:sz w:val="24"/>
    </w:rPr>
  </w:style>
  <w:style w:type="numbering" w:customStyle="1" w:styleId="IPPParagraphnumberedlist660">
    <w:name w:val="IPP Paragraph numbered list_660"/>
  </w:style>
  <w:style w:type="paragraph" w:customStyle="1" w:styleId="IPPNormalCloseSpace660">
    <w:name w:val="IPP NormalCloseSpace_660"/>
    <w:basedOn w:val="Normal660"/>
    <w:qFormat/>
    <w:pPr>
      <w:keepNext/>
      <w:spacing w:after="60"/>
    </w:pPr>
  </w:style>
  <w:style w:type="paragraph" w:customStyle="1" w:styleId="IPPHeading2660">
    <w:name w:val="IPP Heading2_660"/>
    <w:basedOn w:val="IPPNormal660"/>
    <w:next w:val="IPPNormal660"/>
    <w:qFormat/>
    <w:pPr>
      <w:keepNext/>
      <w:tabs>
        <w:tab w:val="left" w:pos="567"/>
      </w:tabs>
      <w:spacing w:before="120" w:after="120"/>
      <w:ind w:left="567" w:hanging="567"/>
      <w:outlineLvl w:val="2"/>
    </w:pPr>
    <w:rPr>
      <w:b/>
      <w:sz w:val="24"/>
    </w:rPr>
  </w:style>
  <w:style w:type="paragraph" w:customStyle="1" w:styleId="IPPFooter660">
    <w:name w:val="IPP Footer_660"/>
    <w:basedOn w:val="IPPHeader660"/>
    <w:next w:val="PlainText660"/>
    <w:qFormat/>
    <w:pPr>
      <w:pBdr>
        <w:top w:val="single" w:sz="4" w:space="4" w:color="auto"/>
        <w:bottom w:val="none" w:sz="0" w:space="0" w:color="auto"/>
      </w:pBdr>
      <w:tabs>
        <w:tab w:val="clear" w:pos="1134"/>
      </w:tabs>
      <w:jc w:val="right"/>
    </w:pPr>
    <w:rPr>
      <w:b/>
    </w:rPr>
  </w:style>
  <w:style w:type="paragraph" w:customStyle="1" w:styleId="IPPReferences660">
    <w:name w:val="IPP References_660"/>
    <w:basedOn w:val="IPPNormal660"/>
    <w:qFormat/>
    <w:pPr>
      <w:spacing w:after="60"/>
      <w:ind w:left="567" w:hanging="567"/>
    </w:pPr>
  </w:style>
  <w:style w:type="paragraph" w:customStyle="1" w:styleId="IPPArial660">
    <w:name w:val="IPP Arial_660"/>
    <w:basedOn w:val="IPPNormal660"/>
    <w:qFormat/>
    <w:pPr>
      <w:spacing w:after="0"/>
    </w:pPr>
    <w:rPr>
      <w:rFonts w:ascii="Arial" w:hAnsi="Arial"/>
      <w:sz w:val="18"/>
    </w:rPr>
  </w:style>
  <w:style w:type="paragraph" w:customStyle="1" w:styleId="IPPArialTable660">
    <w:name w:val="IPP Arial Table_660"/>
    <w:basedOn w:val="IPPArial660"/>
    <w:qFormat/>
    <w:pPr>
      <w:spacing w:before="60" w:after="60"/>
    </w:pPr>
  </w:style>
  <w:style w:type="paragraph" w:customStyle="1" w:styleId="IPPHeaderlandscape660">
    <w:name w:val="IPP Header landscape_660"/>
    <w:basedOn w:val="IPPHeader660"/>
    <w:qFormat/>
    <w:pPr>
      <w:pBdr>
        <w:bottom w:val="single" w:sz="4" w:space="1" w:color="auto"/>
      </w:pBdr>
      <w:tabs>
        <w:tab w:val="clear" w:pos="9072"/>
        <w:tab w:val="right" w:pos="14034"/>
      </w:tabs>
      <w:spacing w:after="0"/>
      <w:ind w:right="-32"/>
    </w:pPr>
  </w:style>
  <w:style w:type="character" w:customStyle="1" w:styleId="pagenumber660">
    <w:name w:val="page number_660"/>
    <w:rPr>
      <w:rFonts w:ascii="Arial" w:hAnsi="Arial"/>
      <w:b/>
      <w:sz w:val="18"/>
    </w:rPr>
  </w:style>
  <w:style w:type="character" w:customStyle="1" w:styleId="Heading2Char660">
    <w:name w:val="Heading 2 Char_660"/>
    <w:basedOn w:val="DefaultParagraphFont660"/>
    <w:link w:val="heading2660"/>
    <w:rPr>
      <w:rFonts w:ascii="Calibri" w:eastAsia="MS Mincho" w:hAnsi="Calibri"/>
      <w:b/>
      <w:bCs/>
      <w:i/>
      <w:iCs/>
      <w:sz w:val="28"/>
      <w:szCs w:val="28"/>
      <w:lang w:val="en-GB"/>
    </w:rPr>
  </w:style>
  <w:style w:type="character" w:customStyle="1" w:styleId="Heading3Char660">
    <w:name w:val="Heading 3 Char_660"/>
    <w:basedOn w:val="DefaultParagraphFont660"/>
    <w:link w:val="heading3660"/>
    <w:rPr>
      <w:rFonts w:ascii="Calibri" w:eastAsia="MS Mincho" w:hAnsi="Calibri"/>
      <w:b/>
      <w:bCs/>
      <w:sz w:val="26"/>
      <w:szCs w:val="26"/>
      <w:lang w:val="en-GB"/>
    </w:rPr>
  </w:style>
  <w:style w:type="paragraph" w:customStyle="1" w:styleId="footnotetext660">
    <w:name w:val="footnote text_660"/>
    <w:basedOn w:val="Normal660"/>
    <w:link w:val="FootnoteTextChar660"/>
    <w:semiHidden/>
    <w:pPr>
      <w:spacing w:before="60"/>
    </w:pPr>
    <w:rPr>
      <w:sz w:val="20"/>
    </w:rPr>
  </w:style>
  <w:style w:type="character" w:customStyle="1" w:styleId="FootnoteTextChar660">
    <w:name w:val="Footnote Text Char_660"/>
    <w:basedOn w:val="DefaultParagraphFont660"/>
    <w:link w:val="footnotetext660"/>
    <w:semiHidden/>
    <w:rPr>
      <w:rFonts w:eastAsia="MS Mincho"/>
      <w:szCs w:val="24"/>
      <w:lang w:val="en-GB"/>
    </w:rPr>
  </w:style>
  <w:style w:type="character" w:customStyle="1" w:styleId="footnotereference660">
    <w:name w:val="footnote reference_660"/>
    <w:basedOn w:val="DefaultParagraphFont660"/>
    <w:semiHidden/>
    <w:rPr>
      <w:vertAlign w:val="superscript"/>
    </w:rPr>
  </w:style>
  <w:style w:type="paragraph" w:customStyle="1" w:styleId="Style660">
    <w:name w:val="Style_660"/>
    <w:basedOn w:val="footer660"/>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table" w:customStyle="1" w:styleId="TableGrid660">
    <w:name w:val="Table Grid_660"/>
    <w:basedOn w:val="NormalTable660"/>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660">
    <w:name w:val="Balloon Text_660"/>
    <w:basedOn w:val="Normal660"/>
    <w:link w:val="BalloonTextChar660"/>
    <w:rPr>
      <w:rFonts w:ascii="Tahoma" w:hAnsi="Tahoma" w:cs="Tahoma"/>
      <w:sz w:val="16"/>
      <w:szCs w:val="16"/>
    </w:rPr>
  </w:style>
  <w:style w:type="character" w:customStyle="1" w:styleId="BalloonTextChar660">
    <w:name w:val="Balloon Text Char_660"/>
    <w:basedOn w:val="DefaultParagraphFont660"/>
    <w:link w:val="BalloonText660"/>
    <w:rPr>
      <w:rFonts w:ascii="Tahoma" w:eastAsia="MS Mincho" w:hAnsi="Tahoma" w:cs="Tahoma"/>
      <w:sz w:val="16"/>
      <w:szCs w:val="16"/>
      <w:lang w:val="en-GB"/>
    </w:rPr>
  </w:style>
  <w:style w:type="paragraph" w:customStyle="1" w:styleId="IPPLetterList660">
    <w:name w:val="IPP LetterList_660"/>
    <w:basedOn w:val="IPPBullet2660"/>
    <w:qFormat/>
    <w:pPr>
      <w:tabs>
        <w:tab w:val="num" w:pos="1134"/>
      </w:tabs>
    </w:pPr>
  </w:style>
  <w:style w:type="paragraph" w:customStyle="1" w:styleId="IPPLetterListIndent660">
    <w:name w:val="IPP LetterList Indent_660"/>
    <w:basedOn w:val="IPPLetterList660"/>
    <w:qFormat/>
    <w:pPr>
      <w:tabs>
        <w:tab w:val="clear" w:pos="1134"/>
        <w:tab w:val="num" w:pos="1701"/>
      </w:tabs>
      <w:ind w:left="1701"/>
    </w:pPr>
  </w:style>
  <w:style w:type="paragraph" w:customStyle="1" w:styleId="IPPFooterLandscape660">
    <w:name w:val="IPP Footer Landscape_660"/>
    <w:basedOn w:val="IPPHeaderlandscape660"/>
    <w:qFormat/>
    <w:pPr>
      <w:pBdr>
        <w:top w:val="single" w:sz="4" w:space="1" w:color="auto"/>
        <w:bottom w:val="none" w:sz="0" w:space="0" w:color="auto"/>
      </w:pBdr>
      <w:jc w:val="right"/>
    </w:pPr>
    <w:rPr>
      <w:b/>
    </w:rPr>
  </w:style>
  <w:style w:type="paragraph" w:customStyle="1" w:styleId="IPPSubheadSpace660">
    <w:name w:val="IPP Subhead Space_660"/>
    <w:basedOn w:val="IPPSubhead660"/>
    <w:qFormat/>
    <w:pPr>
      <w:tabs>
        <w:tab w:val="left" w:pos="567"/>
      </w:tabs>
      <w:spacing w:before="60" w:after="60"/>
    </w:pPr>
  </w:style>
  <w:style w:type="paragraph" w:customStyle="1" w:styleId="IPPSubheadSpaceAfter660">
    <w:name w:val="IPP Subhead SpaceAfter_660"/>
    <w:basedOn w:val="IPPSubhead660"/>
    <w:qFormat/>
    <w:pPr>
      <w:spacing w:after="60"/>
    </w:pPr>
  </w:style>
  <w:style w:type="paragraph" w:customStyle="1" w:styleId="IPPHdg1Num660">
    <w:name w:val="IPP Hdg1Num_660"/>
    <w:basedOn w:val="IPPHeading1660"/>
    <w:next w:val="IPPNormal660"/>
    <w:qFormat/>
    <w:pPr>
      <w:ind w:left="720" w:hanging="360"/>
    </w:pPr>
  </w:style>
  <w:style w:type="paragraph" w:customStyle="1" w:styleId="IPPHdg2Num660">
    <w:name w:val="IPP Hdg2Num_660"/>
    <w:basedOn w:val="IPPHeading2660"/>
    <w:next w:val="IPPNormal660"/>
    <w:qFormat/>
    <w:pPr>
      <w:ind w:left="792" w:hanging="432"/>
    </w:pPr>
  </w:style>
  <w:style w:type="paragraph" w:customStyle="1" w:styleId="IPPNumberedList660">
    <w:name w:val="IPP NumberedList_660"/>
    <w:basedOn w:val="IPPBullet1660"/>
    <w:qFormat/>
    <w:pPr>
      <w:tabs>
        <w:tab w:val="num" w:pos="567"/>
      </w:tabs>
    </w:pPr>
  </w:style>
  <w:style w:type="paragraph" w:customStyle="1" w:styleId="IPPParagraphnumbering660">
    <w:name w:val="IPP Paragraph numbering_660"/>
    <w:basedOn w:val="IPPNormal660"/>
    <w:qFormat/>
    <w:pPr>
      <w:tabs>
        <w:tab w:val="num" w:pos="0"/>
      </w:tabs>
      <w:ind w:hanging="482"/>
    </w:pPr>
  </w:style>
  <w:style w:type="paragraph" w:customStyle="1" w:styleId="toc1660">
    <w:name w:val="toc 1_660"/>
    <w:basedOn w:val="IPPNormalCloseSpace660"/>
    <w:next w:val="Normal660"/>
    <w:autoRedefine/>
    <w:uiPriority w:val="39"/>
    <w:pPr>
      <w:tabs>
        <w:tab w:val="right" w:leader="dot" w:pos="9072"/>
      </w:tabs>
      <w:spacing w:before="240"/>
      <w:ind w:left="567" w:hanging="567"/>
    </w:pPr>
  </w:style>
  <w:style w:type="paragraph" w:customStyle="1" w:styleId="toc2660">
    <w:name w:val="toc 2_660"/>
    <w:basedOn w:val="toc1660"/>
    <w:next w:val="Normal660"/>
    <w:autoRedefine/>
    <w:uiPriority w:val="39"/>
    <w:pPr>
      <w:keepNext w:val="0"/>
      <w:tabs>
        <w:tab w:val="left" w:pos="425"/>
      </w:tabs>
      <w:spacing w:before="120" w:after="0"/>
      <w:ind w:left="425" w:right="284" w:hanging="425"/>
    </w:pPr>
  </w:style>
  <w:style w:type="paragraph" w:customStyle="1" w:styleId="toc3660">
    <w:name w:val="toc 3_660"/>
    <w:basedOn w:val="toc2660"/>
    <w:next w:val="Normal660"/>
    <w:autoRedefine/>
    <w:uiPriority w:val="39"/>
    <w:pPr>
      <w:tabs>
        <w:tab w:val="left" w:pos="1276"/>
      </w:tabs>
      <w:spacing w:before="60"/>
      <w:ind w:left="1276" w:hanging="851"/>
    </w:pPr>
    <w:rPr>
      <w:rFonts w:eastAsia="Times"/>
    </w:rPr>
  </w:style>
  <w:style w:type="paragraph" w:customStyle="1" w:styleId="toc4660">
    <w:name w:val="toc 4_660"/>
    <w:basedOn w:val="Normal660"/>
    <w:next w:val="Normal660"/>
    <w:autoRedefine/>
    <w:uiPriority w:val="39"/>
    <w:pPr>
      <w:spacing w:after="120"/>
      <w:ind w:left="660"/>
    </w:pPr>
    <w:rPr>
      <w:rFonts w:eastAsia="Times"/>
      <w:lang w:val="en-AU"/>
    </w:rPr>
  </w:style>
  <w:style w:type="paragraph" w:customStyle="1" w:styleId="toc5660">
    <w:name w:val="toc 5_660"/>
    <w:basedOn w:val="Normal660"/>
    <w:next w:val="Normal660"/>
    <w:autoRedefine/>
    <w:uiPriority w:val="39"/>
    <w:pPr>
      <w:spacing w:after="120"/>
      <w:ind w:left="880"/>
    </w:pPr>
    <w:rPr>
      <w:rFonts w:eastAsia="Times"/>
      <w:lang w:val="en-AU"/>
    </w:rPr>
  </w:style>
  <w:style w:type="paragraph" w:customStyle="1" w:styleId="toc6660">
    <w:name w:val="toc 6_660"/>
    <w:basedOn w:val="Normal660"/>
    <w:next w:val="Normal660"/>
    <w:autoRedefine/>
    <w:uiPriority w:val="39"/>
    <w:pPr>
      <w:spacing w:after="120"/>
      <w:ind w:left="1100"/>
    </w:pPr>
    <w:rPr>
      <w:rFonts w:eastAsia="Times"/>
      <w:lang w:val="en-AU"/>
    </w:rPr>
  </w:style>
  <w:style w:type="paragraph" w:customStyle="1" w:styleId="toc7660">
    <w:name w:val="toc 7_660"/>
    <w:basedOn w:val="Normal660"/>
    <w:next w:val="Normal660"/>
    <w:autoRedefine/>
    <w:uiPriority w:val="39"/>
    <w:pPr>
      <w:spacing w:after="120"/>
      <w:ind w:left="1320"/>
    </w:pPr>
    <w:rPr>
      <w:rFonts w:eastAsia="Times"/>
      <w:lang w:val="en-AU"/>
    </w:rPr>
  </w:style>
  <w:style w:type="paragraph" w:customStyle="1" w:styleId="toc8660">
    <w:name w:val="toc 8_660"/>
    <w:basedOn w:val="Normal660"/>
    <w:next w:val="Normal660"/>
    <w:autoRedefine/>
    <w:uiPriority w:val="39"/>
    <w:pPr>
      <w:spacing w:after="120"/>
      <w:ind w:left="1540"/>
    </w:pPr>
    <w:rPr>
      <w:rFonts w:eastAsia="Times"/>
      <w:lang w:val="en-AU"/>
    </w:rPr>
  </w:style>
  <w:style w:type="paragraph" w:customStyle="1" w:styleId="toc9660">
    <w:name w:val="toc 9_660"/>
    <w:basedOn w:val="Normal660"/>
    <w:next w:val="Normal660"/>
    <w:autoRedefine/>
    <w:uiPriority w:val="39"/>
    <w:pPr>
      <w:spacing w:after="120"/>
      <w:ind w:left="1760"/>
    </w:pPr>
    <w:rPr>
      <w:rFonts w:eastAsia="Times"/>
      <w:lang w:val="en-AU"/>
    </w:rPr>
  </w:style>
  <w:style w:type="paragraph" w:customStyle="1" w:styleId="IPPParagraphnumberingclose660">
    <w:name w:val="IPP Paragraph numbering close_660"/>
    <w:basedOn w:val="IPPParagraphnumbering660"/>
    <w:qFormat/>
    <w:pPr>
      <w:keepNext/>
      <w:spacing w:after="60"/>
    </w:pPr>
  </w:style>
  <w:style w:type="paragraph" w:customStyle="1" w:styleId="PlainText660">
    <w:name w:val="Plain Text_660"/>
    <w:basedOn w:val="Normal660"/>
    <w:link w:val="PlainTextChar660"/>
    <w:uiPriority w:val="99"/>
    <w:unhideWhenUsed/>
    <w:rPr>
      <w:rFonts w:ascii="Courier" w:eastAsia="Times" w:hAnsi="Courier"/>
      <w:sz w:val="21"/>
      <w:szCs w:val="21"/>
      <w:lang w:val="en-AU"/>
    </w:rPr>
  </w:style>
  <w:style w:type="character" w:customStyle="1" w:styleId="PlainTextChar660">
    <w:name w:val="Plain Text Char_660"/>
    <w:basedOn w:val="DefaultParagraphFont660"/>
    <w:link w:val="PlainText660"/>
    <w:uiPriority w:val="99"/>
    <w:rPr>
      <w:rFonts w:ascii="Courier" w:eastAsia="Times" w:hAnsi="Courier"/>
      <w:sz w:val="21"/>
      <w:szCs w:val="21"/>
      <w:lang w:val="en-AU"/>
    </w:rPr>
  </w:style>
  <w:style w:type="paragraph" w:customStyle="1" w:styleId="IPPNumberedListLast660">
    <w:name w:val="IPP NumberedListLast_660"/>
    <w:basedOn w:val="IPPNumberedList660"/>
    <w:qFormat/>
    <w:pPr>
      <w:spacing w:after="180"/>
    </w:pPr>
  </w:style>
  <w:style w:type="character" w:customStyle="1" w:styleId="Strong660">
    <w:name w:val="Strong_660"/>
    <w:basedOn w:val="DefaultParagraphFont660"/>
    <w:qFormat/>
    <w:rPr>
      <w:b/>
      <w:bCs/>
    </w:rPr>
  </w:style>
  <w:style w:type="paragraph" w:customStyle="1" w:styleId="ListParagraph660">
    <w:name w:val="List Paragraph_660"/>
    <w:basedOn w:val="Normal660"/>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660">
    <w:name w:val="IPP Pargraph numbering_660"/>
    <w:basedOn w:val="IPPNormal660"/>
    <w:qFormat/>
    <w:pPr>
      <w:tabs>
        <w:tab w:val="num" w:pos="0"/>
      </w:tabs>
      <w:ind w:hanging="482"/>
    </w:pPr>
  </w:style>
  <w:style w:type="character" w:customStyle="1" w:styleId="annotationreference660">
    <w:name w:val="annotation reference_660"/>
    <w:uiPriority w:val="99"/>
    <w:unhideWhenUsed/>
    <w:rPr>
      <w:sz w:val="16"/>
      <w:szCs w:val="16"/>
    </w:rPr>
  </w:style>
  <w:style w:type="paragraph" w:customStyle="1" w:styleId="annotationtext660">
    <w:name w:val="annotation text_660"/>
    <w:basedOn w:val="Normal660"/>
    <w:link w:val="CommentTextChar660"/>
    <w:uiPriority w:val="99"/>
    <w:unhideWhenUsed/>
    <w:qFormat/>
    <w:rPr>
      <w:sz w:val="20"/>
      <w:szCs w:val="20"/>
      <w:lang w:val="x-none"/>
    </w:rPr>
  </w:style>
  <w:style w:type="character" w:customStyle="1" w:styleId="CommentTextChar660">
    <w:name w:val="Comment Text Char_660"/>
    <w:link w:val="annotationtext660"/>
    <w:uiPriority w:val="99"/>
    <w:qFormat/>
    <w:rPr>
      <w:rFonts w:eastAsia="MS Mincho"/>
      <w:lang w:eastAsia="en-US"/>
    </w:rPr>
  </w:style>
  <w:style w:type="paragraph" w:customStyle="1" w:styleId="annotationsubject660">
    <w:name w:val="annotation subject_660"/>
    <w:basedOn w:val="annotationtext660"/>
    <w:next w:val="annotationtext660"/>
    <w:link w:val="CommentSubjectChar660"/>
    <w:uiPriority w:val="99"/>
    <w:semiHidden/>
    <w:unhideWhenUsed/>
    <w:rPr>
      <w:b/>
      <w:bCs/>
    </w:rPr>
  </w:style>
  <w:style w:type="character" w:customStyle="1" w:styleId="CommentSubjectChar660">
    <w:name w:val="Comment Subject Char_660"/>
    <w:link w:val="annotationsubject660"/>
    <w:uiPriority w:val="99"/>
    <w:semiHidden/>
    <w:rPr>
      <w:rFonts w:eastAsia="MS Mincho"/>
      <w:b/>
      <w:bCs/>
      <w:lang w:eastAsia="en-US"/>
    </w:rPr>
  </w:style>
  <w:style w:type="character" w:customStyle="1" w:styleId="IPPNormalChar660">
    <w:name w:val="IPP Normal Char_660"/>
    <w:link w:val="IPPNormal660"/>
    <w:rPr>
      <w:rFonts w:eastAsia="Times"/>
      <w:sz w:val="22"/>
      <w:szCs w:val="24"/>
      <w:lang w:val="en-GB"/>
    </w:rPr>
  </w:style>
  <w:style w:type="paragraph" w:customStyle="1" w:styleId="NormalWeb660">
    <w:name w:val="Normal (Web)_660"/>
    <w:basedOn w:val="Normal660"/>
    <w:uiPriority w:val="99"/>
    <w:unhideWhenUsed/>
    <w:pPr>
      <w:spacing w:before="100" w:beforeAutospacing="1" w:after="100" w:afterAutospacing="1"/>
    </w:pPr>
    <w:rPr>
      <w:rFonts w:eastAsia="Times New Roman"/>
      <w:sz w:val="24"/>
    </w:rPr>
  </w:style>
  <w:style w:type="paragraph" w:customStyle="1" w:styleId="Revision660">
    <w:name w:val="Revision_660"/>
    <w:hidden/>
    <w:uiPriority w:val="99"/>
    <w:semiHidden/>
    <w:rPr>
      <w:rFonts w:eastAsia="MS Mincho"/>
      <w:sz w:val="22"/>
      <w:szCs w:val="24"/>
      <w:lang w:val="en-GB"/>
    </w:rPr>
  </w:style>
  <w:style w:type="paragraph" w:customStyle="1" w:styleId="footnotedescription660">
    <w:name w:val="footnote description_660"/>
    <w:next w:val="Normal660"/>
    <w:link w:val="footnotedescriptionChar660"/>
    <w:hidden/>
    <w:pPr>
      <w:spacing w:line="276" w:lineRule="auto"/>
      <w:ind w:left="1"/>
    </w:pPr>
    <w:rPr>
      <w:rFonts w:eastAsia="Times New Roman"/>
      <w:color w:val="000000"/>
      <w:szCs w:val="22"/>
      <w:lang w:val="en-AU" w:eastAsia="en-AU"/>
    </w:rPr>
  </w:style>
  <w:style w:type="character" w:customStyle="1" w:styleId="footnotedescriptionChar660">
    <w:name w:val="footnote description Char_660"/>
    <w:link w:val="footnotedescription660"/>
    <w:rPr>
      <w:rFonts w:eastAsia="Times New Roman"/>
      <w:color w:val="000000"/>
      <w:szCs w:val="22"/>
    </w:rPr>
  </w:style>
  <w:style w:type="character" w:customStyle="1" w:styleId="footnotemark660">
    <w:name w:val="footnote mark_660"/>
    <w:hidden/>
    <w:rPr>
      <w:rFonts w:ascii="Times New Roman" w:eastAsia="Times New Roman" w:hAnsi="Times New Roman" w:cs="Times New Roman"/>
      <w:color w:val="000000"/>
      <w:sz w:val="20"/>
      <w:vertAlign w:val="superscript"/>
    </w:rPr>
  </w:style>
  <w:style w:type="table" w:customStyle="1" w:styleId="TableGrid6600">
    <w:name w:val="TableGrid_660"/>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660">
    <w:name w:val="TableGrid3_660"/>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660">
    <w:name w:val="Hyperlink_660"/>
    <w:uiPriority w:val="99"/>
    <w:unhideWhenUsed/>
    <w:rPr>
      <w:color w:val="0563C1"/>
      <w:u w:val="single"/>
    </w:rPr>
  </w:style>
  <w:style w:type="paragraph" w:customStyle="1" w:styleId="Default660">
    <w:name w:val="Default_660"/>
    <w:pPr>
      <w:autoSpaceDE w:val="0"/>
      <w:autoSpaceDN w:val="0"/>
      <w:adjustRightInd w:val="0"/>
    </w:pPr>
    <w:rPr>
      <w:color w:val="000000"/>
      <w:sz w:val="24"/>
      <w:szCs w:val="24"/>
      <w:lang w:val="en-GB"/>
    </w:rPr>
  </w:style>
  <w:style w:type="character" w:customStyle="1" w:styleId="FollowedHyperlink660">
    <w:name w:val="FollowedHyperlink_660"/>
    <w:basedOn w:val="DefaultParagraphFont660"/>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739301">
      <w:bodyDiv w:val="1"/>
      <w:marLeft w:val="0"/>
      <w:marRight w:val="0"/>
      <w:marTop w:val="0"/>
      <w:marBottom w:val="0"/>
      <w:divBdr>
        <w:top w:val="none" w:sz="0" w:space="0" w:color="auto"/>
        <w:left w:val="none" w:sz="0" w:space="0" w:color="auto"/>
        <w:bottom w:val="none" w:sz="0" w:space="0" w:color="auto"/>
        <w:right w:val="none" w:sz="0" w:space="0" w:color="auto"/>
      </w:divBdr>
      <w:divsChild>
        <w:div w:id="226965018">
          <w:marLeft w:val="0"/>
          <w:marRight w:val="0"/>
          <w:marTop w:val="0"/>
          <w:marBottom w:val="0"/>
          <w:divBdr>
            <w:top w:val="none" w:sz="0" w:space="0" w:color="auto"/>
            <w:left w:val="none" w:sz="0" w:space="0" w:color="auto"/>
            <w:bottom w:val="none" w:sz="0" w:space="0" w:color="auto"/>
            <w:right w:val="none" w:sz="0" w:space="0" w:color="auto"/>
          </w:divBdr>
          <w:divsChild>
            <w:div w:id="2019498066">
              <w:marLeft w:val="0"/>
              <w:marRight w:val="0"/>
              <w:marTop w:val="0"/>
              <w:marBottom w:val="0"/>
              <w:divBdr>
                <w:top w:val="none" w:sz="0" w:space="0" w:color="auto"/>
                <w:left w:val="none" w:sz="0" w:space="0" w:color="auto"/>
                <w:bottom w:val="none" w:sz="0" w:space="0" w:color="auto"/>
                <w:right w:val="none" w:sz="0" w:space="0" w:color="auto"/>
              </w:divBdr>
              <w:divsChild>
                <w:div w:id="314140562">
                  <w:marLeft w:val="-240"/>
                  <w:marRight w:val="-240"/>
                  <w:marTop w:val="0"/>
                  <w:marBottom w:val="0"/>
                  <w:divBdr>
                    <w:top w:val="none" w:sz="0" w:space="0" w:color="auto"/>
                    <w:left w:val="none" w:sz="0" w:space="0" w:color="auto"/>
                    <w:bottom w:val="none" w:sz="0" w:space="0" w:color="auto"/>
                    <w:right w:val="none" w:sz="0" w:space="0" w:color="auto"/>
                  </w:divBdr>
                  <w:divsChild>
                    <w:div w:id="100611970">
                      <w:marLeft w:val="0"/>
                      <w:marRight w:val="0"/>
                      <w:marTop w:val="0"/>
                      <w:marBottom w:val="0"/>
                      <w:divBdr>
                        <w:top w:val="none" w:sz="0" w:space="0" w:color="auto"/>
                        <w:left w:val="none" w:sz="0" w:space="0" w:color="auto"/>
                        <w:bottom w:val="none" w:sz="0" w:space="0" w:color="auto"/>
                        <w:right w:val="none" w:sz="0" w:space="0" w:color="auto"/>
                      </w:divBdr>
                      <w:divsChild>
                        <w:div w:id="1864124858">
                          <w:marLeft w:val="0"/>
                          <w:marRight w:val="0"/>
                          <w:marTop w:val="0"/>
                          <w:marBottom w:val="0"/>
                          <w:divBdr>
                            <w:top w:val="none" w:sz="0" w:space="0" w:color="auto"/>
                            <w:left w:val="none" w:sz="0" w:space="0" w:color="auto"/>
                            <w:bottom w:val="none" w:sz="0" w:space="0" w:color="auto"/>
                            <w:right w:val="none" w:sz="0" w:space="0" w:color="auto"/>
                          </w:divBdr>
                        </w:div>
                        <w:div w:id="360476747">
                          <w:marLeft w:val="0"/>
                          <w:marRight w:val="0"/>
                          <w:marTop w:val="0"/>
                          <w:marBottom w:val="0"/>
                          <w:divBdr>
                            <w:top w:val="none" w:sz="0" w:space="0" w:color="auto"/>
                            <w:left w:val="none" w:sz="0" w:space="0" w:color="auto"/>
                            <w:bottom w:val="none" w:sz="0" w:space="0" w:color="auto"/>
                            <w:right w:val="none" w:sz="0" w:space="0" w:color="auto"/>
                          </w:divBdr>
                          <w:divsChild>
                            <w:div w:id="293759194">
                              <w:marLeft w:val="165"/>
                              <w:marRight w:val="165"/>
                              <w:marTop w:val="0"/>
                              <w:marBottom w:val="0"/>
                              <w:divBdr>
                                <w:top w:val="none" w:sz="0" w:space="0" w:color="auto"/>
                                <w:left w:val="none" w:sz="0" w:space="0" w:color="auto"/>
                                <w:bottom w:val="none" w:sz="0" w:space="0" w:color="auto"/>
                                <w:right w:val="none" w:sz="0" w:space="0" w:color="auto"/>
                              </w:divBdr>
                              <w:divsChild>
                                <w:div w:id="353117801">
                                  <w:marLeft w:val="0"/>
                                  <w:marRight w:val="0"/>
                                  <w:marTop w:val="0"/>
                                  <w:marBottom w:val="0"/>
                                  <w:divBdr>
                                    <w:top w:val="none" w:sz="0" w:space="0" w:color="auto"/>
                                    <w:left w:val="none" w:sz="0" w:space="0" w:color="auto"/>
                                    <w:bottom w:val="none" w:sz="0" w:space="0" w:color="auto"/>
                                    <w:right w:val="none" w:sz="0" w:space="0" w:color="auto"/>
                                  </w:divBdr>
                                  <w:divsChild>
                                    <w:div w:id="202724975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8248771">
      <w:bodyDiv w:val="1"/>
      <w:marLeft w:val="0"/>
      <w:marRight w:val="0"/>
      <w:marTop w:val="0"/>
      <w:marBottom w:val="0"/>
      <w:divBdr>
        <w:top w:val="none" w:sz="0" w:space="0" w:color="auto"/>
        <w:left w:val="none" w:sz="0" w:space="0" w:color="auto"/>
        <w:bottom w:val="none" w:sz="0" w:space="0" w:color="auto"/>
        <w:right w:val="none" w:sz="0" w:space="0" w:color="auto"/>
      </w:divBdr>
    </w:div>
    <w:div w:id="1039090543">
      <w:bodyDiv w:val="1"/>
      <w:marLeft w:val="0"/>
      <w:marRight w:val="0"/>
      <w:marTop w:val="0"/>
      <w:marBottom w:val="0"/>
      <w:divBdr>
        <w:top w:val="none" w:sz="0" w:space="0" w:color="auto"/>
        <w:left w:val="none" w:sz="0" w:space="0" w:color="auto"/>
        <w:bottom w:val="none" w:sz="0" w:space="0" w:color="auto"/>
        <w:right w:val="none" w:sz="0" w:space="0" w:color="auto"/>
      </w:divBdr>
    </w:div>
    <w:div w:id="1214926422">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www.ippc.int/en/publications/86619/"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shegya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11</TotalTime>
  <Pages>14</Pages>
  <Words>4308</Words>
  <Characters>24559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28810</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Kiss, Janka (AGDI)</cp:lastModifiedBy>
  <cp:revision>6</cp:revision>
  <cp:lastPrinted>2019-10-02T13:21:00Z</cp:lastPrinted>
  <dcterms:created xsi:type="dcterms:W3CDTF">2020-06-30T23:49:00Z</dcterms:created>
  <dcterms:modified xsi:type="dcterms:W3CDTF">2020-07-01T11:19:00Z</dcterms:modified>
</cp:coreProperties>
</file>