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4792" w14:textId="77777777" w:rsidR="00C67703" w:rsidRPr="00C67703" w:rsidRDefault="00485496" w:rsidP="005B43D9">
      <w:pPr>
        <w:pStyle w:val="IPPHeadSection"/>
        <w:jc w:val="center"/>
      </w:pPr>
      <w:r>
        <w:t>2020 september</w:t>
      </w:r>
      <w:r w:rsidR="00C67703" w:rsidRPr="00C67703">
        <w:t xml:space="preserve"> </w:t>
      </w:r>
      <w:r>
        <w:t xml:space="preserve">virtual </w:t>
      </w:r>
      <w:r w:rsidR="00C67703" w:rsidRPr="00C67703">
        <w:t xml:space="preserve">MEETING </w:t>
      </w:r>
      <w:r w:rsidR="003A3A7E">
        <w:t xml:space="preserve">of the </w:t>
      </w:r>
      <w:r w:rsidR="003A3A7E">
        <w:br/>
      </w:r>
      <w:r w:rsidR="00C67703" w:rsidRPr="00C67703">
        <w:t>TECHNICAL PANEL ON DIAGNOSTIC PROTOCOLS</w:t>
      </w:r>
      <w:r w:rsidR="00753896">
        <w:t xml:space="preserve"> (TPDP)</w:t>
      </w:r>
    </w:p>
    <w:p w14:paraId="1C0C6E0E" w14:textId="77777777" w:rsidR="00EF4132" w:rsidRPr="00EF4132" w:rsidRDefault="00485496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10 September 2020</w:t>
      </w:r>
    </w:p>
    <w:p w14:paraId="23E6C38A" w14:textId="77777777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  <w:bookmarkStart w:id="0" w:name="_GoBack"/>
      <w:bookmarkEnd w:id="0"/>
      <w:r>
        <w:rPr>
          <w:b/>
          <w:sz w:val="20"/>
          <w:szCs w:val="20"/>
          <w:u w:val="single"/>
        </w:rPr>
        <w:t>12:00-13:30 (CEST Time)</w:t>
      </w:r>
    </w:p>
    <w:p w14:paraId="66E83E4D" w14:textId="77777777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</w:p>
    <w:p w14:paraId="76AB0083" w14:textId="77777777" w:rsidR="00485496" w:rsidRDefault="00485496" w:rsidP="00485496">
      <w:pPr>
        <w:pStyle w:val="IPPNormal"/>
        <w:spacing w:after="0"/>
        <w:jc w:val="center"/>
        <w:rPr>
          <w:b/>
          <w:sz w:val="20"/>
          <w:szCs w:val="20"/>
        </w:rPr>
      </w:pPr>
      <w:r w:rsidRPr="00485496">
        <w:rPr>
          <w:b/>
          <w:sz w:val="20"/>
          <w:szCs w:val="20"/>
        </w:rPr>
        <w:t>Zoom</w:t>
      </w:r>
      <w:r>
        <w:rPr>
          <w:b/>
          <w:sz w:val="20"/>
          <w:szCs w:val="20"/>
        </w:rPr>
        <w:t xml:space="preserve"> </w:t>
      </w:r>
      <w:r w:rsidRPr="00485496">
        <w:rPr>
          <w:b/>
          <w:sz w:val="20"/>
          <w:szCs w:val="20"/>
        </w:rPr>
        <w:t xml:space="preserve">Meeting URL: </w:t>
      </w:r>
      <w:hyperlink r:id="rId8" w:history="1">
        <w:r w:rsidRPr="009E1C1D">
          <w:rPr>
            <w:rStyle w:val="Hyperlink"/>
            <w:b/>
            <w:sz w:val="20"/>
            <w:szCs w:val="20"/>
          </w:rPr>
          <w:t>https://fao.zoom.us/j/95008577697?from=msft</w:t>
        </w:r>
      </w:hyperlink>
      <w:r>
        <w:rPr>
          <w:b/>
          <w:sz w:val="20"/>
          <w:szCs w:val="20"/>
        </w:rPr>
        <w:t xml:space="preserve"> </w:t>
      </w:r>
      <w:r w:rsidRPr="0048549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485496">
        <w:rPr>
          <w:b/>
          <w:sz w:val="20"/>
          <w:szCs w:val="20"/>
        </w:rPr>
        <w:cr/>
      </w:r>
      <w:r>
        <w:rPr>
          <w:b/>
          <w:sz w:val="20"/>
          <w:szCs w:val="20"/>
        </w:rPr>
        <w:t xml:space="preserve">Meeting ID: </w:t>
      </w:r>
      <w:r w:rsidRPr="00485496">
        <w:rPr>
          <w:b/>
          <w:sz w:val="20"/>
          <w:szCs w:val="20"/>
        </w:rPr>
        <w:t>950 0857 7697</w:t>
      </w:r>
      <w:r>
        <w:rPr>
          <w:b/>
          <w:sz w:val="20"/>
          <w:szCs w:val="20"/>
        </w:rPr>
        <w:t xml:space="preserve"> </w:t>
      </w:r>
    </w:p>
    <w:p w14:paraId="193F9B0D" w14:textId="77777777" w:rsidR="00485496" w:rsidRPr="00485496" w:rsidRDefault="00485496" w:rsidP="00485496">
      <w:pPr>
        <w:pStyle w:val="IPPNormal"/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Passcode: </w:t>
      </w:r>
      <w:r w:rsidRPr="00485496">
        <w:rPr>
          <w:b/>
          <w:sz w:val="20"/>
          <w:szCs w:val="20"/>
        </w:rPr>
        <w:t>146043</w:t>
      </w:r>
    </w:p>
    <w:p w14:paraId="382C0622" w14:textId="77777777" w:rsidR="000A6952" w:rsidRPr="00C67703" w:rsidRDefault="00600440" w:rsidP="0052660C">
      <w:pPr>
        <w:pStyle w:val="IPPHeadSection"/>
        <w:jc w:val="center"/>
        <w:rPr>
          <w:lang w:val="pt-BR"/>
        </w:rPr>
      </w:pPr>
      <w:r>
        <w:rPr>
          <w:lang w:val="pt-BR"/>
        </w:rPr>
        <w:t xml:space="preserve">PROVISIONAL </w:t>
      </w:r>
      <w:r w:rsidR="000A6952" w:rsidRPr="00C67703">
        <w:rPr>
          <w:lang w:val="pt-BR"/>
        </w:rPr>
        <w:t>AGENDA</w:t>
      </w:r>
    </w:p>
    <w:p w14:paraId="0BF419FA" w14:textId="387EFAD6" w:rsidR="001277A2" w:rsidRPr="00C67703" w:rsidRDefault="00C55616" w:rsidP="00ED6504">
      <w:pPr>
        <w:pStyle w:val="IPPNormal"/>
        <w:jc w:val="center"/>
        <w:rPr>
          <w:rStyle w:val="IPPnormalitalics"/>
        </w:rPr>
      </w:pPr>
      <w:r w:rsidRPr="00AD6278">
        <w:rPr>
          <w:rStyle w:val="IPPnormalitalics"/>
        </w:rPr>
        <w:t>(</w:t>
      </w:r>
      <w:r w:rsidR="00336C07" w:rsidRPr="00AD6278">
        <w:rPr>
          <w:rStyle w:val="IPPnormalitalics"/>
        </w:rPr>
        <w:t>Last u</w:t>
      </w:r>
      <w:r w:rsidRPr="00AD6278">
        <w:rPr>
          <w:rStyle w:val="IPPnormalitalics"/>
        </w:rPr>
        <w:t>pdate</w:t>
      </w:r>
      <w:r w:rsidR="002F0151" w:rsidRPr="00AD6278">
        <w:rPr>
          <w:rStyle w:val="IPPnormalitalics"/>
        </w:rPr>
        <w:t>d</w:t>
      </w:r>
      <w:r w:rsidRPr="00AD6278">
        <w:rPr>
          <w:rStyle w:val="IPPnormalitalics"/>
        </w:rPr>
        <w:t xml:space="preserve">: </w:t>
      </w:r>
      <w:r w:rsidR="002326CC">
        <w:rPr>
          <w:rStyle w:val="IPPnormalitalics"/>
        </w:rPr>
        <w:t>2020-</w:t>
      </w:r>
      <w:r w:rsidR="000B6746">
        <w:rPr>
          <w:rStyle w:val="IPPnormalitalics"/>
        </w:rPr>
        <w:t>09-03</w:t>
      </w:r>
      <w:r w:rsidRPr="00FF2146">
        <w:rPr>
          <w:rStyle w:val="IPPnormalitalics"/>
        </w:rPr>
        <w:t>)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4203"/>
        <w:gridCol w:w="2520"/>
        <w:gridCol w:w="1691"/>
      </w:tblGrid>
      <w:tr w:rsidR="00D41137" w:rsidRPr="00F0555E" w14:paraId="2C107A14" w14:textId="77777777" w:rsidTr="00217473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0000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000000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D41137" w:rsidRPr="00F0555E" w14:paraId="4706D924" w14:textId="77777777" w:rsidTr="00217473">
        <w:trPr>
          <w:cantSplit/>
          <w:trHeight w:val="70"/>
          <w:jc w:val="center"/>
        </w:trPr>
        <w:tc>
          <w:tcPr>
            <w:tcW w:w="652" w:type="dxa"/>
            <w:shd w:val="clear" w:color="auto" w:fill="D0CECE"/>
            <w:vAlign w:val="center"/>
          </w:tcPr>
          <w:p w14:paraId="0F280D23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4203" w:type="dxa"/>
            <w:shd w:val="clear" w:color="auto" w:fill="D0CECE"/>
            <w:vAlign w:val="center"/>
          </w:tcPr>
          <w:p w14:paraId="0E8CB037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2520" w:type="dxa"/>
            <w:shd w:val="clear" w:color="auto" w:fill="D0CECE"/>
          </w:tcPr>
          <w:p w14:paraId="4650DFCF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1691" w:type="dxa"/>
            <w:shd w:val="clear" w:color="auto" w:fill="D0CECE"/>
          </w:tcPr>
          <w:p w14:paraId="27A6DA06" w14:textId="77777777" w:rsidR="00D41137" w:rsidRPr="00D42092" w:rsidRDefault="00D41137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137" w:rsidRPr="00F0555E" w14:paraId="5D20D7A8" w14:textId="77777777" w:rsidTr="00217473">
        <w:trPr>
          <w:cantSplit/>
          <w:trHeight w:val="726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25FF019" w14:textId="77777777" w:rsidR="00B91440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AEB7926" w14:textId="77777777" w:rsidR="00D41137" w:rsidRDefault="00D41137" w:rsidP="00CB55E3">
            <w:pPr>
              <w:pStyle w:val="IPPArial"/>
              <w:keepNext/>
              <w:tabs>
                <w:tab w:val="left" w:pos="567"/>
              </w:tabs>
              <w:spacing w:before="60" w:after="60"/>
              <w:ind w:left="567" w:hanging="567"/>
              <w:jc w:val="left"/>
              <w:rPr>
                <w:rFonts w:cs="Arial"/>
                <w:szCs w:val="18"/>
                <w:lang w:val="it-IT"/>
              </w:rPr>
            </w:pPr>
            <w:r>
              <w:rPr>
                <w:rFonts w:cs="Arial"/>
                <w:szCs w:val="18"/>
                <w:lang w:val="it-IT"/>
              </w:rPr>
              <w:t>MOREIRA</w:t>
            </w:r>
          </w:p>
          <w:p w14:paraId="06935497" w14:textId="77777777" w:rsidR="00D41137" w:rsidRPr="007B37A2" w:rsidRDefault="002326CC" w:rsidP="00CB55E3">
            <w:pPr>
              <w:pStyle w:val="IPPArial"/>
              <w:keepNext/>
              <w:tabs>
                <w:tab w:val="left" w:pos="567"/>
              </w:tabs>
              <w:spacing w:before="60" w:after="60"/>
              <w:ind w:left="567" w:hanging="567"/>
              <w:jc w:val="left"/>
              <w:rPr>
                <w:rFonts w:cs="Arial"/>
                <w:bCs/>
                <w:iCs/>
                <w:szCs w:val="18"/>
                <w:lang w:val="it-IT"/>
              </w:rPr>
            </w:pPr>
            <w:r>
              <w:rPr>
                <w:rFonts w:cs="Arial"/>
                <w:bCs/>
                <w:iCs/>
                <w:szCs w:val="18"/>
                <w:lang w:val="it-IT"/>
              </w:rPr>
              <w:t>CASSIN</w:t>
            </w:r>
          </w:p>
        </w:tc>
      </w:tr>
      <w:tr w:rsidR="00D41137" w:rsidRPr="00F0555E" w14:paraId="46D04DB0" w14:textId="77777777" w:rsidTr="00217473">
        <w:trPr>
          <w:cantSplit/>
          <w:trHeight w:val="347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FFE27B7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4466F98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Meeting Arrangements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0CECE"/>
          </w:tcPr>
          <w:p w14:paraId="7D340B6F" w14:textId="77777777" w:rsidR="00D41137" w:rsidRPr="00D42092" w:rsidRDefault="00D41137" w:rsidP="00AC6F3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50A78CC5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9A1ADC" w:rsidRPr="00F0555E" w14:paraId="21EB1976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77777777" w:rsidR="009A1ADC" w:rsidRPr="00D42092" w:rsidRDefault="009A1ADC" w:rsidP="00CB55E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</w:t>
            </w:r>
            <w:r w:rsidR="00CB55E3">
              <w:rPr>
                <w:rFonts w:cs="Arial"/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A1ADC" w:rsidRPr="00D42092" w:rsidRDefault="009A1ADC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A1ADC" w:rsidRPr="009A1ADC" w:rsidRDefault="009A1ADC" w:rsidP="00AC6F36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77777777" w:rsidR="009A1ADC" w:rsidRPr="00187EE2" w:rsidRDefault="00CB55E3" w:rsidP="00AC6F36">
            <w:pPr>
              <w:pStyle w:val="IPPArial"/>
              <w:spacing w:before="60" w:after="60"/>
              <w:jc w:val="left"/>
              <w:rPr>
                <w:rFonts w:cs="Arial"/>
                <w:b/>
                <w:bCs/>
                <w:iCs/>
                <w:szCs w:val="18"/>
              </w:rPr>
            </w:pPr>
            <w:r>
              <w:rPr>
                <w:rFonts w:cs="Arial"/>
                <w:szCs w:val="18"/>
              </w:rPr>
              <w:t>MOREIRA</w:t>
            </w:r>
          </w:p>
        </w:tc>
      </w:tr>
      <w:tr w:rsidR="009A1ADC" w:rsidRPr="00F0555E" w14:paraId="0B2035FF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77777777" w:rsidR="009A1ADC" w:rsidRDefault="009A1ADC" w:rsidP="00CB55E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</w:t>
            </w:r>
            <w:r w:rsidR="00CB55E3">
              <w:rPr>
                <w:rFonts w:cs="Arial"/>
                <w:szCs w:val="18"/>
              </w:rPr>
              <w:t>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A1ADC" w:rsidRPr="00D42092" w:rsidRDefault="009A1ADC" w:rsidP="00AC6F36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4F3B38DF" w:rsidR="009A1ADC" w:rsidRPr="007E76A5" w:rsidRDefault="002326CC" w:rsidP="00AC6F36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01_TPDP_</w:t>
            </w:r>
            <w:r w:rsidR="00453030">
              <w:rPr>
                <w:rFonts w:ascii="Arial" w:hAnsi="Arial" w:cs="Arial"/>
                <w:sz w:val="18"/>
                <w:szCs w:val="18"/>
                <w:lang w:eastAsia="zh-CN"/>
              </w:rPr>
              <w:t>Tel_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2020_Sep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7777777" w:rsidR="009A1ADC" w:rsidRPr="00187EE2" w:rsidRDefault="00CB55E3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MOREIRA</w:t>
            </w:r>
          </w:p>
        </w:tc>
      </w:tr>
      <w:tr w:rsidR="00D41137" w:rsidRPr="00F0555E" w14:paraId="637D344E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DC422CB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1877B791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Administrative Matters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0CECE"/>
          </w:tcPr>
          <w:p w14:paraId="43C9E5DB" w14:textId="77777777" w:rsidR="00D41137" w:rsidRPr="007E76A5" w:rsidRDefault="00D41137" w:rsidP="00AC6F36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76A5">
              <w:rPr>
                <w:rFonts w:cs="Arial"/>
                <w:szCs w:val="18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3383D488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D41137" w:rsidRPr="00F0555E" w14:paraId="24475DBB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4C7870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B5544D" w14:textId="77777777" w:rsidR="00D41137" w:rsidRPr="00D42092" w:rsidRDefault="00D41137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Documents list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6FF23A" w14:textId="438ECA85" w:rsidR="00D41137" w:rsidRPr="007E76A5" w:rsidRDefault="002326CC" w:rsidP="00AC6F3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t>02</w:t>
            </w:r>
            <w:r w:rsidRPr="007A07BA">
              <w:t>_TPDP_</w:t>
            </w:r>
            <w:r w:rsidR="00453030">
              <w:rPr>
                <w:rFonts w:cs="Arial"/>
                <w:szCs w:val="18"/>
                <w:lang w:eastAsia="zh-CN"/>
              </w:rPr>
              <w:t>Tel_</w:t>
            </w:r>
            <w:r w:rsidRPr="007A07BA">
              <w:t>20</w:t>
            </w:r>
            <w:r>
              <w:t>20</w:t>
            </w:r>
            <w:r w:rsidRPr="007A07BA">
              <w:t>_</w:t>
            </w:r>
            <w:r>
              <w:t>Sep</w:t>
            </w:r>
          </w:p>
        </w:tc>
        <w:tc>
          <w:tcPr>
            <w:tcW w:w="1691" w:type="dxa"/>
            <w:vMerge w:val="restart"/>
            <w:shd w:val="clear" w:color="auto" w:fill="FFFFFF"/>
            <w:vAlign w:val="center"/>
          </w:tcPr>
          <w:p w14:paraId="65AC7668" w14:textId="77777777" w:rsidR="00D41137" w:rsidRPr="002326CC" w:rsidRDefault="002326CC" w:rsidP="00AC6F36">
            <w:pPr>
              <w:pStyle w:val="IPPArial"/>
              <w:keepNext/>
              <w:tabs>
                <w:tab w:val="left" w:pos="567"/>
              </w:tabs>
              <w:spacing w:before="60" w:after="60"/>
              <w:ind w:left="567" w:hanging="567"/>
              <w:jc w:val="left"/>
              <w:rPr>
                <w:rFonts w:cs="Arial"/>
                <w:bCs/>
                <w:iCs/>
                <w:szCs w:val="18"/>
                <w:lang w:val="it-IT"/>
              </w:rPr>
            </w:pPr>
            <w:r>
              <w:rPr>
                <w:rFonts w:cs="Arial"/>
                <w:bCs/>
                <w:iCs/>
                <w:szCs w:val="18"/>
                <w:lang w:val="it-IT"/>
              </w:rPr>
              <w:t>CASSIN</w:t>
            </w:r>
          </w:p>
        </w:tc>
      </w:tr>
      <w:tr w:rsidR="00D41137" w:rsidRPr="00F0555E" w14:paraId="3F53C63D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E3A2A0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E2D036" w14:textId="77777777" w:rsidR="00D41137" w:rsidRPr="00D42092" w:rsidRDefault="00D41137" w:rsidP="00AC6F36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Participants list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5A534C" w14:textId="57FC1626" w:rsidR="00E7600A" w:rsidRPr="007E76A5" w:rsidRDefault="002326CC" w:rsidP="00AC6F3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t>03</w:t>
            </w:r>
            <w:r w:rsidRPr="007A07BA">
              <w:t>_TPDP_</w:t>
            </w:r>
            <w:r w:rsidR="00453030">
              <w:rPr>
                <w:rFonts w:cs="Arial"/>
                <w:szCs w:val="18"/>
                <w:lang w:eastAsia="zh-CN"/>
              </w:rPr>
              <w:t>Tel_</w:t>
            </w:r>
            <w:r w:rsidRPr="007A07BA">
              <w:t>20</w:t>
            </w:r>
            <w:r>
              <w:t>20</w:t>
            </w:r>
            <w:r w:rsidRPr="007A07BA">
              <w:t>_</w:t>
            </w:r>
            <w:r>
              <w:t>Sep</w:t>
            </w:r>
            <w:r w:rsidRPr="007E76A5">
              <w:rPr>
                <w:rFonts w:cs="Arial"/>
                <w:szCs w:val="18"/>
              </w:rPr>
              <w:t xml:space="preserve"> </w:t>
            </w:r>
            <w:hyperlink r:id="rId9" w:history="1">
              <w:r w:rsidR="00E7600A" w:rsidRPr="007E76A5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  <w:tc>
          <w:tcPr>
            <w:tcW w:w="1691" w:type="dxa"/>
            <w:vMerge/>
            <w:shd w:val="clear" w:color="auto" w:fill="FFFFFF"/>
            <w:vAlign w:val="center"/>
          </w:tcPr>
          <w:p w14:paraId="6B3A86D7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D41137" w:rsidRPr="00F0555E" w14:paraId="2F85428F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E8EDCD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F78A92" w14:textId="77777777" w:rsidR="00D41137" w:rsidRPr="00D42092" w:rsidRDefault="002326CC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8BC641" w14:textId="4E58BD79" w:rsidR="00D41137" w:rsidRPr="007E76A5" w:rsidRDefault="008C278C" w:rsidP="00AC6F36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0" w:history="1">
              <w:r w:rsidR="0011647D" w:rsidRPr="0011647D">
                <w:rPr>
                  <w:rStyle w:val="Hyperlink"/>
                </w:rPr>
                <w:t>Short guideline for participants</w:t>
              </w:r>
            </w:hyperlink>
            <w:r w:rsidR="00453030">
              <w:t xml:space="preserve"> </w:t>
            </w:r>
          </w:p>
        </w:tc>
        <w:tc>
          <w:tcPr>
            <w:tcW w:w="16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415C78" w14:textId="77777777" w:rsidR="00D41137" w:rsidRPr="00D42092" w:rsidRDefault="00D41137" w:rsidP="00AC6F36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E264C5" w:rsidRPr="00F0555E" w14:paraId="1E39D83C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26572F0F" w14:textId="77777777" w:rsidR="00E264C5" w:rsidRPr="00D42092" w:rsidRDefault="00E264C5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4. 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79B51462" w14:textId="77777777" w:rsidR="00E264C5" w:rsidRPr="00D42092" w:rsidRDefault="00753896" w:rsidP="00AC6F36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eastAsia="zh-CN"/>
              </w:rPr>
              <w:t>The IPPC</w:t>
            </w:r>
            <w:r w:rsidR="00E264C5" w:rsidRPr="006349DF">
              <w:rPr>
                <w:rFonts w:cs="Arial"/>
                <w:b/>
                <w:szCs w:val="18"/>
                <w:lang w:eastAsia="zh-CN"/>
              </w:rPr>
              <w:t xml:space="preserve"> TPDP work programme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0CECE"/>
          </w:tcPr>
          <w:p w14:paraId="32DBEDD0" w14:textId="77777777" w:rsidR="00B25C93" w:rsidRPr="00E264C5" w:rsidRDefault="00B25C93" w:rsidP="0022779A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3A3F01EE" w14:textId="77777777" w:rsidR="00E264C5" w:rsidRDefault="00E264C5" w:rsidP="00AC6F36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4C5068" w:rsidRPr="00F0555E" w14:paraId="32508FE6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9484B" w14:textId="77777777" w:rsidR="004C5068" w:rsidRPr="004C5068" w:rsidRDefault="004C5068" w:rsidP="00AC6F36">
            <w:pPr>
              <w:pStyle w:val="IPPArialTable"/>
              <w:rPr>
                <w:rFonts w:cs="Arial"/>
                <w:szCs w:val="18"/>
              </w:rPr>
            </w:pPr>
            <w:r w:rsidRPr="004C5068">
              <w:rPr>
                <w:rFonts w:cs="Arial"/>
                <w:szCs w:val="18"/>
              </w:rPr>
              <w:t>4.1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73E8F" w14:textId="77777777" w:rsidR="004C5068" w:rsidRPr="004C5068" w:rsidRDefault="004C5068" w:rsidP="00AC6F36">
            <w:pPr>
              <w:pStyle w:val="IPPArialTable"/>
              <w:rPr>
                <w:rFonts w:cs="Arial"/>
                <w:szCs w:val="18"/>
                <w:lang w:eastAsia="zh-CN"/>
              </w:rPr>
            </w:pPr>
            <w:r w:rsidRPr="004C5068">
              <w:rPr>
                <w:rFonts w:cs="Arial"/>
                <w:szCs w:val="18"/>
                <w:lang w:eastAsia="zh-CN"/>
              </w:rPr>
              <w:t>Review of IPPC standard setting process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64B7E191" w14:textId="77777777" w:rsidR="004C5068" w:rsidRDefault="008C278C" w:rsidP="00207DA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1" w:history="1">
              <w:r w:rsidR="00F45B3C" w:rsidRPr="00F45B3C">
                <w:rPr>
                  <w:rStyle w:val="Hyperlink"/>
                  <w:rFonts w:cs="Arial"/>
                  <w:szCs w:val="18"/>
                  <w:lang w:eastAsia="zh-CN"/>
                </w:rPr>
                <w:t>Link to IPPC standard setting process</w:t>
              </w:r>
            </w:hyperlink>
          </w:p>
          <w:p w14:paraId="7D556DE9" w14:textId="77777777" w:rsidR="00553120" w:rsidRDefault="008C278C" w:rsidP="00207DA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2" w:history="1">
              <w:r w:rsidR="00553120" w:rsidRPr="00553120">
                <w:rPr>
                  <w:rStyle w:val="Hyperlink"/>
                  <w:rFonts w:cs="Arial"/>
                  <w:szCs w:val="18"/>
                  <w:lang w:eastAsia="zh-CN"/>
                </w:rPr>
                <w:t>Link to the IPPC Procedure Manual for Standard Setting</w:t>
              </w:r>
            </w:hyperlink>
          </w:p>
          <w:p w14:paraId="5166759C" w14:textId="2F03E160" w:rsidR="00F45B3C" w:rsidRPr="006349DF" w:rsidRDefault="00F45B3C" w:rsidP="00F45B3C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AC626" w14:textId="42E9E795" w:rsidR="004C5068" w:rsidRDefault="00577A17" w:rsidP="00577A1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CASSIN /</w:t>
            </w:r>
            <w:r w:rsidR="002326CC">
              <w:rPr>
                <w:rFonts w:cs="Arial"/>
                <w:szCs w:val="18"/>
              </w:rPr>
              <w:t>MOREIRA</w:t>
            </w:r>
          </w:p>
        </w:tc>
      </w:tr>
      <w:tr w:rsidR="004C5068" w:rsidRPr="00F0555E" w14:paraId="5699356A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D3A34" w14:textId="77777777" w:rsidR="004C5068" w:rsidRPr="004C5068" w:rsidRDefault="004C5068" w:rsidP="00B3129E">
            <w:pPr>
              <w:pStyle w:val="IPPArialTable"/>
              <w:numPr>
                <w:ilvl w:val="1"/>
                <w:numId w:val="12"/>
              </w:numPr>
              <w:rPr>
                <w:rFonts w:cs="Arial"/>
                <w:szCs w:val="18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EB9F4" w14:textId="77777777" w:rsidR="004C5068" w:rsidRDefault="004C5068" w:rsidP="00AC6F36">
            <w:pPr>
              <w:pStyle w:val="IPPArialTable"/>
              <w:rPr>
                <w:rFonts w:cs="Arial"/>
                <w:szCs w:val="18"/>
                <w:lang w:eastAsia="zh-CN"/>
              </w:rPr>
            </w:pPr>
            <w:r w:rsidRPr="004C5068">
              <w:rPr>
                <w:rFonts w:cs="Arial"/>
                <w:szCs w:val="18"/>
                <w:lang w:eastAsia="zh-CN"/>
              </w:rPr>
              <w:t>Overview of the TPDP work programme</w:t>
            </w:r>
            <w:r w:rsidR="00500D80">
              <w:rPr>
                <w:rFonts w:cs="Arial"/>
                <w:szCs w:val="18"/>
                <w:lang w:eastAsia="zh-CN"/>
              </w:rPr>
              <w:t>:</w:t>
            </w:r>
          </w:p>
          <w:p w14:paraId="0350900C" w14:textId="77777777" w:rsidR="00753896" w:rsidRDefault="00D70336" w:rsidP="00AC6F36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="00753896">
              <w:rPr>
                <w:rFonts w:cs="Arial"/>
                <w:szCs w:val="18"/>
                <w:lang w:eastAsia="zh-CN"/>
              </w:rPr>
              <w:t>TPDP approved specification TP 01</w:t>
            </w:r>
          </w:p>
          <w:p w14:paraId="7F5FCE51" w14:textId="77777777" w:rsidR="0037418E" w:rsidRDefault="00D70336" w:rsidP="0037418E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="00753896">
              <w:rPr>
                <w:rFonts w:cs="Arial"/>
                <w:szCs w:val="18"/>
                <w:lang w:eastAsia="zh-CN"/>
              </w:rPr>
              <w:t xml:space="preserve">Diagnostic protocols (DPs) in the work programme </w:t>
            </w:r>
          </w:p>
          <w:p w14:paraId="099D67B0" w14:textId="77777777" w:rsidR="00217473" w:rsidRDefault="0037418E" w:rsidP="0037418E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Update of the TPDP work programme</w:t>
            </w:r>
          </w:p>
          <w:p w14:paraId="44B2DDFF" w14:textId="2A42AF00" w:rsidR="00753896" w:rsidRPr="004C5068" w:rsidRDefault="00217473" w:rsidP="0037418E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="0037418E">
              <w:rPr>
                <w:rFonts w:cs="Arial"/>
                <w:szCs w:val="18"/>
                <w:lang w:eastAsia="zh-CN"/>
              </w:rPr>
              <w:t>Status of drafting groups and DPs’ development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1CFB5DFA" w14:textId="7A69BFAD" w:rsidR="003B7BBB" w:rsidRDefault="0084275E" w:rsidP="00207DA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t>04</w:t>
            </w:r>
            <w:r w:rsidR="00553120" w:rsidRPr="007A07BA">
              <w:t>_TPDP_</w:t>
            </w:r>
            <w:r w:rsidR="00453030">
              <w:rPr>
                <w:rFonts w:cs="Arial"/>
                <w:szCs w:val="18"/>
                <w:lang w:eastAsia="zh-CN"/>
              </w:rPr>
              <w:t xml:space="preserve"> Tel_</w:t>
            </w:r>
            <w:r w:rsidR="00553120" w:rsidRPr="007A07BA">
              <w:t>20</w:t>
            </w:r>
            <w:r w:rsidR="00553120">
              <w:t>20</w:t>
            </w:r>
            <w:r w:rsidR="00553120" w:rsidRPr="007A07BA">
              <w:t>_</w:t>
            </w:r>
            <w:r w:rsidR="00553120">
              <w:t>Sep</w:t>
            </w:r>
            <w:r w:rsidR="00553120" w:rsidRPr="007E76A5">
              <w:rPr>
                <w:rFonts w:cs="Arial"/>
                <w:szCs w:val="18"/>
              </w:rPr>
              <w:t xml:space="preserve"> </w:t>
            </w:r>
          </w:p>
          <w:p w14:paraId="7250FE3C" w14:textId="77777777" w:rsidR="00553120" w:rsidRDefault="00553120" w:rsidP="00207DA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28362967" w14:textId="77777777" w:rsidR="00753896" w:rsidRDefault="008C278C" w:rsidP="00207DA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3" w:history="1">
              <w:r w:rsidR="00AC6F36" w:rsidRPr="00AC6F36">
                <w:rPr>
                  <w:rStyle w:val="Hyperlink"/>
                  <w:rFonts w:cs="Arial"/>
                  <w:szCs w:val="18"/>
                  <w:lang w:eastAsia="zh-CN"/>
                </w:rPr>
                <w:t>Link to s</w:t>
              </w:r>
              <w:r w:rsidR="00753896" w:rsidRPr="00AC6F36">
                <w:rPr>
                  <w:rStyle w:val="Hyperlink"/>
                  <w:rFonts w:cs="Arial"/>
                  <w:szCs w:val="18"/>
                  <w:lang w:eastAsia="zh-CN"/>
                </w:rPr>
                <w:t>pecification TP 01</w:t>
              </w:r>
            </w:hyperlink>
          </w:p>
          <w:p w14:paraId="40DF1395" w14:textId="77777777" w:rsidR="00500D80" w:rsidRDefault="00500D80" w:rsidP="00207DA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48FF19B0" w14:textId="77777777" w:rsidR="004C5068" w:rsidRDefault="008C278C" w:rsidP="0022779A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4" w:history="1">
              <w:r w:rsidR="004C5068" w:rsidRPr="006349DF">
                <w:rPr>
                  <w:rStyle w:val="Hyperlink"/>
                  <w:rFonts w:cs="Arial"/>
                  <w:szCs w:val="18"/>
                  <w:lang w:eastAsia="zh-CN"/>
                </w:rPr>
                <w:t>Link to List of topics for IPPC Standards</w:t>
              </w:r>
            </w:hyperlink>
          </w:p>
          <w:p w14:paraId="7D89579D" w14:textId="77777777" w:rsidR="0075213B" w:rsidRDefault="0075213B" w:rsidP="0022779A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18F32AB5" w14:textId="77777777" w:rsidR="004C5068" w:rsidRPr="006349DF" w:rsidRDefault="008C278C" w:rsidP="00553120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5" w:history="1">
              <w:r w:rsidR="004C5068" w:rsidRPr="003F28DE">
                <w:rPr>
                  <w:rStyle w:val="Hyperlink"/>
                  <w:rFonts w:cs="Arial"/>
                  <w:szCs w:val="18"/>
                  <w:lang w:eastAsia="zh-CN"/>
                </w:rPr>
                <w:t>Link to IPPC DPs drafting groups list</w:t>
              </w:r>
            </w:hyperlink>
            <w:r w:rsidR="00553120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A2138" w14:textId="34C261F8" w:rsidR="004C5068" w:rsidRDefault="00753896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MOREIRA </w:t>
            </w:r>
            <w:r w:rsidR="00FA553E">
              <w:rPr>
                <w:rFonts w:cs="Arial"/>
                <w:szCs w:val="18"/>
              </w:rPr>
              <w:t xml:space="preserve">/ </w:t>
            </w:r>
            <w:r w:rsidR="00FA553E">
              <w:rPr>
                <w:rFonts w:cs="Arial"/>
                <w:szCs w:val="18"/>
                <w:lang w:eastAsia="zh-CN"/>
              </w:rPr>
              <w:t>WATHUKARAGE (Steward)</w:t>
            </w:r>
            <w:r w:rsidR="0037418E">
              <w:rPr>
                <w:rFonts w:cs="Arial"/>
                <w:szCs w:val="18"/>
                <w:lang w:eastAsia="zh-CN"/>
              </w:rPr>
              <w:t xml:space="preserve"> / ALL</w:t>
            </w:r>
          </w:p>
        </w:tc>
      </w:tr>
      <w:tr w:rsidR="00A13A01" w:rsidRPr="00F0555E" w14:paraId="3CCDFC4A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CA206" w14:textId="77777777" w:rsidR="00A13A01" w:rsidRPr="004C5068" w:rsidRDefault="00A13A01" w:rsidP="00A13A01">
            <w:pPr>
              <w:pStyle w:val="IPPArialTable"/>
              <w:numPr>
                <w:ilvl w:val="1"/>
                <w:numId w:val="12"/>
              </w:numPr>
              <w:rPr>
                <w:rFonts w:cs="Arial"/>
                <w:szCs w:val="18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068A4" w14:textId="77777777" w:rsidR="00A13A01" w:rsidRDefault="00A13A01" w:rsidP="00A13A01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Tentative TPDP work plan 2020-2021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415B38B7" w14:textId="77777777" w:rsidR="00A13A01" w:rsidRDefault="00A13A01" w:rsidP="00A13A01">
            <w:pPr>
              <w:pStyle w:val="IPPArialTable"/>
              <w:jc w:val="center"/>
            </w:pPr>
          </w:p>
          <w:p w14:paraId="639B95DA" w14:textId="45EB4B2E" w:rsidR="00A13A01" w:rsidRDefault="0084275E" w:rsidP="00A13A0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t>05</w:t>
            </w:r>
            <w:r w:rsidR="00A13A01" w:rsidRPr="007A07BA">
              <w:t>_TPDP_</w:t>
            </w:r>
            <w:r w:rsidR="00453030">
              <w:t>Tel_</w:t>
            </w:r>
            <w:r w:rsidR="00A13A01" w:rsidRPr="007A07BA">
              <w:t>20</w:t>
            </w:r>
            <w:r w:rsidR="00A13A01">
              <w:t>20</w:t>
            </w:r>
            <w:r w:rsidR="00A13A01" w:rsidRPr="007A07BA">
              <w:t>_</w:t>
            </w:r>
            <w:r w:rsidR="00A13A01">
              <w:t>Sep</w:t>
            </w:r>
            <w:r w:rsidR="00A13A01" w:rsidRPr="007E76A5">
              <w:rPr>
                <w:rFonts w:cs="Arial"/>
                <w:szCs w:val="18"/>
              </w:rPr>
              <w:t xml:space="preserve"> </w:t>
            </w:r>
          </w:p>
          <w:p w14:paraId="62D0B013" w14:textId="77777777" w:rsidR="00A13A01" w:rsidRDefault="00A13A01" w:rsidP="00A13A01">
            <w:pPr>
              <w:pStyle w:val="IPPArialTable"/>
              <w:jc w:val="center"/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FA79C" w14:textId="77777777" w:rsidR="00A13A01" w:rsidRDefault="00A13A01" w:rsidP="00A13A0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MOREIRA / ALL</w:t>
            </w:r>
          </w:p>
        </w:tc>
      </w:tr>
      <w:tr w:rsidR="00A13A01" w:rsidRPr="00F0555E" w14:paraId="1E9FEE36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5547D06" w14:textId="77777777" w:rsidR="00A13A01" w:rsidRDefault="00A13A01" w:rsidP="00A13A01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5.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554D165C" w14:textId="3787431B" w:rsidR="00A13A01" w:rsidRDefault="00A13A01" w:rsidP="00E812D9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Updates from relevant IPPC bodies and </w:t>
            </w:r>
            <w:r w:rsidR="00E812D9">
              <w:rPr>
                <w:rFonts w:cs="Arial"/>
                <w:b/>
                <w:szCs w:val="18"/>
              </w:rPr>
              <w:t>activities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0CECE"/>
          </w:tcPr>
          <w:p w14:paraId="095FB6B2" w14:textId="77777777" w:rsidR="00A13A01" w:rsidRDefault="00A13A01" w:rsidP="00A13A01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37F07406" w14:textId="5B2636CD" w:rsidR="00A13A01" w:rsidRPr="00ED5B94" w:rsidRDefault="00A13A01" w:rsidP="00A13A01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A13A01" w:rsidRPr="00F0555E" w14:paraId="1050CB11" w14:textId="77777777" w:rsidTr="00217473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8253E6" w14:textId="77777777" w:rsidR="00A13A01" w:rsidRPr="0086325E" w:rsidRDefault="00A13A01" w:rsidP="00A13A01">
            <w:pPr>
              <w:pStyle w:val="IPPArialTable"/>
              <w:rPr>
                <w:rFonts w:cs="Arial"/>
                <w:szCs w:val="18"/>
              </w:rPr>
            </w:pPr>
            <w:r w:rsidRPr="0086325E">
              <w:rPr>
                <w:rFonts w:cs="Arial"/>
                <w:szCs w:val="18"/>
              </w:rPr>
              <w:lastRenderedPageBreak/>
              <w:t>5.1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AD986EE" w14:textId="77777777" w:rsidR="00A13A01" w:rsidRDefault="00A13A01" w:rsidP="00A13A01">
            <w:pPr>
              <w:pStyle w:val="IPPArialTabl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Relevant u</w:t>
            </w:r>
            <w:r w:rsidRPr="006349DF">
              <w:rPr>
                <w:rFonts w:cs="Arial"/>
                <w:bCs/>
                <w:szCs w:val="18"/>
                <w:lang w:eastAsia="zh-CN"/>
              </w:rPr>
              <w:t>pdates from other IPPC meetings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activities:</w:t>
            </w:r>
          </w:p>
          <w:p w14:paraId="461A3359" w14:textId="77777777" w:rsidR="00A13A01" w:rsidRDefault="00A13A01" w:rsidP="00A13A01">
            <w:pPr>
              <w:pStyle w:val="IPPArialTable"/>
              <w:numPr>
                <w:ilvl w:val="0"/>
                <w:numId w:val="13"/>
              </w:numPr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Updates and recommendations from Standards Committee (SC)</w:t>
            </w:r>
          </w:p>
          <w:p w14:paraId="7630C3D5" w14:textId="77777777" w:rsidR="00A13A01" w:rsidRDefault="00A13A01" w:rsidP="00A13A01">
            <w:pPr>
              <w:pStyle w:val="IPPArialTable"/>
              <w:numPr>
                <w:ilvl w:val="0"/>
                <w:numId w:val="13"/>
              </w:numPr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 xml:space="preserve">Potential impacts of the IPPC strategic framework 2020-2030 in the TPDP work: </w:t>
            </w:r>
            <w:r w:rsidRPr="00361E5E">
              <w:rPr>
                <w:rFonts w:cs="Arial"/>
                <w:bCs/>
                <w:szCs w:val="18"/>
              </w:rPr>
              <w:t>Diagnostic laboratory networking</w:t>
            </w:r>
          </w:p>
          <w:p w14:paraId="47D5AECD" w14:textId="77777777" w:rsidR="00A13A01" w:rsidRDefault="00A13A01" w:rsidP="00A13A01">
            <w:pPr>
              <w:pStyle w:val="IPPArialTable"/>
              <w:numPr>
                <w:ilvl w:val="0"/>
                <w:numId w:val="13"/>
              </w:numPr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Call for topics: standards and implementation</w:t>
            </w:r>
          </w:p>
          <w:p w14:paraId="6B9FC204" w14:textId="77777777" w:rsidR="00A13A01" w:rsidRPr="00AC6F36" w:rsidRDefault="00A13A01" w:rsidP="00A13A01">
            <w:pPr>
              <w:pStyle w:val="IPPArialTable"/>
              <w:rPr>
                <w:rFonts w:cs="Arial"/>
                <w:bCs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</w:tcPr>
          <w:p w14:paraId="6AE30198" w14:textId="77777777" w:rsidR="00A13A01" w:rsidRDefault="00A13A01" w:rsidP="00A13A01">
            <w:pPr>
              <w:pStyle w:val="IPPArialTable"/>
              <w:jc w:val="center"/>
            </w:pPr>
          </w:p>
          <w:p w14:paraId="21C12506" w14:textId="6EAFFCF3" w:rsidR="00A13A01" w:rsidRDefault="0084275E" w:rsidP="00A13A01">
            <w:pPr>
              <w:pStyle w:val="IPPArialTable"/>
              <w:jc w:val="center"/>
            </w:pPr>
            <w:r>
              <w:t>06</w:t>
            </w:r>
            <w:r w:rsidR="00A13A01" w:rsidRPr="007A07BA">
              <w:t>_TPDP</w:t>
            </w:r>
            <w:r w:rsidR="00453030">
              <w:rPr>
                <w:rFonts w:cs="Arial"/>
                <w:szCs w:val="18"/>
                <w:lang w:eastAsia="zh-CN"/>
              </w:rPr>
              <w:t xml:space="preserve"> Tel_</w:t>
            </w:r>
            <w:r w:rsidR="00A13A01" w:rsidRPr="007A07BA">
              <w:t>20</w:t>
            </w:r>
            <w:r w:rsidR="00A13A01">
              <w:t>20</w:t>
            </w:r>
            <w:r w:rsidR="00A13A01" w:rsidRPr="007A07BA">
              <w:t>_</w:t>
            </w:r>
            <w:r w:rsidR="00A13A01">
              <w:t>Sep</w:t>
            </w:r>
          </w:p>
          <w:p w14:paraId="09B613F3" w14:textId="77777777" w:rsidR="00A13A01" w:rsidRDefault="00A13A01" w:rsidP="00A13A0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76A5">
              <w:rPr>
                <w:rFonts w:cs="Arial"/>
                <w:szCs w:val="18"/>
              </w:rPr>
              <w:t xml:space="preserve"> </w:t>
            </w:r>
          </w:p>
          <w:p w14:paraId="292810AB" w14:textId="77777777" w:rsidR="00A13A01" w:rsidRDefault="008C278C" w:rsidP="00A13A01">
            <w:pPr>
              <w:pStyle w:val="IPPArialTable"/>
              <w:jc w:val="center"/>
              <w:rPr>
                <w:rFonts w:cs="Arial"/>
                <w:bCs/>
                <w:szCs w:val="18"/>
                <w:lang w:eastAsia="zh-CN"/>
              </w:rPr>
            </w:pPr>
            <w:hyperlink r:id="rId16" w:history="1">
              <w:r w:rsidR="00A13A01" w:rsidRPr="00881A8E">
                <w:rPr>
                  <w:rStyle w:val="Hyperlink"/>
                  <w:rFonts w:cs="Arial"/>
                  <w:bCs/>
                  <w:szCs w:val="18"/>
                  <w:lang w:eastAsia="zh-CN"/>
                </w:rPr>
                <w:t>Link to SC meeting reports</w:t>
              </w:r>
            </w:hyperlink>
          </w:p>
          <w:p w14:paraId="01143D3A" w14:textId="77777777" w:rsidR="00A13A01" w:rsidRDefault="00A13A01" w:rsidP="00A13A01">
            <w:pPr>
              <w:pStyle w:val="IPPArialTable"/>
              <w:jc w:val="center"/>
              <w:rPr>
                <w:rFonts w:cs="Arial"/>
                <w:bCs/>
                <w:szCs w:val="18"/>
                <w:lang w:eastAsia="zh-CN"/>
              </w:rPr>
            </w:pPr>
          </w:p>
          <w:p w14:paraId="007D8A07" w14:textId="0FE14934" w:rsidR="00A13A01" w:rsidRDefault="00457DA7" w:rsidP="00A13A0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hyperlink r:id="rId17" w:history="1">
              <w:r w:rsidRPr="00457DA7">
                <w:rPr>
                  <w:rStyle w:val="Hyperlink"/>
                  <w:rFonts w:cs="Arial"/>
                  <w:szCs w:val="18"/>
                </w:rPr>
                <w:t>Link to IPPC Strategic Framework 2020-2030</w:t>
              </w:r>
            </w:hyperlink>
            <w:r w:rsidR="00A13A01" w:rsidRPr="00AC6F36">
              <w:rPr>
                <w:rStyle w:val="FootnoteReference"/>
                <w:rFonts w:cs="Arial"/>
                <w:szCs w:val="18"/>
              </w:rPr>
              <w:footnoteReference w:id="1"/>
            </w:r>
          </w:p>
          <w:p w14:paraId="6B24EB9C" w14:textId="77777777" w:rsidR="00A13A01" w:rsidRDefault="00A13A01" w:rsidP="00A13A01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6FA670" w14:textId="77777777" w:rsidR="00A13A01" w:rsidRPr="00ED5B94" w:rsidRDefault="00A13A01" w:rsidP="00A13A0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CASSIN / </w:t>
            </w:r>
            <w:r>
              <w:rPr>
                <w:rFonts w:cs="Arial"/>
                <w:szCs w:val="18"/>
              </w:rPr>
              <w:t>WATHUKARAGE</w:t>
            </w:r>
          </w:p>
        </w:tc>
      </w:tr>
      <w:tr w:rsidR="00A13A01" w:rsidRPr="00F0555E" w14:paraId="38794704" w14:textId="77777777" w:rsidTr="00217473">
        <w:trPr>
          <w:cantSplit/>
          <w:trHeight w:val="339"/>
          <w:jc w:val="center"/>
        </w:trPr>
        <w:tc>
          <w:tcPr>
            <w:tcW w:w="652" w:type="dxa"/>
            <w:shd w:val="clear" w:color="auto" w:fill="D9D9D9"/>
            <w:vAlign w:val="center"/>
          </w:tcPr>
          <w:p w14:paraId="068AFD62" w14:textId="77777777" w:rsidR="00A13A01" w:rsidRPr="00D42092" w:rsidRDefault="00A13A01" w:rsidP="00A13A01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6.</w:t>
            </w:r>
          </w:p>
        </w:tc>
        <w:tc>
          <w:tcPr>
            <w:tcW w:w="4203" w:type="dxa"/>
            <w:shd w:val="clear" w:color="auto" w:fill="D9D9D9"/>
            <w:vAlign w:val="center"/>
          </w:tcPr>
          <w:p w14:paraId="1D27578B" w14:textId="77777777" w:rsidR="00A13A01" w:rsidRPr="00E264C5" w:rsidRDefault="00A13A01" w:rsidP="00A13A01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520" w:type="dxa"/>
            <w:shd w:val="clear" w:color="auto" w:fill="D9D9D9"/>
            <w:vAlign w:val="center"/>
          </w:tcPr>
          <w:p w14:paraId="09563927" w14:textId="77777777" w:rsidR="00A13A01" w:rsidRPr="006349DF" w:rsidRDefault="00A13A01" w:rsidP="00A13A01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691" w:type="dxa"/>
            <w:shd w:val="clear" w:color="auto" w:fill="D9D9D9"/>
            <w:vAlign w:val="center"/>
          </w:tcPr>
          <w:p w14:paraId="4BDB55D9" w14:textId="77777777" w:rsidR="00A13A01" w:rsidRPr="006349DF" w:rsidRDefault="00A13A01" w:rsidP="00A13A01">
            <w:pPr>
              <w:pStyle w:val="IPPArialTable"/>
              <w:rPr>
                <w:rFonts w:cs="Arial"/>
                <w:szCs w:val="18"/>
                <w:lang w:eastAsia="zh-CN"/>
              </w:rPr>
            </w:pPr>
          </w:p>
        </w:tc>
      </w:tr>
      <w:tr w:rsidR="00A13A01" w:rsidRPr="00F0555E" w14:paraId="72D1F6BD" w14:textId="77777777" w:rsidTr="00217473">
        <w:trPr>
          <w:cantSplit/>
          <w:trHeight w:val="240"/>
          <w:jc w:val="center"/>
        </w:trPr>
        <w:tc>
          <w:tcPr>
            <w:tcW w:w="652" w:type="dxa"/>
            <w:shd w:val="clear" w:color="auto" w:fill="D9D9D9"/>
            <w:vAlign w:val="center"/>
          </w:tcPr>
          <w:p w14:paraId="1FA62E7C" w14:textId="77777777" w:rsidR="00A13A01" w:rsidRPr="00D42092" w:rsidRDefault="00A13A01" w:rsidP="00A13A01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</w:t>
            </w:r>
          </w:p>
        </w:tc>
        <w:tc>
          <w:tcPr>
            <w:tcW w:w="4203" w:type="dxa"/>
            <w:shd w:val="clear" w:color="auto" w:fill="D9D9D9"/>
            <w:vAlign w:val="center"/>
          </w:tcPr>
          <w:p w14:paraId="45521035" w14:textId="77777777" w:rsidR="00A13A01" w:rsidRDefault="00A13A01" w:rsidP="00A13A01">
            <w:pPr>
              <w:pStyle w:val="IPPArialTable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  <w:p w14:paraId="78448DD4" w14:textId="77777777" w:rsidR="00A13A01" w:rsidRDefault="00A13A01" w:rsidP="00A13A01">
            <w:pPr>
              <w:pStyle w:val="IPPArialTabl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 Recommendations to SC or IPPC Secretariat</w:t>
            </w:r>
            <w:r w:rsidRPr="00361E5E">
              <w:rPr>
                <w:rFonts w:cs="Arial"/>
                <w:bCs/>
                <w:szCs w:val="18"/>
                <w:lang w:eastAsia="zh-CN"/>
              </w:rPr>
              <w:t xml:space="preserve"> </w:t>
            </w:r>
          </w:p>
          <w:p w14:paraId="7901F047" w14:textId="77777777" w:rsidR="00A13A01" w:rsidRPr="00361E5E" w:rsidRDefault="00A13A01" w:rsidP="00A13A01">
            <w:pPr>
              <w:pStyle w:val="IPPArialTabl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- </w:t>
            </w:r>
            <w:r w:rsidRPr="00361E5E">
              <w:rPr>
                <w:rFonts w:cs="Arial"/>
                <w:bCs/>
                <w:szCs w:val="18"/>
                <w:lang w:eastAsia="zh-CN"/>
              </w:rPr>
              <w:t>Next virtual meeting</w:t>
            </w:r>
            <w:r>
              <w:rPr>
                <w:rFonts w:cs="Arial"/>
                <w:bCs/>
                <w:szCs w:val="18"/>
                <w:lang w:eastAsia="zh-CN"/>
              </w:rPr>
              <w:t xml:space="preserve"> date</w:t>
            </w:r>
          </w:p>
        </w:tc>
        <w:tc>
          <w:tcPr>
            <w:tcW w:w="2520" w:type="dxa"/>
            <w:shd w:val="clear" w:color="auto" w:fill="D9D9D9"/>
          </w:tcPr>
          <w:p w14:paraId="5A6BD425" w14:textId="77777777" w:rsidR="00A13A01" w:rsidRPr="006349DF" w:rsidRDefault="00A13A01" w:rsidP="00A13A01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691" w:type="dxa"/>
            <w:shd w:val="clear" w:color="auto" w:fill="D9D9D9"/>
            <w:vAlign w:val="center"/>
          </w:tcPr>
          <w:p w14:paraId="75B66F1F" w14:textId="77777777" w:rsidR="00A13A01" w:rsidRPr="00361E5E" w:rsidRDefault="00A13A01" w:rsidP="00A13A01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MOREIRA</w:t>
            </w:r>
          </w:p>
        </w:tc>
      </w:tr>
    </w:tbl>
    <w:p w14:paraId="7BF3A1E0" w14:textId="77777777" w:rsidR="00192DE9" w:rsidRPr="0052660C" w:rsidRDefault="00192DE9" w:rsidP="0052660C">
      <w:pPr>
        <w:pStyle w:val="IPPArialTable"/>
        <w:rPr>
          <w:szCs w:val="18"/>
        </w:rPr>
      </w:pPr>
    </w:p>
    <w:sectPr w:rsidR="00192DE9" w:rsidRPr="0052660C" w:rsidSect="00613F1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B1A93" w14:textId="77777777" w:rsidR="008C278C" w:rsidRDefault="008C278C" w:rsidP="00C55616">
      <w:r>
        <w:separator/>
      </w:r>
    </w:p>
  </w:endnote>
  <w:endnote w:type="continuationSeparator" w:id="0">
    <w:p w14:paraId="4525E972" w14:textId="77777777" w:rsidR="008C278C" w:rsidRDefault="008C278C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29BE9070" w:rsidR="00557D50" w:rsidRPr="00070CFD" w:rsidRDefault="00557D50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D945F0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D945F0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77777777" w:rsidR="00557D50" w:rsidRDefault="00557D50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B55E3">
      <w:rPr>
        <w:noProof/>
      </w:rPr>
      <w:t>3</w:t>
    </w:r>
    <w:r>
      <w:fldChar w:fldCharType="end"/>
    </w:r>
    <w:r w:rsidRPr="00C8207E">
      <w:t xml:space="preserve"> of </w:t>
    </w:r>
    <w:r w:rsidR="008C278C">
      <w:fldChar w:fldCharType="begin"/>
    </w:r>
    <w:r w:rsidR="008C278C">
      <w:instrText xml:space="preserve"> NUMPAGES  </w:instrText>
    </w:r>
    <w:r w:rsidR="008C278C">
      <w:fldChar w:fldCharType="separate"/>
    </w:r>
    <w:r w:rsidR="00CB55E3">
      <w:rPr>
        <w:noProof/>
      </w:rPr>
      <w:t>3</w:t>
    </w:r>
    <w:r w:rsidR="008C278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57FBC1AE" w:rsidR="00557D50" w:rsidRPr="00070CFD" w:rsidRDefault="00557D50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D945F0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D945F0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92552" w14:textId="77777777" w:rsidR="008C278C" w:rsidRDefault="008C278C" w:rsidP="00C55616">
      <w:r>
        <w:separator/>
      </w:r>
    </w:p>
  </w:footnote>
  <w:footnote w:type="continuationSeparator" w:id="0">
    <w:p w14:paraId="52FB01DB" w14:textId="77777777" w:rsidR="008C278C" w:rsidRDefault="008C278C" w:rsidP="00C55616">
      <w:r>
        <w:continuationSeparator/>
      </w:r>
    </w:p>
  </w:footnote>
  <w:footnote w:id="1">
    <w:p w14:paraId="6721E45E" w14:textId="55F2CF12" w:rsidR="00A13A01" w:rsidRDefault="00A13A01" w:rsidP="0040493F">
      <w:pPr>
        <w:pStyle w:val="FootnoteText"/>
      </w:pPr>
      <w:r w:rsidRPr="00AC6F36">
        <w:rPr>
          <w:rStyle w:val="FootnoteReference"/>
        </w:rPr>
        <w:footnoteRef/>
      </w:r>
      <w:r w:rsidRPr="00AC6F36">
        <w:t xml:space="preserve"> </w:t>
      </w:r>
      <w:r w:rsidRPr="00217473">
        <w:t>IPPC Strategic Framework 2020-2030 as presented to the Commission on Phytosanitary Measures (CPM-</w:t>
      </w:r>
      <w:r w:rsidR="00457DA7" w:rsidRPr="00217473">
        <w:t>15</w:t>
      </w:r>
      <w:proofErr w:type="gramStart"/>
      <w:r w:rsidRPr="00217473">
        <w:t>,</w:t>
      </w:r>
      <w:r w:rsidR="00457DA7" w:rsidRPr="00217473">
        <w:t>to</w:t>
      </w:r>
      <w:proofErr w:type="gramEnd"/>
      <w:r w:rsidR="00457DA7" w:rsidRPr="00217473">
        <w:t xml:space="preserve"> take place in 2021</w:t>
      </w:r>
      <w:r w:rsidRPr="00217473">
        <w:t>). Slight adjustments will be made.</w:t>
      </w:r>
      <w:r w:rsidR="00457DA7">
        <w:t xml:space="preserve"> Link: </w:t>
      </w:r>
      <w:hyperlink r:id="rId1" w:history="1">
        <w:r w:rsidR="00457DA7">
          <w:rPr>
            <w:rStyle w:val="Hyperlink"/>
          </w:rPr>
          <w:t>https://www.ippc.int/en/publications/88125/</w:t>
        </w:r>
      </w:hyperlink>
      <w:r w:rsidR="00457DA7">
        <w:t xml:space="preserve">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72C2994E" w:rsidR="00557D50" w:rsidRPr="004704CC" w:rsidRDefault="00557D50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Pr="00FE6905">
      <w:t>TP</w:t>
    </w:r>
    <w:r>
      <w:t>DP</w:t>
    </w:r>
    <w:r w:rsidRPr="00FE6905">
      <w:t>_</w:t>
    </w:r>
    <w:r w:rsidR="00453030">
      <w:t>Tel_</w:t>
    </w:r>
    <w:r w:rsidR="00361E5E">
      <w:t>2020</w:t>
    </w:r>
    <w:r w:rsidRPr="00FE6905">
      <w:t>_</w:t>
    </w:r>
    <w:r w:rsidR="00361E5E">
      <w:t>Sep</w:t>
    </w:r>
    <w:r>
      <w:tab/>
    </w:r>
    <w:r w:rsidR="003A3A7E"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77777777" w:rsidR="00557D50" w:rsidRPr="004704CC" w:rsidRDefault="00557D50" w:rsidP="004704CC">
    <w:pPr>
      <w:pStyle w:val="IPPHeader"/>
      <w:rPr>
        <w:i/>
        <w:lang w:val="fr-FR"/>
      </w:rPr>
    </w:pPr>
    <w:r w:rsidRPr="004736B6">
      <w:t>Agenda</w:t>
    </w:r>
    <w:r>
      <w:tab/>
    </w:r>
    <w:r w:rsidR="00271F9F">
      <w:tab/>
    </w:r>
    <w:r>
      <w:t>01_</w:t>
    </w:r>
    <w:r w:rsidRPr="00FE6905">
      <w:t>TP</w:t>
    </w:r>
    <w:r>
      <w:t>DP</w:t>
    </w:r>
    <w:r w:rsidRPr="00FE6905">
      <w:t>_201</w:t>
    </w:r>
    <w:r w:rsidR="00550DBF">
      <w:t>9</w:t>
    </w:r>
    <w:r w:rsidRPr="00FE6905">
      <w:t>_</w:t>
    </w:r>
    <w:r w:rsidR="00550DBF">
      <w:t>Aug</w:t>
    </w:r>
    <w:r w:rsidR="000D4527">
      <w:t xml:space="preserve"> (</w:t>
    </w:r>
    <w:r w:rsidR="008D6272">
      <w:t>2</w:t>
    </w:r>
    <w:r w:rsidR="00DB6E19">
      <w:t>.3</w:t>
    </w:r>
    <w:r w:rsidR="003A3A7E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50C20457" w:rsidR="00557D50" w:rsidRPr="000A0552" w:rsidRDefault="00226BBA" w:rsidP="000A0552">
    <w:pPr>
      <w:pStyle w:val="IPPHeader"/>
      <w:ind w:left="1134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0552" w:rsidRPr="0029695F">
      <w:t>Internatio</w:t>
    </w:r>
    <w:r w:rsidR="000A0552">
      <w:t>na</w:t>
    </w:r>
    <w:r w:rsidR="006222BD">
      <w:t>l Plant Protection Convention</w:t>
    </w:r>
    <w:r w:rsidR="006222BD">
      <w:tab/>
    </w:r>
    <w:r w:rsidR="00AC6F36">
      <w:t>01</w:t>
    </w:r>
    <w:r w:rsidR="000A0552" w:rsidRPr="007A07BA">
      <w:t>_TPDP_</w:t>
    </w:r>
    <w:r w:rsidR="00453030">
      <w:t>Tel_</w:t>
    </w:r>
    <w:r w:rsidR="000A0552" w:rsidRPr="007A07BA">
      <w:t>20</w:t>
    </w:r>
    <w:r w:rsidR="00485496">
      <w:t>20</w:t>
    </w:r>
    <w:r w:rsidR="000A0552" w:rsidRPr="007A07BA">
      <w:t>_</w:t>
    </w:r>
    <w:r w:rsidR="00485496">
      <w:t>Sep</w:t>
    </w:r>
    <w:r w:rsidR="000A0552" w:rsidRPr="007A07BA">
      <w:br/>
    </w:r>
    <w:r w:rsidR="000A0552" w:rsidRPr="006B1590">
      <w:rPr>
        <w:i/>
      </w:rPr>
      <w:t>Agenda</w:t>
    </w:r>
    <w:r w:rsidR="000A0552" w:rsidRPr="004C4270">
      <w:rPr>
        <w:i/>
      </w:rPr>
      <w:tab/>
    </w:r>
    <w:proofErr w:type="spellStart"/>
    <w:r w:rsidR="000A0552" w:rsidRPr="006B1590">
      <w:rPr>
        <w:i/>
      </w:rPr>
      <w:t>Agenda</w:t>
    </w:r>
    <w:proofErr w:type="spellEnd"/>
    <w:r w:rsidR="000A0552" w:rsidRPr="006B1590">
      <w:rPr>
        <w:i/>
      </w:rPr>
      <w:t xml:space="preserve"> item: </w:t>
    </w:r>
    <w:r w:rsidR="007A07BA" w:rsidRPr="006B1590">
      <w:rPr>
        <w:i/>
      </w:rPr>
      <w:t>2.</w:t>
    </w:r>
    <w:r w:rsidR="008849DA">
      <w:rPr>
        <w:i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0E6E"/>
    <w:multiLevelType w:val="multilevel"/>
    <w:tmpl w:val="5414F6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4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14"/>
  </w:num>
  <w:num w:numId="9">
    <w:abstractNumId w:val="0"/>
  </w:num>
  <w:num w:numId="10">
    <w:abstractNumId w:val="9"/>
  </w:num>
  <w:num w:numId="11">
    <w:abstractNumId w:val="11"/>
  </w:num>
  <w:num w:numId="12">
    <w:abstractNumId w:val="2"/>
  </w:num>
  <w:num w:numId="13">
    <w:abstractNumId w:val="5"/>
  </w:num>
  <w:num w:numId="14">
    <w:abstractNumId w:val="7"/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6"/>
    <w:rsid w:val="00002B93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40C1"/>
    <w:rsid w:val="000561FA"/>
    <w:rsid w:val="000565BC"/>
    <w:rsid w:val="00060DFB"/>
    <w:rsid w:val="000622AD"/>
    <w:rsid w:val="0006267F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3EEF"/>
    <w:rsid w:val="000927B5"/>
    <w:rsid w:val="000A055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53A9"/>
    <w:rsid w:val="0010795B"/>
    <w:rsid w:val="0011647D"/>
    <w:rsid w:val="00126296"/>
    <w:rsid w:val="00126515"/>
    <w:rsid w:val="00127230"/>
    <w:rsid w:val="001277A2"/>
    <w:rsid w:val="00132336"/>
    <w:rsid w:val="001329D2"/>
    <w:rsid w:val="00134EEC"/>
    <w:rsid w:val="00136227"/>
    <w:rsid w:val="001374DE"/>
    <w:rsid w:val="00137572"/>
    <w:rsid w:val="00140200"/>
    <w:rsid w:val="0014107E"/>
    <w:rsid w:val="0014282D"/>
    <w:rsid w:val="00143A0E"/>
    <w:rsid w:val="00147745"/>
    <w:rsid w:val="0015174D"/>
    <w:rsid w:val="00151EC8"/>
    <w:rsid w:val="00155597"/>
    <w:rsid w:val="00155D4F"/>
    <w:rsid w:val="001601D9"/>
    <w:rsid w:val="00163C0E"/>
    <w:rsid w:val="0016468D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347D"/>
    <w:rsid w:val="00184375"/>
    <w:rsid w:val="00192DE9"/>
    <w:rsid w:val="001936B2"/>
    <w:rsid w:val="00194EAF"/>
    <w:rsid w:val="00195C5C"/>
    <w:rsid w:val="001A047C"/>
    <w:rsid w:val="001A156D"/>
    <w:rsid w:val="001A680F"/>
    <w:rsid w:val="001B19A5"/>
    <w:rsid w:val="001B2283"/>
    <w:rsid w:val="001B39E3"/>
    <w:rsid w:val="001B619F"/>
    <w:rsid w:val="001C07B6"/>
    <w:rsid w:val="001C3389"/>
    <w:rsid w:val="001C6926"/>
    <w:rsid w:val="001D37A4"/>
    <w:rsid w:val="001D5F71"/>
    <w:rsid w:val="001E056C"/>
    <w:rsid w:val="001E068E"/>
    <w:rsid w:val="001E0A4A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5E47"/>
    <w:rsid w:val="00226BBA"/>
    <w:rsid w:val="00226E08"/>
    <w:rsid w:val="0022779A"/>
    <w:rsid w:val="00230898"/>
    <w:rsid w:val="002326CC"/>
    <w:rsid w:val="0023566B"/>
    <w:rsid w:val="00235BAC"/>
    <w:rsid w:val="00242D30"/>
    <w:rsid w:val="00242D7A"/>
    <w:rsid w:val="002512D8"/>
    <w:rsid w:val="00252EAE"/>
    <w:rsid w:val="00253053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B1D65"/>
    <w:rsid w:val="002B5DE4"/>
    <w:rsid w:val="002B76EE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76A1"/>
    <w:rsid w:val="002F0151"/>
    <w:rsid w:val="002F5660"/>
    <w:rsid w:val="002F59B1"/>
    <w:rsid w:val="003000CD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E7A"/>
    <w:rsid w:val="003275E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3A6"/>
    <w:rsid w:val="00373A9B"/>
    <w:rsid w:val="0037418E"/>
    <w:rsid w:val="003743A8"/>
    <w:rsid w:val="00380D74"/>
    <w:rsid w:val="00382036"/>
    <w:rsid w:val="003835D9"/>
    <w:rsid w:val="00384D43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D040E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F0AB2"/>
    <w:rsid w:val="003F28DE"/>
    <w:rsid w:val="003F317E"/>
    <w:rsid w:val="003F3F1B"/>
    <w:rsid w:val="003F6555"/>
    <w:rsid w:val="00400504"/>
    <w:rsid w:val="004007B3"/>
    <w:rsid w:val="004021C2"/>
    <w:rsid w:val="0040493F"/>
    <w:rsid w:val="00411B48"/>
    <w:rsid w:val="004121B2"/>
    <w:rsid w:val="0041331A"/>
    <w:rsid w:val="00414FC1"/>
    <w:rsid w:val="00421A88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DA7"/>
    <w:rsid w:val="00460691"/>
    <w:rsid w:val="00460BB3"/>
    <w:rsid w:val="00461CD9"/>
    <w:rsid w:val="00462E54"/>
    <w:rsid w:val="004630A5"/>
    <w:rsid w:val="0046379C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901F2"/>
    <w:rsid w:val="00490BA9"/>
    <w:rsid w:val="00490D65"/>
    <w:rsid w:val="00491B0F"/>
    <w:rsid w:val="00492814"/>
    <w:rsid w:val="00492AAA"/>
    <w:rsid w:val="00492C62"/>
    <w:rsid w:val="004952DD"/>
    <w:rsid w:val="00497060"/>
    <w:rsid w:val="00497758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146C"/>
    <w:rsid w:val="004C29C4"/>
    <w:rsid w:val="004C4270"/>
    <w:rsid w:val="004C5068"/>
    <w:rsid w:val="004C5079"/>
    <w:rsid w:val="004C525E"/>
    <w:rsid w:val="004C5D73"/>
    <w:rsid w:val="004C6739"/>
    <w:rsid w:val="004C6AE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D92"/>
    <w:rsid w:val="004F354B"/>
    <w:rsid w:val="004F4B13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660C"/>
    <w:rsid w:val="005268AC"/>
    <w:rsid w:val="005305D3"/>
    <w:rsid w:val="005307B9"/>
    <w:rsid w:val="005311F5"/>
    <w:rsid w:val="0053320A"/>
    <w:rsid w:val="0053580E"/>
    <w:rsid w:val="00535C29"/>
    <w:rsid w:val="005370AD"/>
    <w:rsid w:val="0053728C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2E96"/>
    <w:rsid w:val="00593646"/>
    <w:rsid w:val="00596AEE"/>
    <w:rsid w:val="005974B2"/>
    <w:rsid w:val="005A1179"/>
    <w:rsid w:val="005A5CFC"/>
    <w:rsid w:val="005A689D"/>
    <w:rsid w:val="005B02EA"/>
    <w:rsid w:val="005B43D9"/>
    <w:rsid w:val="005B462D"/>
    <w:rsid w:val="005B5D88"/>
    <w:rsid w:val="005B7A9D"/>
    <w:rsid w:val="005C15F9"/>
    <w:rsid w:val="005C1B7D"/>
    <w:rsid w:val="005C30AE"/>
    <w:rsid w:val="005C6A5D"/>
    <w:rsid w:val="005C6C3C"/>
    <w:rsid w:val="005C6DBE"/>
    <w:rsid w:val="005D26C9"/>
    <w:rsid w:val="005D3F89"/>
    <w:rsid w:val="005D65F4"/>
    <w:rsid w:val="005E0818"/>
    <w:rsid w:val="005E0957"/>
    <w:rsid w:val="005E09E9"/>
    <w:rsid w:val="005E6983"/>
    <w:rsid w:val="005E7511"/>
    <w:rsid w:val="005F0E3D"/>
    <w:rsid w:val="005F1003"/>
    <w:rsid w:val="005F3366"/>
    <w:rsid w:val="005F3870"/>
    <w:rsid w:val="005F6B3A"/>
    <w:rsid w:val="00600440"/>
    <w:rsid w:val="0060179E"/>
    <w:rsid w:val="00602494"/>
    <w:rsid w:val="0060711F"/>
    <w:rsid w:val="006103FE"/>
    <w:rsid w:val="00610D50"/>
    <w:rsid w:val="006117C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9DF"/>
    <w:rsid w:val="006402EA"/>
    <w:rsid w:val="0064071B"/>
    <w:rsid w:val="006418A2"/>
    <w:rsid w:val="00643F41"/>
    <w:rsid w:val="006443EE"/>
    <w:rsid w:val="006454BC"/>
    <w:rsid w:val="00646BCC"/>
    <w:rsid w:val="00646E67"/>
    <w:rsid w:val="0065389D"/>
    <w:rsid w:val="006563C4"/>
    <w:rsid w:val="00656D20"/>
    <w:rsid w:val="006607B6"/>
    <w:rsid w:val="00663069"/>
    <w:rsid w:val="00663BEF"/>
    <w:rsid w:val="00663DEF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92569"/>
    <w:rsid w:val="0069413C"/>
    <w:rsid w:val="006956F2"/>
    <w:rsid w:val="0069758B"/>
    <w:rsid w:val="00697780"/>
    <w:rsid w:val="006A0769"/>
    <w:rsid w:val="006A31B8"/>
    <w:rsid w:val="006A3E74"/>
    <w:rsid w:val="006A6E89"/>
    <w:rsid w:val="006B0D38"/>
    <w:rsid w:val="006B1590"/>
    <w:rsid w:val="006B33B0"/>
    <w:rsid w:val="006B3B90"/>
    <w:rsid w:val="006B45B0"/>
    <w:rsid w:val="006C07B7"/>
    <w:rsid w:val="006C18F1"/>
    <w:rsid w:val="006C22F6"/>
    <w:rsid w:val="006C2929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B0F"/>
    <w:rsid w:val="006E4ACC"/>
    <w:rsid w:val="006E64EA"/>
    <w:rsid w:val="006E7C68"/>
    <w:rsid w:val="006E7EC0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B3A"/>
    <w:rsid w:val="00732138"/>
    <w:rsid w:val="00734E43"/>
    <w:rsid w:val="00741A2D"/>
    <w:rsid w:val="00744A00"/>
    <w:rsid w:val="00745EC0"/>
    <w:rsid w:val="00747014"/>
    <w:rsid w:val="0075213B"/>
    <w:rsid w:val="00753896"/>
    <w:rsid w:val="00753B01"/>
    <w:rsid w:val="00754AC9"/>
    <w:rsid w:val="00760AE2"/>
    <w:rsid w:val="0076166B"/>
    <w:rsid w:val="00762691"/>
    <w:rsid w:val="0076375A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49B3"/>
    <w:rsid w:val="007D21B7"/>
    <w:rsid w:val="007D2CB5"/>
    <w:rsid w:val="007D3F5D"/>
    <w:rsid w:val="007E22BA"/>
    <w:rsid w:val="007E3304"/>
    <w:rsid w:val="007E36D3"/>
    <w:rsid w:val="007E5C92"/>
    <w:rsid w:val="007E76A5"/>
    <w:rsid w:val="007F24DB"/>
    <w:rsid w:val="007F2B45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781A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A3CE1"/>
    <w:rsid w:val="008A4C0E"/>
    <w:rsid w:val="008A524D"/>
    <w:rsid w:val="008B07DA"/>
    <w:rsid w:val="008B25EB"/>
    <w:rsid w:val="008B32D4"/>
    <w:rsid w:val="008B5056"/>
    <w:rsid w:val="008B74C2"/>
    <w:rsid w:val="008C0810"/>
    <w:rsid w:val="008C278C"/>
    <w:rsid w:val="008D081F"/>
    <w:rsid w:val="008D6272"/>
    <w:rsid w:val="008E0CA0"/>
    <w:rsid w:val="008E10BE"/>
    <w:rsid w:val="008E1312"/>
    <w:rsid w:val="008E29DF"/>
    <w:rsid w:val="008E6B33"/>
    <w:rsid w:val="008E75BC"/>
    <w:rsid w:val="008E78C3"/>
    <w:rsid w:val="008F3C10"/>
    <w:rsid w:val="008F4360"/>
    <w:rsid w:val="008F58E2"/>
    <w:rsid w:val="008F728C"/>
    <w:rsid w:val="008F761F"/>
    <w:rsid w:val="0090003D"/>
    <w:rsid w:val="00901814"/>
    <w:rsid w:val="00903D12"/>
    <w:rsid w:val="009074E9"/>
    <w:rsid w:val="00910D04"/>
    <w:rsid w:val="009112C4"/>
    <w:rsid w:val="00911518"/>
    <w:rsid w:val="0091418E"/>
    <w:rsid w:val="00916304"/>
    <w:rsid w:val="00917ED7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C4D"/>
    <w:rsid w:val="0099502D"/>
    <w:rsid w:val="009975F0"/>
    <w:rsid w:val="009975FC"/>
    <w:rsid w:val="0099766A"/>
    <w:rsid w:val="009A1ADC"/>
    <w:rsid w:val="009A41B6"/>
    <w:rsid w:val="009A4AB2"/>
    <w:rsid w:val="009A6EA5"/>
    <w:rsid w:val="009B0D85"/>
    <w:rsid w:val="009B1B78"/>
    <w:rsid w:val="009B4A63"/>
    <w:rsid w:val="009B5368"/>
    <w:rsid w:val="009C0B00"/>
    <w:rsid w:val="009C0ED0"/>
    <w:rsid w:val="009C21AD"/>
    <w:rsid w:val="009C26CF"/>
    <w:rsid w:val="009C6B98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378B"/>
    <w:rsid w:val="00A05B31"/>
    <w:rsid w:val="00A05FDC"/>
    <w:rsid w:val="00A11BC6"/>
    <w:rsid w:val="00A13A01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F34"/>
    <w:rsid w:val="00A267CE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448"/>
    <w:rsid w:val="00A37B0B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3D1C"/>
    <w:rsid w:val="00A542DE"/>
    <w:rsid w:val="00A545E8"/>
    <w:rsid w:val="00A63715"/>
    <w:rsid w:val="00A63D89"/>
    <w:rsid w:val="00A63E43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D32"/>
    <w:rsid w:val="00A90F06"/>
    <w:rsid w:val="00A920C2"/>
    <w:rsid w:val="00A938BA"/>
    <w:rsid w:val="00A9778E"/>
    <w:rsid w:val="00AA1370"/>
    <w:rsid w:val="00AA2925"/>
    <w:rsid w:val="00AA3B99"/>
    <w:rsid w:val="00AA484C"/>
    <w:rsid w:val="00AA4CE1"/>
    <w:rsid w:val="00AA5AA0"/>
    <w:rsid w:val="00AA7805"/>
    <w:rsid w:val="00AB302B"/>
    <w:rsid w:val="00AB43A0"/>
    <w:rsid w:val="00AB51EB"/>
    <w:rsid w:val="00AC37C5"/>
    <w:rsid w:val="00AC4ED9"/>
    <w:rsid w:val="00AC6F36"/>
    <w:rsid w:val="00AD0657"/>
    <w:rsid w:val="00AD295C"/>
    <w:rsid w:val="00AD6278"/>
    <w:rsid w:val="00AE27DE"/>
    <w:rsid w:val="00AE33B5"/>
    <w:rsid w:val="00AE3C1F"/>
    <w:rsid w:val="00AE40DA"/>
    <w:rsid w:val="00AE5717"/>
    <w:rsid w:val="00AE7877"/>
    <w:rsid w:val="00AE7A21"/>
    <w:rsid w:val="00AF1450"/>
    <w:rsid w:val="00AF2F0D"/>
    <w:rsid w:val="00AF30DE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536D"/>
    <w:rsid w:val="00B25C93"/>
    <w:rsid w:val="00B267AA"/>
    <w:rsid w:val="00B3129E"/>
    <w:rsid w:val="00B33D53"/>
    <w:rsid w:val="00B34658"/>
    <w:rsid w:val="00B36F49"/>
    <w:rsid w:val="00B371D1"/>
    <w:rsid w:val="00B4130F"/>
    <w:rsid w:val="00B43A91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4193"/>
    <w:rsid w:val="00B74747"/>
    <w:rsid w:val="00B7735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5752"/>
    <w:rsid w:val="00BA729A"/>
    <w:rsid w:val="00BA753D"/>
    <w:rsid w:val="00BB37B2"/>
    <w:rsid w:val="00BB5F57"/>
    <w:rsid w:val="00BC336C"/>
    <w:rsid w:val="00BC3978"/>
    <w:rsid w:val="00BC3C31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2A84"/>
    <w:rsid w:val="00C02BB3"/>
    <w:rsid w:val="00C0329E"/>
    <w:rsid w:val="00C03DF5"/>
    <w:rsid w:val="00C04708"/>
    <w:rsid w:val="00C05BC4"/>
    <w:rsid w:val="00C05FC3"/>
    <w:rsid w:val="00C122D0"/>
    <w:rsid w:val="00C14674"/>
    <w:rsid w:val="00C169F4"/>
    <w:rsid w:val="00C16A98"/>
    <w:rsid w:val="00C16B53"/>
    <w:rsid w:val="00C16B61"/>
    <w:rsid w:val="00C170ED"/>
    <w:rsid w:val="00C25C4A"/>
    <w:rsid w:val="00C27FDA"/>
    <w:rsid w:val="00C31E3D"/>
    <w:rsid w:val="00C320CE"/>
    <w:rsid w:val="00C330F1"/>
    <w:rsid w:val="00C40600"/>
    <w:rsid w:val="00C41456"/>
    <w:rsid w:val="00C424F3"/>
    <w:rsid w:val="00C437D9"/>
    <w:rsid w:val="00C44EB9"/>
    <w:rsid w:val="00C45FA2"/>
    <w:rsid w:val="00C4773C"/>
    <w:rsid w:val="00C51FF9"/>
    <w:rsid w:val="00C5385E"/>
    <w:rsid w:val="00C543F9"/>
    <w:rsid w:val="00C55616"/>
    <w:rsid w:val="00C559B5"/>
    <w:rsid w:val="00C6334B"/>
    <w:rsid w:val="00C6517F"/>
    <w:rsid w:val="00C65508"/>
    <w:rsid w:val="00C67703"/>
    <w:rsid w:val="00C71598"/>
    <w:rsid w:val="00C71E60"/>
    <w:rsid w:val="00C72BF2"/>
    <w:rsid w:val="00C731B5"/>
    <w:rsid w:val="00C75BC0"/>
    <w:rsid w:val="00C80228"/>
    <w:rsid w:val="00C807E3"/>
    <w:rsid w:val="00C81316"/>
    <w:rsid w:val="00C83B13"/>
    <w:rsid w:val="00C86974"/>
    <w:rsid w:val="00C91423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2E27"/>
    <w:rsid w:val="00CD77EB"/>
    <w:rsid w:val="00CE154C"/>
    <w:rsid w:val="00CE1E08"/>
    <w:rsid w:val="00CE56F7"/>
    <w:rsid w:val="00CF399C"/>
    <w:rsid w:val="00CF3A40"/>
    <w:rsid w:val="00CF5647"/>
    <w:rsid w:val="00CF7E2B"/>
    <w:rsid w:val="00D00AF7"/>
    <w:rsid w:val="00D061E8"/>
    <w:rsid w:val="00D100BC"/>
    <w:rsid w:val="00D1194A"/>
    <w:rsid w:val="00D11B7E"/>
    <w:rsid w:val="00D15CD8"/>
    <w:rsid w:val="00D15D60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304E8"/>
    <w:rsid w:val="00D33360"/>
    <w:rsid w:val="00D34C22"/>
    <w:rsid w:val="00D376B2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6145A"/>
    <w:rsid w:val="00D646B8"/>
    <w:rsid w:val="00D70336"/>
    <w:rsid w:val="00D712F7"/>
    <w:rsid w:val="00D71A24"/>
    <w:rsid w:val="00D71B0B"/>
    <w:rsid w:val="00D73429"/>
    <w:rsid w:val="00D756FF"/>
    <w:rsid w:val="00D76124"/>
    <w:rsid w:val="00D76A6E"/>
    <w:rsid w:val="00D801CC"/>
    <w:rsid w:val="00D8087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EC0"/>
    <w:rsid w:val="00DD33E5"/>
    <w:rsid w:val="00DD7C8D"/>
    <w:rsid w:val="00DE39C1"/>
    <w:rsid w:val="00DE4B3F"/>
    <w:rsid w:val="00DE593B"/>
    <w:rsid w:val="00DE6815"/>
    <w:rsid w:val="00DE6C82"/>
    <w:rsid w:val="00DE7551"/>
    <w:rsid w:val="00DF3233"/>
    <w:rsid w:val="00E07BDE"/>
    <w:rsid w:val="00E1057A"/>
    <w:rsid w:val="00E114D5"/>
    <w:rsid w:val="00E11737"/>
    <w:rsid w:val="00E11B1E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15D6"/>
    <w:rsid w:val="00E42B76"/>
    <w:rsid w:val="00E46FA9"/>
    <w:rsid w:val="00E50196"/>
    <w:rsid w:val="00E530F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5538"/>
    <w:rsid w:val="00E870CB"/>
    <w:rsid w:val="00E877F1"/>
    <w:rsid w:val="00E916D2"/>
    <w:rsid w:val="00E93A50"/>
    <w:rsid w:val="00E94589"/>
    <w:rsid w:val="00E95D66"/>
    <w:rsid w:val="00E961A5"/>
    <w:rsid w:val="00EA036F"/>
    <w:rsid w:val="00EA132E"/>
    <w:rsid w:val="00EA26C3"/>
    <w:rsid w:val="00EA5919"/>
    <w:rsid w:val="00EA64AC"/>
    <w:rsid w:val="00EA688A"/>
    <w:rsid w:val="00EB14F1"/>
    <w:rsid w:val="00EB2DCF"/>
    <w:rsid w:val="00EC4105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6063"/>
    <w:rsid w:val="00F07A46"/>
    <w:rsid w:val="00F07EA9"/>
    <w:rsid w:val="00F17AD7"/>
    <w:rsid w:val="00F2134F"/>
    <w:rsid w:val="00F21400"/>
    <w:rsid w:val="00F2375D"/>
    <w:rsid w:val="00F24727"/>
    <w:rsid w:val="00F25766"/>
    <w:rsid w:val="00F2669D"/>
    <w:rsid w:val="00F271A8"/>
    <w:rsid w:val="00F271F8"/>
    <w:rsid w:val="00F2784F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739E"/>
    <w:rsid w:val="00F50248"/>
    <w:rsid w:val="00F506F5"/>
    <w:rsid w:val="00F521C6"/>
    <w:rsid w:val="00F52E67"/>
    <w:rsid w:val="00F53D5F"/>
    <w:rsid w:val="00F56883"/>
    <w:rsid w:val="00F57BD2"/>
    <w:rsid w:val="00F60D0D"/>
    <w:rsid w:val="00F60D89"/>
    <w:rsid w:val="00F61D5B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771E"/>
    <w:rsid w:val="00F87E3A"/>
    <w:rsid w:val="00F92A77"/>
    <w:rsid w:val="00F9318F"/>
    <w:rsid w:val="00F9360E"/>
    <w:rsid w:val="00F940AF"/>
    <w:rsid w:val="00F95578"/>
    <w:rsid w:val="00F958AB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DFE"/>
    <w:rsid w:val="00FB6E7A"/>
    <w:rsid w:val="00FC1D26"/>
    <w:rsid w:val="00FC270F"/>
    <w:rsid w:val="00FC375A"/>
    <w:rsid w:val="00FC4614"/>
    <w:rsid w:val="00FC4B35"/>
    <w:rsid w:val="00FC5381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F2146"/>
    <w:rsid w:val="00FF2E7B"/>
    <w:rsid w:val="00FF35CA"/>
    <w:rsid w:val="00FF5493"/>
    <w:rsid w:val="00FF665C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o.zoom.us/j/95008577697?from=msft" TargetMode="External"/><Relationship Id="rId13" Type="http://schemas.openxmlformats.org/officeDocument/2006/relationships/hyperlink" Target="https://www.ippc.int/en/publications/1297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85024/" TargetMode="External"/><Relationship Id="rId17" Type="http://schemas.openxmlformats.org/officeDocument/2006/relationships/hyperlink" Target="https://www.ippc.int/en/publications/88125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pc.int/en/core-activities/standards-setting/standards-committe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static/media/files/publication/en/2017/03/CPM-RoP_2016_NewSSP_En_2016-10-25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pc.int/en/work-area-publications/2582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ippc.int/static/media/files/publication/en/2020/08/ZOOM_Short_Guidelines_for_Participants_v.1.0_WzCN9K1.pdf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81560/" TargetMode="External"/><Relationship Id="rId14" Type="http://schemas.openxmlformats.org/officeDocument/2006/relationships/hyperlink" Target="https://www.ippc.int/en/core-activities/standards-setting/list-topics-ippc-standards/" TargetMode="External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88125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CE556-14FC-47E6-9E4D-D0ECF761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2815</CharactersWithSpaces>
  <SharedDoc>false</SharedDoc>
  <HLinks>
    <vt:vector size="54" baseType="variant">
      <vt:variant>
        <vt:i4>2621541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https://www.ippc.int/en/publications/86997/</vt:lpwstr>
      </vt:variant>
      <vt:variant>
        <vt:lpwstr/>
      </vt:variant>
      <vt:variant>
        <vt:i4>3604578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https://www.ippc.int/en/core-activities/standards-setting/standards-committee/</vt:lpwstr>
      </vt:variant>
      <vt:variant>
        <vt:lpwstr/>
      </vt:variant>
      <vt:variant>
        <vt:i4>1441878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https://www.ippc.int/en/work-area-publications/2582/</vt:lpwstr>
      </vt:variant>
      <vt:variant>
        <vt:lpwstr/>
      </vt:variant>
      <vt:variant>
        <vt:i4>655375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  <vt:variant>
        <vt:i4>3735663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https://www.ippc.int/en/publications/1297/</vt:lpwstr>
      </vt:variant>
      <vt:variant>
        <vt:lpwstr/>
      </vt:variant>
      <vt:variant>
        <vt:i4>2228333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https://www.ippc.int/en/publications/85024/</vt:lpwstr>
      </vt:variant>
      <vt:variant>
        <vt:lpwstr/>
      </vt:variant>
      <vt:variant>
        <vt:i4>1572957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https://www.ippc.int/static/media/files/publication/en/2017/03/CPM-RoP_2016_NewSSP_En_2016-10-25.pdf</vt:lpwstr>
      </vt:variant>
      <vt:variant>
        <vt:lpwstr/>
      </vt:variant>
      <vt:variant>
        <vt:i4>2293869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https://www.ippc.int/en/publications/81560/</vt:lpwstr>
      </vt:variant>
      <vt:variant>
        <vt:lpwstr/>
      </vt:variant>
      <vt:variant>
        <vt:i4>3932203</vt:i4>
      </vt:variant>
      <vt:variant>
        <vt:i4>0</vt:i4>
      </vt:variant>
      <vt:variant>
        <vt:i4>0</vt:i4>
      </vt:variant>
      <vt:variant>
        <vt:i4>5</vt:i4>
      </vt:variant>
      <vt:variant>
        <vt:lpwstr>https://fao.zoom.us/j/95008577697?from=msft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Moreira, Adriana (NSPI)</cp:lastModifiedBy>
  <cp:revision>2</cp:revision>
  <cp:lastPrinted>2019-07-29T12:15:00Z</cp:lastPrinted>
  <dcterms:created xsi:type="dcterms:W3CDTF">2020-09-03T13:24:00Z</dcterms:created>
  <dcterms:modified xsi:type="dcterms:W3CDTF">2020-09-03T13:24:00Z</dcterms:modified>
</cp:coreProperties>
</file>