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B3128" w14:textId="77777777" w:rsidR="002C59BB" w:rsidRPr="00C67703" w:rsidRDefault="002C59BB" w:rsidP="002C59BB">
      <w:pPr>
        <w:pStyle w:val="IPPHeadSection"/>
        <w:jc w:val="center"/>
      </w:pPr>
      <w:r>
        <w:t>2020 september</w:t>
      </w:r>
      <w:r w:rsidRPr="00C67703">
        <w:t xml:space="preserve"> </w:t>
      </w:r>
      <w:r>
        <w:t xml:space="preserve">virtual </w:t>
      </w:r>
      <w:r w:rsidRPr="00C67703">
        <w:t xml:space="preserve">MEETING </w:t>
      </w:r>
      <w:r>
        <w:t xml:space="preserve">of the </w:t>
      </w:r>
      <w:r>
        <w:br/>
      </w:r>
      <w:r w:rsidRPr="00C67703">
        <w:t>TECHNICAL PANEL ON DIAGNOSTIC PROTOCOLS</w:t>
      </w:r>
      <w:r>
        <w:t xml:space="preserve"> (TPDP)</w:t>
      </w:r>
    </w:p>
    <w:p w14:paraId="28597B43" w14:textId="67805FC9" w:rsidR="002C59BB" w:rsidRPr="00EF4132" w:rsidRDefault="0086650D" w:rsidP="002C59BB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21 October</w:t>
      </w:r>
      <w:r w:rsidR="002C59BB">
        <w:rPr>
          <w:rFonts w:eastAsia="SimSun"/>
          <w:b/>
          <w:bCs/>
          <w:lang w:eastAsia="zh-CN"/>
        </w:rPr>
        <w:t xml:space="preserve"> 2020</w:t>
      </w:r>
    </w:p>
    <w:p w14:paraId="0BDA87DF" w14:textId="77777777" w:rsidR="002C59BB" w:rsidRDefault="002C59BB" w:rsidP="002C59BB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12:00-13:30 (CEST Time)</w:t>
      </w:r>
    </w:p>
    <w:p w14:paraId="0017739B" w14:textId="77777777" w:rsidR="00194654" w:rsidRPr="00194654" w:rsidRDefault="00194654" w:rsidP="00194654">
      <w:pPr>
        <w:pStyle w:val="IPPHeading1"/>
        <w:jc w:val="center"/>
      </w:pPr>
      <w:r>
        <w:t>PARTICIPANTS LIST</w:t>
      </w:r>
    </w:p>
    <w:p w14:paraId="1EBAA08E" w14:textId="77777777" w:rsidR="00683EAC" w:rsidRDefault="00683EAC" w:rsidP="00683EAC">
      <w:pPr>
        <w:pStyle w:val="IPPNormal"/>
        <w:spacing w:after="0"/>
        <w:jc w:val="center"/>
        <w:rPr>
          <w:rStyle w:val="IPPNormalbold"/>
        </w:rPr>
      </w:pPr>
    </w:p>
    <w:p w14:paraId="78AE379C" w14:textId="508592C6" w:rsidR="007D640A" w:rsidRPr="007D640A" w:rsidRDefault="007D640A" w:rsidP="009E55FF">
      <w:pPr>
        <w:pStyle w:val="IPPNormal"/>
        <w:jc w:val="center"/>
      </w:pPr>
      <w:r w:rsidRPr="007D640A">
        <w:t>A check (</w:t>
      </w:r>
      <w:r w:rsidRPr="007D640A">
        <w:rPr>
          <w:lang w:val="en-US"/>
        </w:rPr>
        <w:sym w:font="Wingdings" w:char="F0FC"/>
      </w:r>
      <w:r w:rsidRPr="007D640A">
        <w:t>) in column 1 indicates confirmed attendance at the meeting</w:t>
      </w:r>
      <w:r w:rsidR="001D51E4">
        <w:t xml:space="preserve"> by the time this paper </w:t>
      </w:r>
      <w:r w:rsidR="008E55E6">
        <w:t>was</w:t>
      </w:r>
      <w:r w:rsidR="001D51E4">
        <w:t xml:space="preserve"> posted</w:t>
      </w:r>
      <w:r w:rsidRPr="007D640A">
        <w:t>.</w:t>
      </w:r>
    </w:p>
    <w:p w14:paraId="4E9842D9" w14:textId="789F8951" w:rsidR="007D640A" w:rsidRDefault="009024CE" w:rsidP="00A21D1B">
      <w:pPr>
        <w:pStyle w:val="IPPNormal"/>
        <w:jc w:val="center"/>
        <w:rPr>
          <w:i/>
          <w:iCs/>
        </w:rPr>
      </w:pPr>
      <w:r>
        <w:rPr>
          <w:i/>
          <w:iCs/>
        </w:rPr>
        <w:t>(</w:t>
      </w:r>
      <w:r w:rsidR="00BD60A8">
        <w:rPr>
          <w:i/>
          <w:iCs/>
        </w:rPr>
        <w:t>Updated</w:t>
      </w:r>
      <w:r>
        <w:rPr>
          <w:i/>
          <w:iCs/>
        </w:rPr>
        <w:t xml:space="preserve">: </w:t>
      </w:r>
      <w:r w:rsidR="002C59BB">
        <w:rPr>
          <w:i/>
          <w:iCs/>
        </w:rPr>
        <w:t>2020-</w:t>
      </w:r>
      <w:r w:rsidR="0086650D">
        <w:rPr>
          <w:i/>
          <w:iCs/>
        </w:rPr>
        <w:t>10-20</w:t>
      </w:r>
      <w:r>
        <w:rPr>
          <w:i/>
          <w:iCs/>
        </w:rPr>
        <w:t>)</w:t>
      </w:r>
    </w:p>
    <w:tbl>
      <w:tblPr>
        <w:tblW w:w="5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55"/>
        <w:gridCol w:w="1229"/>
        <w:gridCol w:w="3394"/>
        <w:gridCol w:w="2735"/>
        <w:gridCol w:w="1061"/>
        <w:gridCol w:w="1251"/>
      </w:tblGrid>
      <w:tr w:rsidR="006B528C" w:rsidRPr="00DE4A10" w14:paraId="2D6AFA9F" w14:textId="77777777" w:rsidTr="00334894">
        <w:trPr>
          <w:cantSplit/>
          <w:tblHeader/>
          <w:jc w:val="center"/>
        </w:trPr>
        <w:tc>
          <w:tcPr>
            <w:tcW w:w="177" w:type="pct"/>
            <w:shd w:val="clear" w:color="auto" w:fill="BFBFBF"/>
          </w:tcPr>
          <w:p w14:paraId="42495D51" w14:textId="77777777" w:rsidR="00DE4A10" w:rsidRPr="00DE4A10" w:rsidRDefault="00DE4A10" w:rsidP="00454EB1">
            <w:pPr>
              <w:pStyle w:val="IPPArialTable"/>
              <w:spacing w:before="40" w:after="40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BFBFBF"/>
          </w:tcPr>
          <w:p w14:paraId="138DC824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Participant role</w:t>
            </w:r>
          </w:p>
        </w:tc>
        <w:tc>
          <w:tcPr>
            <w:tcW w:w="1693" w:type="pct"/>
            <w:shd w:val="clear" w:color="auto" w:fill="BFBFBF"/>
          </w:tcPr>
          <w:p w14:paraId="4143CD24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Name, mailing, address, telephone</w:t>
            </w:r>
          </w:p>
        </w:tc>
        <w:tc>
          <w:tcPr>
            <w:tcW w:w="1364" w:type="pct"/>
            <w:shd w:val="clear" w:color="auto" w:fill="BFBFBF"/>
          </w:tcPr>
          <w:p w14:paraId="6121C388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Email address</w:t>
            </w:r>
          </w:p>
        </w:tc>
        <w:tc>
          <w:tcPr>
            <w:tcW w:w="529" w:type="pct"/>
            <w:shd w:val="clear" w:color="auto" w:fill="BFBFBF"/>
          </w:tcPr>
          <w:p w14:paraId="67570FFF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Term begins</w:t>
            </w:r>
          </w:p>
        </w:tc>
        <w:tc>
          <w:tcPr>
            <w:tcW w:w="624" w:type="pct"/>
            <w:shd w:val="clear" w:color="auto" w:fill="BFBFBF"/>
          </w:tcPr>
          <w:p w14:paraId="120D9071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Term ends</w:t>
            </w:r>
          </w:p>
        </w:tc>
      </w:tr>
      <w:tr w:rsidR="0086650D" w:rsidRPr="00334894" w14:paraId="1E04D315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4B792735" w14:textId="46E4BCEF" w:rsidR="0086650D" w:rsidRPr="00876AE6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01E1FCC5" w14:textId="5DB613F2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Assistant steward</w:t>
            </w:r>
          </w:p>
        </w:tc>
        <w:tc>
          <w:tcPr>
            <w:tcW w:w="1693" w:type="pct"/>
            <w:shd w:val="clear" w:color="auto" w:fill="FFFFFF"/>
          </w:tcPr>
          <w:p w14:paraId="0ACC9644" w14:textId="77777777" w:rsidR="0086650D" w:rsidRPr="00C91EE6" w:rsidRDefault="0086650D" w:rsidP="0086650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s-ES"/>
              </w:rPr>
            </w:pPr>
            <w:proofErr w:type="spellStart"/>
            <w:r w:rsidRPr="00C91EE6">
              <w:rPr>
                <w:rFonts w:cs="Arial"/>
                <w:b/>
                <w:spacing w:val="-3"/>
                <w:szCs w:val="18"/>
                <w:lang w:val="es-ES"/>
              </w:rPr>
              <w:t>Mr</w:t>
            </w:r>
            <w:proofErr w:type="spellEnd"/>
            <w:r w:rsidRPr="00C91EE6">
              <w:rPr>
                <w:rFonts w:cs="Arial"/>
                <w:b/>
                <w:spacing w:val="-3"/>
                <w:szCs w:val="18"/>
                <w:lang w:val="es-ES"/>
              </w:rPr>
              <w:t xml:space="preserve"> Álvaro SEPÚLVEDA LUQUE</w:t>
            </w:r>
          </w:p>
          <w:p w14:paraId="65AD6BB2" w14:textId="77777777" w:rsidR="0086650D" w:rsidRPr="00C91EE6" w:rsidRDefault="0086650D" w:rsidP="0086650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s-ES"/>
              </w:rPr>
            </w:pPr>
            <w:r w:rsidRPr="00C91EE6">
              <w:rPr>
                <w:rFonts w:cs="Arial"/>
                <w:spacing w:val="-3"/>
                <w:szCs w:val="18"/>
                <w:lang w:val="es-ES"/>
              </w:rPr>
              <w:t>Servicio Agrícola y Ganadero</w:t>
            </w:r>
          </w:p>
          <w:p w14:paraId="490976F4" w14:textId="77777777" w:rsidR="0086650D" w:rsidRPr="00C91EE6" w:rsidRDefault="0086650D" w:rsidP="0086650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s-ES"/>
              </w:rPr>
            </w:pPr>
            <w:r w:rsidRPr="00C91EE6">
              <w:rPr>
                <w:rFonts w:cs="Arial"/>
                <w:spacing w:val="-3"/>
                <w:szCs w:val="18"/>
                <w:lang w:val="es-ES"/>
              </w:rPr>
              <w:t>División de Protección Agrícola y Forestal</w:t>
            </w:r>
          </w:p>
          <w:p w14:paraId="0B253D65" w14:textId="77777777" w:rsidR="0086650D" w:rsidRPr="00D71FB1" w:rsidRDefault="0086650D" w:rsidP="0086650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spacing w:val="-3"/>
                <w:szCs w:val="18"/>
                <w:lang w:val="en-US"/>
              </w:rPr>
              <w:t xml:space="preserve">Av. </w:t>
            </w:r>
            <w:proofErr w:type="spellStart"/>
            <w:r w:rsidRPr="00D71FB1">
              <w:rPr>
                <w:rFonts w:cs="Arial"/>
                <w:spacing w:val="-3"/>
                <w:szCs w:val="18"/>
                <w:lang w:val="en-US"/>
              </w:rPr>
              <w:t>PresidenteBulnes</w:t>
            </w:r>
            <w:proofErr w:type="spellEnd"/>
            <w:r w:rsidRPr="00D71FB1">
              <w:rPr>
                <w:rFonts w:cs="Arial"/>
                <w:spacing w:val="-3"/>
                <w:szCs w:val="18"/>
                <w:lang w:val="en-US"/>
              </w:rPr>
              <w:t xml:space="preserve"> 140, </w:t>
            </w:r>
            <w:r>
              <w:rPr>
                <w:rFonts w:cs="Arial"/>
                <w:spacing w:val="-3"/>
                <w:szCs w:val="18"/>
                <w:lang w:val="en-US"/>
              </w:rPr>
              <w:t>4</w:t>
            </w:r>
            <w:r w:rsidRPr="00713B59">
              <w:rPr>
                <w:rFonts w:cs="Arial"/>
                <w:spacing w:val="-3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pacing w:val="-3"/>
                <w:szCs w:val="18"/>
                <w:lang w:val="en-US"/>
              </w:rPr>
              <w:t xml:space="preserve"> floor, </w:t>
            </w:r>
            <w:r w:rsidRPr="00D71FB1">
              <w:rPr>
                <w:rFonts w:cs="Arial"/>
                <w:spacing w:val="-3"/>
                <w:szCs w:val="18"/>
                <w:lang w:val="en-US"/>
              </w:rPr>
              <w:t>Santiago</w:t>
            </w: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 xml:space="preserve">, </w:t>
            </w:r>
          </w:p>
          <w:p w14:paraId="2EB0FB7F" w14:textId="77777777" w:rsidR="0086650D" w:rsidRPr="00D71FB1" w:rsidRDefault="0086650D" w:rsidP="0086650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CHILE</w:t>
            </w:r>
          </w:p>
          <w:p w14:paraId="45A2993B" w14:textId="56AD0CA1" w:rsidR="0086650D" w:rsidRPr="00334894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pacing w:val="-3"/>
                <w:sz w:val="20"/>
                <w:szCs w:val="18"/>
                <w:lang w:val="fr-FR"/>
              </w:rPr>
            </w:pPr>
            <w:r w:rsidRPr="00D71FB1">
              <w:rPr>
                <w:rFonts w:cs="Arial"/>
                <w:spacing w:val="-3"/>
                <w:szCs w:val="18"/>
                <w:lang w:val="en-US"/>
              </w:rPr>
              <w:t>Tel</w:t>
            </w:r>
            <w:r>
              <w:rPr>
                <w:rFonts w:cs="Arial"/>
                <w:spacing w:val="-3"/>
                <w:szCs w:val="18"/>
                <w:lang w:val="en-US"/>
              </w:rPr>
              <w:t>:</w:t>
            </w:r>
            <w:r w:rsidRPr="00D71FB1">
              <w:rPr>
                <w:rFonts w:cs="Arial"/>
                <w:spacing w:val="-3"/>
                <w:szCs w:val="18"/>
                <w:lang w:val="en-US"/>
              </w:rPr>
              <w:t xml:space="preserve"> + 56-</w:t>
            </w:r>
            <w:r>
              <w:rPr>
                <w:rFonts w:cs="Arial"/>
                <w:spacing w:val="-3"/>
                <w:szCs w:val="18"/>
                <w:lang w:val="en-US"/>
              </w:rPr>
              <w:t>2 234 5120</w:t>
            </w:r>
          </w:p>
        </w:tc>
        <w:tc>
          <w:tcPr>
            <w:tcW w:w="1364" w:type="pct"/>
            <w:shd w:val="clear" w:color="auto" w:fill="FFFFFF"/>
          </w:tcPr>
          <w:p w14:paraId="09DD4946" w14:textId="47CA5FFE" w:rsidR="0086650D" w:rsidRPr="00334894" w:rsidRDefault="0086650D" w:rsidP="0086650D">
            <w:pPr>
              <w:pStyle w:val="IPPArialTable"/>
              <w:spacing w:before="0" w:after="0"/>
              <w:rPr>
                <w:rStyle w:val="Hyperlink"/>
                <w:rFonts w:ascii="Arial Narrow" w:hAnsi="Arial Narrow" w:cs="Arial"/>
                <w:spacing w:val="-3"/>
                <w:sz w:val="20"/>
                <w:szCs w:val="18"/>
              </w:rPr>
            </w:pPr>
            <w:hyperlink r:id="rId8" w:history="1">
              <w:r w:rsidRPr="00C91EE6">
                <w:rPr>
                  <w:rStyle w:val="Hyperlink"/>
                  <w:rFonts w:cs="Arial"/>
                  <w:spacing w:val="-3"/>
                  <w:szCs w:val="18"/>
                </w:rPr>
                <w:t>alvaro.sepulveda@sag.gob.cl</w:t>
              </w:r>
            </w:hyperlink>
            <w:r w:rsidRPr="00C91EE6">
              <w:rPr>
                <w:rStyle w:val="Hyperlink"/>
                <w:rFonts w:cs="Arial"/>
                <w:spacing w:val="-3"/>
                <w:szCs w:val="18"/>
              </w:rPr>
              <w:t xml:space="preserve"> ;</w:t>
            </w:r>
          </w:p>
        </w:tc>
        <w:tc>
          <w:tcPr>
            <w:tcW w:w="529" w:type="pct"/>
            <w:shd w:val="clear" w:color="auto" w:fill="D9D9D9"/>
          </w:tcPr>
          <w:p w14:paraId="0950B7EF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  <w:tc>
          <w:tcPr>
            <w:tcW w:w="624" w:type="pct"/>
            <w:shd w:val="clear" w:color="auto" w:fill="D9D9D9"/>
          </w:tcPr>
          <w:p w14:paraId="78ACF375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</w:tr>
      <w:tr w:rsidR="0086650D" w:rsidRPr="00DE4A10" w14:paraId="4894F096" w14:textId="77777777" w:rsidTr="00334894">
        <w:trPr>
          <w:cantSplit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27E9B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FE011" w14:textId="7D3FE11F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</w:rPr>
              <w:t>Bacteriology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3CB42" w14:textId="77777777" w:rsidR="0086650D" w:rsidRPr="00BE65CB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Mr Robert TAYLOR</w:t>
            </w:r>
          </w:p>
          <w:p w14:paraId="05399013" w14:textId="77777777" w:rsidR="0086650D" w:rsidRPr="00222556" w:rsidRDefault="0086650D" w:rsidP="0086650D">
            <w:pPr>
              <w:spacing w:line="276" w:lineRule="auto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222556">
              <w:rPr>
                <w:rFonts w:ascii="Arial Narrow" w:hAnsi="Arial Narrow" w:cs="Arial"/>
                <w:sz w:val="20"/>
                <w:szCs w:val="20"/>
                <w:lang w:eastAsia="pt-BR"/>
              </w:rPr>
              <w:t>Plant Health &amp; Environment Laboratory</w:t>
            </w:r>
          </w:p>
          <w:p w14:paraId="0C58EE5D" w14:textId="77777777" w:rsidR="0086650D" w:rsidRPr="00222556" w:rsidRDefault="0086650D" w:rsidP="0086650D">
            <w:pPr>
              <w:spacing w:line="276" w:lineRule="auto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222556">
              <w:rPr>
                <w:rFonts w:ascii="Arial Narrow" w:hAnsi="Arial Narrow" w:cs="Arial"/>
                <w:sz w:val="20"/>
                <w:szCs w:val="20"/>
                <w:lang w:eastAsia="pt-BR"/>
              </w:rPr>
              <w:t>New Zealand Ministry for Primary Industries</w:t>
            </w:r>
          </w:p>
          <w:p w14:paraId="4ABD27DF" w14:textId="77777777" w:rsidR="0086650D" w:rsidRPr="00465B8C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231 </w:t>
            </w:r>
            <w:proofErr w:type="spellStart"/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Morrin</w:t>
            </w:r>
            <w:proofErr w:type="spellEnd"/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Road</w:t>
            </w:r>
            <w:bookmarkStart w:id="0" w:name="_GoBack"/>
            <w:bookmarkEnd w:id="0"/>
          </w:p>
          <w:p w14:paraId="55AF77CB" w14:textId="77777777" w:rsidR="0086650D" w:rsidRPr="00465B8C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St Johns</w:t>
            </w:r>
          </w:p>
          <w:p w14:paraId="47938229" w14:textId="77777777" w:rsidR="0086650D" w:rsidRPr="00465B8C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PO Box 2095</w:t>
            </w:r>
          </w:p>
          <w:p w14:paraId="00F52974" w14:textId="77777777" w:rsidR="0086650D" w:rsidRPr="00465B8C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Auckland 1140</w:t>
            </w:r>
          </w:p>
          <w:p w14:paraId="5843F05A" w14:textId="77777777" w:rsidR="0086650D" w:rsidRPr="00465B8C" w:rsidRDefault="0086650D" w:rsidP="0086650D">
            <w:pPr>
              <w:jc w:val="left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New Zealand</w:t>
            </w:r>
          </w:p>
          <w:p w14:paraId="416882CA" w14:textId="77777777" w:rsidR="0086650D" w:rsidRPr="00465B8C" w:rsidRDefault="0086650D" w:rsidP="0086650D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Tel: (+64) 9 909 3548</w:t>
            </w:r>
          </w:p>
          <w:p w14:paraId="616E595F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465B8C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Fax: (+64) 9 909 5739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7711E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hyperlink r:id="rId9" w:history="1">
              <w:r w:rsidRPr="0075535A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eastAsia="pt-BR"/>
                </w:rPr>
                <w:t>Robert.Taylor@mpi.govt.nz</w:t>
              </w:r>
            </w:hyperlink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B8368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  <w:t>May 2011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D221F" w14:textId="77777777" w:rsidR="0086650D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  <w:t>2021</w:t>
            </w:r>
          </w:p>
          <w:p w14:paraId="3A32C3F9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(2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 2016-2021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86650D" w:rsidRPr="00DE4A10" w14:paraId="331BB856" w14:textId="77777777" w:rsidTr="00334894">
        <w:trPr>
          <w:cantSplit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E8F20" w14:textId="7576A125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56FEE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pacing w:val="-3"/>
                <w:sz w:val="20"/>
                <w:szCs w:val="20"/>
              </w:rPr>
              <w:t>Botany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3C4DD" w14:textId="77777777" w:rsidR="0086650D" w:rsidRPr="00BE65CB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Ms Liping YIN</w:t>
            </w:r>
          </w:p>
          <w:p w14:paraId="7EE45675" w14:textId="77777777" w:rsidR="0086650D" w:rsidRPr="00DE4A10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Plant Quarantine Laboratory</w:t>
            </w:r>
          </w:p>
          <w:p w14:paraId="18D5B03B" w14:textId="77777777" w:rsidR="0086650D" w:rsidRPr="00DE4A10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Animal and Plant Inspection and Quarantine Technology </w:t>
            </w:r>
            <w:proofErr w:type="spellStart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Center</w:t>
            </w:r>
            <w:proofErr w:type="spellEnd"/>
          </w:p>
          <w:p w14:paraId="58D6864C" w14:textId="77777777" w:rsidR="0086650D" w:rsidRPr="00DE4A10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Shanghai Entry-Exit Inspection and Quarantine Bureau</w:t>
            </w:r>
          </w:p>
          <w:p w14:paraId="38EAFAA9" w14:textId="77777777" w:rsidR="0086650D" w:rsidRPr="00DE4A10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1208 </w:t>
            </w:r>
            <w:proofErr w:type="spellStart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Minsheng</w:t>
            </w:r>
            <w:proofErr w:type="spellEnd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Road</w:t>
            </w:r>
          </w:p>
          <w:p w14:paraId="299EF233" w14:textId="77777777" w:rsidR="0086650D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Shanghai, 200135</w:t>
            </w:r>
          </w:p>
          <w:p w14:paraId="51BE48F8" w14:textId="77777777" w:rsidR="0086650D" w:rsidRPr="00FA6C71" w:rsidRDefault="0086650D" w:rsidP="0086650D">
            <w:pPr>
              <w:jc w:val="left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FA6C71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China</w:t>
            </w:r>
          </w:p>
          <w:p w14:paraId="0C024603" w14:textId="77777777" w:rsidR="0086650D" w:rsidRPr="00DE4A10" w:rsidRDefault="0086650D" w:rsidP="0086650D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Tel: (+86) 21 6854 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0577</w:t>
            </w:r>
          </w:p>
          <w:p w14:paraId="4E44947D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Fax: (+86) 21 6854 6481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1707A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hyperlink r:id="rId10" w:history="1">
              <w:r w:rsidRPr="00DE4A10">
                <w:rPr>
                  <w:rFonts w:ascii="Arial Narrow" w:eastAsia="Times New Roman" w:hAnsi="Arial Narrow" w:cs="Arial"/>
                  <w:color w:val="0000FF"/>
                  <w:sz w:val="20"/>
                  <w:szCs w:val="20"/>
                  <w:u w:val="single"/>
                  <w:lang w:eastAsia="pt-BR"/>
                </w:rPr>
                <w:t>yinlp@shciq.gov.cn</w:t>
              </w:r>
            </w:hyperlink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; </w:t>
            </w:r>
            <w:hyperlink r:id="rId11" w:history="1">
              <w:r w:rsidRPr="002A18F0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eastAsia="pt-BR"/>
                </w:rPr>
                <w:t>yinlp2013@hotmail.com</w:t>
              </w:r>
            </w:hyperlink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4D5D5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April 2008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96D31" w14:textId="77777777" w:rsidR="0086650D" w:rsidRDefault="0086650D" w:rsidP="0086650D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April 20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23</w:t>
            </w:r>
          </w:p>
          <w:p w14:paraId="0A1718B6" w14:textId="214EF5CC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(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3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86650D" w:rsidRPr="00DE4A10" w14:paraId="72D7C25D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497B9A40" w14:textId="0DA88F31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25D96F61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pacing w:val="-3"/>
                <w:sz w:val="20"/>
                <w:szCs w:val="20"/>
              </w:rPr>
              <w:t>Entomology</w:t>
            </w:r>
          </w:p>
        </w:tc>
        <w:tc>
          <w:tcPr>
            <w:tcW w:w="1693" w:type="pct"/>
            <w:shd w:val="clear" w:color="auto" w:fill="FFFFFF"/>
          </w:tcPr>
          <w:p w14:paraId="2192A5D2" w14:textId="77777777" w:rsidR="0086650D" w:rsidRDefault="0086650D" w:rsidP="0086650D">
            <w:pPr>
              <w:spacing w:before="40" w:after="40"/>
              <w:jc w:val="left"/>
              <w:rPr>
                <w:rFonts w:ascii="Arial Narrow" w:hAnsi="Arial Narrow" w:cs="Arial"/>
                <w:b/>
                <w:bCs/>
                <w:sz w:val="20"/>
                <w:szCs w:val="20"/>
                <w:lang w:eastAsia="pt-BR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  <w:lang w:eastAsia="pt-BR"/>
              </w:rPr>
              <w:t>Mr Norman B. BARR</w:t>
            </w:r>
          </w:p>
          <w:p w14:paraId="11F02B01" w14:textId="77777777" w:rsidR="0086650D" w:rsidRPr="00FA6C71" w:rsidRDefault="0086650D" w:rsidP="0086650D">
            <w:pPr>
              <w:spacing w:before="40" w:after="40"/>
              <w:jc w:val="left"/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</w:pPr>
            <w:r w:rsidRPr="00FA6C71"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 xml:space="preserve">Assistant Director Mission Laboratory </w:t>
            </w:r>
          </w:p>
          <w:p w14:paraId="45AE844E" w14:textId="77777777" w:rsidR="0086650D" w:rsidRPr="00DE4A10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22675 N. </w:t>
            </w:r>
            <w:proofErr w:type="spellStart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Moorefiled</w:t>
            </w:r>
            <w:proofErr w:type="spellEnd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Rd.</w:t>
            </w:r>
          </w:p>
          <w:p w14:paraId="53166DFD" w14:textId="77777777" w:rsidR="0086650D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Moore Air Base Bldg. S-6414 Edinburg, </w:t>
            </w:r>
          </w:p>
          <w:p w14:paraId="1E8671F5" w14:textId="77777777" w:rsidR="0086650D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TX 78541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</w:t>
            </w:r>
          </w:p>
          <w:p w14:paraId="26CE7ED3" w14:textId="77777777" w:rsidR="0086650D" w:rsidRPr="00FA6C71" w:rsidRDefault="0086650D" w:rsidP="0086650D">
            <w:pPr>
              <w:jc w:val="left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FA6C71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USA</w:t>
            </w:r>
          </w:p>
          <w:p w14:paraId="5AE42EAE" w14:textId="77777777" w:rsidR="0086650D" w:rsidRPr="00DE4A10" w:rsidRDefault="0086650D" w:rsidP="0086650D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Tel. (+1) 956 205 7658</w:t>
            </w:r>
          </w:p>
          <w:p w14:paraId="7EDFB4BB" w14:textId="77777777" w:rsidR="0086650D" w:rsidRPr="00DE4A10" w:rsidRDefault="0086650D" w:rsidP="0086650D">
            <w:pPr>
              <w:spacing w:before="40" w:after="40"/>
              <w:jc w:val="left"/>
              <w:rPr>
                <w:rFonts w:ascii="Arial Narrow" w:hAnsi="Arial Narrow" w:cs="Arial"/>
                <w:spacing w:val="-2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Fax: (+1) 956 205 7680</w:t>
            </w:r>
          </w:p>
        </w:tc>
        <w:tc>
          <w:tcPr>
            <w:tcW w:w="1364" w:type="pct"/>
            <w:shd w:val="clear" w:color="auto" w:fill="FFFFFF"/>
          </w:tcPr>
          <w:p w14:paraId="67255CDF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hyperlink r:id="rId12" w:history="1">
              <w:r w:rsidRPr="00DE4A10">
                <w:rPr>
                  <w:rFonts w:ascii="Arial Narrow" w:eastAsia="Times New Roman" w:hAnsi="Arial Narrow" w:cs="Arial"/>
                  <w:color w:val="0000FF"/>
                  <w:sz w:val="20"/>
                  <w:szCs w:val="20"/>
                  <w:u w:val="single"/>
                  <w:lang w:eastAsia="pt-BR"/>
                </w:rPr>
                <w:t>Norman.B.Barr@aphis.usda.gov</w:t>
              </w:r>
            </w:hyperlink>
          </w:p>
        </w:tc>
        <w:tc>
          <w:tcPr>
            <w:tcW w:w="529" w:type="pct"/>
            <w:shd w:val="clear" w:color="auto" w:fill="FFFFFF"/>
          </w:tcPr>
          <w:p w14:paraId="1F68C96E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July 2012</w:t>
            </w:r>
          </w:p>
        </w:tc>
        <w:tc>
          <w:tcPr>
            <w:tcW w:w="624" w:type="pct"/>
            <w:shd w:val="clear" w:color="auto" w:fill="FFFFFF"/>
          </w:tcPr>
          <w:p w14:paraId="12044274" w14:textId="77777777" w:rsidR="0086650D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20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22</w:t>
            </w:r>
          </w:p>
          <w:p w14:paraId="4876062D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(2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 2017-2022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86650D" w:rsidRPr="00DE4A10" w14:paraId="1ADE0C35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5A4857B4" w14:textId="23B2625A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lastRenderedPageBreak/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24598037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pacing w:val="-3"/>
                <w:sz w:val="20"/>
                <w:szCs w:val="20"/>
              </w:rPr>
              <w:t>Entomology</w:t>
            </w:r>
          </w:p>
        </w:tc>
        <w:tc>
          <w:tcPr>
            <w:tcW w:w="1693" w:type="pct"/>
            <w:shd w:val="clear" w:color="auto" w:fill="FFFFFF"/>
          </w:tcPr>
          <w:p w14:paraId="18988012" w14:textId="77777777" w:rsidR="0086650D" w:rsidRPr="00BE65CB" w:rsidRDefault="0086650D" w:rsidP="0086650D">
            <w:pPr>
              <w:spacing w:before="40" w:after="40"/>
              <w:jc w:val="left"/>
              <w:rPr>
                <w:rFonts w:ascii="Arial Narrow" w:hAnsi="Arial Narrow" w:cs="Arial"/>
                <w:b/>
                <w:bCs/>
                <w:sz w:val="20"/>
                <w:szCs w:val="20"/>
                <w:lang w:eastAsia="pt-BR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  <w:lang w:eastAsia="pt-BR"/>
              </w:rPr>
              <w:t>Ms Juliet GOLDSMITH</w:t>
            </w:r>
          </w:p>
          <w:p w14:paraId="2D75EDF5" w14:textId="77777777" w:rsidR="0086650D" w:rsidRDefault="0086650D" w:rsidP="0086650D">
            <w:pPr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Plant Health Specialist</w:t>
            </w:r>
          </w:p>
          <w:p w14:paraId="2036AB6B" w14:textId="77777777" w:rsidR="0086650D" w:rsidRDefault="0086650D" w:rsidP="0086650D">
            <w:pPr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>Caribbean Agricultural Health and Food Safety Agency (CAHFSA)</w:t>
            </w:r>
          </w:p>
          <w:p w14:paraId="6C5AF26C" w14:textId="77777777" w:rsidR="0086650D" w:rsidRPr="00465B8C" w:rsidRDefault="0086650D" w:rsidP="0086650D">
            <w:pPr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</w:pPr>
            <w:r w:rsidRPr="00465B8C"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  <w:t>Letitia Vriesdelaan 10</w:t>
            </w:r>
          </w:p>
          <w:p w14:paraId="78130F2B" w14:textId="77777777" w:rsidR="0086650D" w:rsidRPr="00465B8C" w:rsidRDefault="0086650D" w:rsidP="0086650D">
            <w:pPr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</w:pPr>
            <w:r w:rsidRPr="00465B8C"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  <w:t xml:space="preserve">Paramaribo </w:t>
            </w:r>
          </w:p>
          <w:p w14:paraId="0E39E13B" w14:textId="77777777" w:rsidR="0086650D" w:rsidRPr="00465B8C" w:rsidRDefault="0086650D" w:rsidP="0086650D">
            <w:pPr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</w:pPr>
            <w:r w:rsidRPr="00465B8C">
              <w:rPr>
                <w:rFonts w:ascii="Arial Narrow" w:hAnsi="Arial Narrow" w:cs="Arial"/>
                <w:b/>
                <w:sz w:val="20"/>
                <w:szCs w:val="20"/>
                <w:lang w:val="pt-BR" w:eastAsia="pt-BR"/>
              </w:rPr>
              <w:t>Suriname</w:t>
            </w:r>
            <w:r w:rsidRPr="00465B8C">
              <w:rPr>
                <w:rFonts w:ascii="Arial Narrow" w:hAnsi="Arial Narrow" w:cs="Arial"/>
                <w:b/>
                <w:sz w:val="20"/>
                <w:szCs w:val="20"/>
                <w:lang w:val="pt-BR" w:eastAsia="pt-BR"/>
              </w:rPr>
              <w:br/>
            </w:r>
            <w:r w:rsidRPr="00465B8C"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  <w:t>Tel: (+597) 422 546</w:t>
            </w:r>
          </w:p>
          <w:p w14:paraId="5D824A9B" w14:textId="77777777" w:rsidR="0086650D" w:rsidRPr="00DE4A10" w:rsidRDefault="0086650D" w:rsidP="0086650D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>Mobile: (+597) 725 2922</w:t>
            </w:r>
          </w:p>
        </w:tc>
        <w:tc>
          <w:tcPr>
            <w:tcW w:w="1364" w:type="pct"/>
            <w:shd w:val="clear" w:color="auto" w:fill="FFFFFF"/>
          </w:tcPr>
          <w:p w14:paraId="6A7502A9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color w:val="0000FF"/>
                <w:sz w:val="20"/>
                <w:szCs w:val="20"/>
                <w:u w:val="single"/>
                <w:lang w:eastAsia="pt-BR"/>
              </w:rPr>
            </w:pPr>
            <w:hyperlink r:id="rId13" w:history="1">
              <w:r w:rsidRPr="00FA6C71">
                <w:rPr>
                  <w:rStyle w:val="Hyperlink"/>
                  <w:rFonts w:ascii="Arial Narrow" w:hAnsi="Arial Narrow"/>
                  <w:sz w:val="20"/>
                  <w:szCs w:val="20"/>
                </w:rPr>
                <w:t>julietgoldsmith@gmail.com</w:t>
              </w:r>
            </w:hyperlink>
          </w:p>
        </w:tc>
        <w:tc>
          <w:tcPr>
            <w:tcW w:w="529" w:type="pct"/>
            <w:shd w:val="clear" w:color="auto" w:fill="FFFFFF"/>
          </w:tcPr>
          <w:p w14:paraId="25F3EBE2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November 2014</w:t>
            </w:r>
          </w:p>
        </w:tc>
        <w:tc>
          <w:tcPr>
            <w:tcW w:w="624" w:type="pct"/>
            <w:shd w:val="clear" w:color="auto" w:fill="FFFFFF"/>
          </w:tcPr>
          <w:p w14:paraId="36A0AC4B" w14:textId="77777777" w:rsidR="0086650D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2019</w:t>
            </w:r>
          </w:p>
          <w:p w14:paraId="19ACF274" w14:textId="120D9FA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(2</w:t>
            </w:r>
            <w:r w:rsidRPr="001D51E4">
              <w:rPr>
                <w:rFonts w:ascii="Arial Narrow" w:eastAsia="Times New Roman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term 2019-2024)</w:t>
            </w:r>
          </w:p>
        </w:tc>
      </w:tr>
      <w:tr w:rsidR="0086650D" w:rsidRPr="00DE4A10" w14:paraId="7A35D297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53870C58" w14:textId="5BEE10F5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7EF1638E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pacing w:val="-3"/>
                <w:sz w:val="20"/>
                <w:szCs w:val="20"/>
              </w:rPr>
              <w:t>Nematology</w:t>
            </w:r>
          </w:p>
        </w:tc>
        <w:tc>
          <w:tcPr>
            <w:tcW w:w="1693" w:type="pct"/>
            <w:shd w:val="clear" w:color="auto" w:fill="FFFFFF"/>
          </w:tcPr>
          <w:p w14:paraId="0D854BC1" w14:textId="77777777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Ms </w:t>
            </w:r>
            <w:proofErr w:type="spellStart"/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G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è</w:t>
            </w: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raldine</w:t>
            </w:r>
            <w:proofErr w:type="spellEnd"/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ANTHOINE</w:t>
            </w:r>
          </w:p>
          <w:p w14:paraId="4DB7E6AE" w14:textId="77777777" w:rsidR="0086650D" w:rsidRPr="00FA6C71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</w:pPr>
            <w:proofErr w:type="spellStart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Directrice</w:t>
            </w:r>
            <w:proofErr w:type="spellEnd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adjointe</w:t>
            </w:r>
            <w:proofErr w:type="spellEnd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/ Deputy head</w:t>
            </w:r>
          </w:p>
          <w:p w14:paraId="23198A90" w14:textId="77777777" w:rsidR="0086650D" w:rsidRPr="00FA6C71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</w:pPr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Chef </w:t>
            </w:r>
            <w:proofErr w:type="spellStart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d'unité</w:t>
            </w:r>
            <w:proofErr w:type="spellEnd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coordination de la </w:t>
            </w:r>
            <w:proofErr w:type="spellStart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référence</w:t>
            </w:r>
            <w:proofErr w:type="spellEnd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/ Head of unit "coordination of reference activities"</w:t>
            </w:r>
          </w:p>
          <w:p w14:paraId="25E578A0" w14:textId="77777777" w:rsidR="0086650D" w:rsidRPr="0024771D" w:rsidRDefault="0086650D" w:rsidP="0086650D">
            <w:pPr>
              <w:jc w:val="left"/>
              <w:rPr>
                <w:rFonts w:ascii="Arial Narrow" w:hAnsi="Arial Narrow" w:cs="Arial"/>
                <w:sz w:val="20"/>
                <w:szCs w:val="20"/>
                <w:lang w:val="fr-FR" w:eastAsia="pt-BR"/>
              </w:rPr>
            </w:pPr>
            <w:r w:rsidRPr="0024771D">
              <w:rPr>
                <w:rFonts w:ascii="Arial Narrow" w:hAnsi="Arial Narrow" w:cs="Arial"/>
                <w:sz w:val="20"/>
                <w:szCs w:val="20"/>
                <w:lang w:val="fr-FR" w:eastAsia="pt-BR"/>
              </w:rPr>
              <w:t xml:space="preserve">7 rue Jean </w:t>
            </w:r>
            <w:proofErr w:type="spellStart"/>
            <w:r w:rsidRPr="0024771D">
              <w:rPr>
                <w:rFonts w:ascii="Arial Narrow" w:hAnsi="Arial Narrow" w:cs="Arial"/>
                <w:sz w:val="20"/>
                <w:szCs w:val="20"/>
                <w:lang w:val="fr-FR" w:eastAsia="pt-BR"/>
              </w:rPr>
              <w:t>Dixméras</w:t>
            </w:r>
            <w:proofErr w:type="spellEnd"/>
          </w:p>
          <w:p w14:paraId="6F516272" w14:textId="77777777" w:rsidR="0086650D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  <w:lang w:val="fr-FR" w:eastAsia="pt-BR"/>
              </w:rPr>
            </w:pPr>
            <w:r w:rsidRPr="0024771D">
              <w:rPr>
                <w:rFonts w:ascii="Arial Narrow" w:hAnsi="Arial Narrow" w:cs="Arial"/>
                <w:sz w:val="20"/>
                <w:szCs w:val="20"/>
                <w:lang w:val="fr-FR" w:eastAsia="pt-BR"/>
              </w:rPr>
              <w:t>49044 ANGERS cedex 01</w:t>
            </w:r>
          </w:p>
          <w:p w14:paraId="203AA4D4" w14:textId="77777777" w:rsidR="0086650D" w:rsidRPr="00FA6C71" w:rsidRDefault="0086650D" w:rsidP="0086650D">
            <w:pPr>
              <w:pStyle w:val="IPPArialTable"/>
              <w:spacing w:before="0" w:after="0"/>
              <w:rPr>
                <w:rFonts w:ascii="Arial Narrow" w:eastAsia="Times New Roman" w:hAnsi="Arial Narrow" w:cs="Arial"/>
                <w:b/>
                <w:sz w:val="20"/>
                <w:szCs w:val="20"/>
                <w:lang w:val="es-ES" w:eastAsia="pt-BR"/>
              </w:rPr>
            </w:pPr>
            <w:r w:rsidRPr="00FA6C71">
              <w:rPr>
                <w:rFonts w:ascii="Arial Narrow" w:eastAsia="Times New Roman" w:hAnsi="Arial Narrow" w:cs="Arial"/>
                <w:b/>
                <w:sz w:val="20"/>
                <w:szCs w:val="20"/>
                <w:lang w:val="es-ES" w:eastAsia="pt-BR"/>
              </w:rPr>
              <w:t>France</w:t>
            </w:r>
          </w:p>
          <w:p w14:paraId="04D224C6" w14:textId="77777777" w:rsidR="0086650D" w:rsidRPr="00DE4A10" w:rsidRDefault="0086650D" w:rsidP="0086650D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val="es-ES"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val="es-ES" w:eastAsia="pt-BR"/>
              </w:rPr>
              <w:t>Tel: (33) 241207431</w:t>
            </w:r>
          </w:p>
          <w:p w14:paraId="0CD9658C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  <w:t>Fax: (33) 240207430</w:t>
            </w:r>
          </w:p>
        </w:tc>
        <w:tc>
          <w:tcPr>
            <w:tcW w:w="1364" w:type="pct"/>
            <w:shd w:val="clear" w:color="auto" w:fill="FFFFFF"/>
          </w:tcPr>
          <w:p w14:paraId="0B196662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eastAsia="Times New Roman" w:hAnsi="Arial Narrow" w:cs="Arial"/>
                <w:color w:val="0000FF"/>
                <w:sz w:val="20"/>
                <w:szCs w:val="20"/>
                <w:u w:val="single"/>
                <w:lang w:eastAsia="pt-BR"/>
              </w:rPr>
              <w:t>geraldine.anthoine@anses.fr</w:t>
            </w:r>
          </w:p>
        </w:tc>
        <w:tc>
          <w:tcPr>
            <w:tcW w:w="529" w:type="pct"/>
            <w:shd w:val="clear" w:color="auto" w:fill="FFFFFF"/>
          </w:tcPr>
          <w:p w14:paraId="68796BC1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April 2009</w:t>
            </w:r>
          </w:p>
        </w:tc>
        <w:tc>
          <w:tcPr>
            <w:tcW w:w="624" w:type="pct"/>
            <w:shd w:val="clear" w:color="auto" w:fill="FFFFFF"/>
          </w:tcPr>
          <w:p w14:paraId="1527C71F" w14:textId="77777777" w:rsidR="0086650D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201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9</w:t>
            </w:r>
          </w:p>
          <w:p w14:paraId="320EBB57" w14:textId="2639AC7B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3rd</w:t>
            </w: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term 201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9-2024</w:t>
            </w: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86650D" w:rsidRPr="00DE4A10" w14:paraId="2A01ACF2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128310FA" w14:textId="030969C5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492F0875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</w:rPr>
              <w:t xml:space="preserve">Virology,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and </w:t>
            </w:r>
            <w:r w:rsidRPr="00DE4A10">
              <w:rPr>
                <w:rFonts w:ascii="Arial Narrow" w:hAnsi="Arial Narrow" w:cs="Arial"/>
                <w:sz w:val="20"/>
                <w:szCs w:val="20"/>
              </w:rPr>
              <w:t xml:space="preserve">backup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for </w:t>
            </w:r>
            <w:r w:rsidRPr="00DE4A10">
              <w:rPr>
                <w:rFonts w:ascii="Arial Narrow" w:hAnsi="Arial Narrow" w:cs="Arial"/>
                <w:sz w:val="20"/>
                <w:szCs w:val="20"/>
              </w:rPr>
              <w:t>bacteriology</w:t>
            </w:r>
          </w:p>
        </w:tc>
        <w:tc>
          <w:tcPr>
            <w:tcW w:w="1693" w:type="pct"/>
            <w:shd w:val="clear" w:color="auto" w:fill="FFFFFF"/>
          </w:tcPr>
          <w:p w14:paraId="2C644ED7" w14:textId="77777777" w:rsidR="0086650D" w:rsidRPr="00BE65CB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/>
                <w:b/>
                <w:bCs/>
                <w:sz w:val="20"/>
                <w:szCs w:val="20"/>
              </w:rPr>
              <w:t>Mr Brendan RODONI</w:t>
            </w:r>
          </w:p>
          <w:p w14:paraId="1F315BE2" w14:textId="77777777" w:rsidR="0086650D" w:rsidRPr="00DE4A10" w:rsidRDefault="0086650D" w:rsidP="0086650D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4A10">
              <w:rPr>
                <w:rFonts w:ascii="Arial Narrow" w:hAnsi="Arial Narrow"/>
                <w:sz w:val="20"/>
                <w:szCs w:val="20"/>
              </w:rPr>
              <w:t>Biosciences Research Division</w:t>
            </w:r>
          </w:p>
          <w:p w14:paraId="439EB568" w14:textId="77777777" w:rsidR="0086650D" w:rsidRPr="00DE4A10" w:rsidRDefault="0086650D" w:rsidP="0086650D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DE4A10">
              <w:rPr>
                <w:rFonts w:ascii="Arial Narrow" w:hAnsi="Arial Narrow"/>
                <w:sz w:val="20"/>
                <w:szCs w:val="20"/>
              </w:rPr>
              <w:t>AgriBio</w:t>
            </w:r>
            <w:proofErr w:type="spellEnd"/>
            <w:r w:rsidRPr="00DE4A10">
              <w:rPr>
                <w:rFonts w:ascii="Arial Narrow" w:hAnsi="Arial Narrow"/>
                <w:sz w:val="20"/>
                <w:szCs w:val="20"/>
              </w:rPr>
              <w:t xml:space="preserve"> Centre</w:t>
            </w:r>
          </w:p>
          <w:p w14:paraId="3AA23B7C" w14:textId="77777777" w:rsidR="0086650D" w:rsidRPr="00DE4A10" w:rsidRDefault="0086650D" w:rsidP="0086650D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4A10">
              <w:rPr>
                <w:rFonts w:ascii="Arial Narrow" w:hAnsi="Arial Narrow"/>
                <w:sz w:val="20"/>
                <w:szCs w:val="20"/>
              </w:rPr>
              <w:t>Ring Road</w:t>
            </w:r>
          </w:p>
          <w:p w14:paraId="7CD0E2AE" w14:textId="77777777" w:rsidR="0086650D" w:rsidRPr="008E55E6" w:rsidRDefault="0086650D" w:rsidP="0086650D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es-AR"/>
              </w:rPr>
            </w:pPr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 xml:space="preserve">La </w:t>
            </w:r>
            <w:proofErr w:type="spellStart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>Trobe</w:t>
            </w:r>
            <w:proofErr w:type="spellEnd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>University</w:t>
            </w:r>
            <w:proofErr w:type="spellEnd"/>
          </w:p>
          <w:p w14:paraId="749516DB" w14:textId="77777777" w:rsidR="0086650D" w:rsidRPr="008E55E6" w:rsidRDefault="0086650D" w:rsidP="0086650D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es-AR"/>
              </w:rPr>
            </w:pPr>
            <w:proofErr w:type="spellStart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>Bundoora</w:t>
            </w:r>
            <w:proofErr w:type="spellEnd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 xml:space="preserve"> 3083</w:t>
            </w:r>
          </w:p>
          <w:p w14:paraId="169AD442" w14:textId="77777777" w:rsidR="0086650D" w:rsidRPr="008E55E6" w:rsidRDefault="0086650D" w:rsidP="0086650D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  <w:lang w:val="es-AR"/>
              </w:rPr>
            </w:pPr>
            <w:r w:rsidRPr="008E55E6">
              <w:rPr>
                <w:rFonts w:ascii="Arial Narrow" w:hAnsi="Arial Narrow"/>
                <w:b/>
                <w:sz w:val="20"/>
                <w:szCs w:val="20"/>
                <w:lang w:val="es-AR"/>
              </w:rPr>
              <w:t>Australia</w:t>
            </w:r>
          </w:p>
          <w:p w14:paraId="4CCDB5D4" w14:textId="77777777" w:rsidR="0086650D" w:rsidRPr="008E55E6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s-AR"/>
              </w:rPr>
            </w:pPr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 xml:space="preserve">Tel: (+61) </w:t>
            </w:r>
            <w:r w:rsidRPr="008E55E6">
              <w:rPr>
                <w:rFonts w:ascii="Arial Narrow" w:hAnsi="Arial Narrow" w:cs="Arial"/>
                <w:sz w:val="20"/>
                <w:szCs w:val="20"/>
                <w:lang w:val="es-AR"/>
              </w:rPr>
              <w:t>3 9032 7319</w:t>
            </w:r>
          </w:p>
          <w:p w14:paraId="0AC5554B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/>
                <w:sz w:val="20"/>
                <w:szCs w:val="20"/>
              </w:rPr>
              <w:t>Fax: (+61) 3 9800 3521</w:t>
            </w:r>
          </w:p>
        </w:tc>
        <w:tc>
          <w:tcPr>
            <w:tcW w:w="1364" w:type="pct"/>
            <w:shd w:val="clear" w:color="auto" w:fill="FFFFFF"/>
          </w:tcPr>
          <w:p w14:paraId="4F65D877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hyperlink r:id="rId14" w:history="1"/>
            <w:hyperlink r:id="rId15" w:history="1">
              <w:r w:rsidRPr="007143D4">
                <w:rPr>
                  <w:rStyle w:val="Hyperlink"/>
                  <w:rFonts w:ascii="Arial Narrow" w:hAnsi="Arial Narrow"/>
                  <w:sz w:val="20"/>
                  <w:szCs w:val="20"/>
                </w:rPr>
                <w:t>brendan.rodoni@ecodev.vic.gov.au</w:t>
              </w:r>
            </w:hyperlink>
          </w:p>
        </w:tc>
        <w:tc>
          <w:tcPr>
            <w:tcW w:w="529" w:type="pct"/>
            <w:shd w:val="clear" w:color="auto" w:fill="FFFFFF"/>
          </w:tcPr>
          <w:p w14:paraId="112E2C3E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July 2012</w:t>
            </w:r>
          </w:p>
        </w:tc>
        <w:tc>
          <w:tcPr>
            <w:tcW w:w="624" w:type="pct"/>
            <w:shd w:val="clear" w:color="auto" w:fill="FFFFFF"/>
          </w:tcPr>
          <w:p w14:paraId="3364064A" w14:textId="77777777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2022</w:t>
            </w:r>
          </w:p>
          <w:p w14:paraId="1F520E77" w14:textId="77777777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(2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 2017-2022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86650D" w:rsidRPr="00DE4A10" w14:paraId="34A291A6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72E7A145" w14:textId="62D37713" w:rsidR="0086650D" w:rsidRPr="00876AE6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3B22B9D2" w14:textId="116E48A2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Virology</w:t>
            </w:r>
          </w:p>
        </w:tc>
        <w:tc>
          <w:tcPr>
            <w:tcW w:w="1693" w:type="pct"/>
            <w:shd w:val="clear" w:color="auto" w:fill="FFFFFF"/>
          </w:tcPr>
          <w:p w14:paraId="4EE525D9" w14:textId="77777777" w:rsidR="0086650D" w:rsidRDefault="0086650D" w:rsidP="0086650D">
            <w:pPr>
              <w:pStyle w:val="IPPArialTable"/>
              <w:spacing w:before="40" w:after="0"/>
              <w:rPr>
                <w:b/>
              </w:rPr>
            </w:pPr>
            <w:r w:rsidRPr="00FC02B0">
              <w:rPr>
                <w:b/>
              </w:rPr>
              <w:t xml:space="preserve">Ms Vessela </w:t>
            </w:r>
            <w:proofErr w:type="spellStart"/>
            <w:r w:rsidRPr="00FC02B0">
              <w:rPr>
                <w:b/>
              </w:rPr>
              <w:t>Assenova</w:t>
            </w:r>
            <w:proofErr w:type="spellEnd"/>
            <w:r w:rsidRPr="00FC02B0">
              <w:rPr>
                <w:b/>
              </w:rPr>
              <w:t xml:space="preserve"> MAVRODIEVA</w:t>
            </w:r>
          </w:p>
          <w:p w14:paraId="47E9DC1C" w14:textId="77777777" w:rsidR="0086650D" w:rsidRPr="00F43801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 xml:space="preserve">Assistant Laboratory Director, </w:t>
            </w:r>
          </w:p>
          <w:p w14:paraId="71ADF5AF" w14:textId="77777777" w:rsidR="0086650D" w:rsidRPr="00F43801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USDA APHIS, PPQ,</w:t>
            </w:r>
          </w:p>
          <w:p w14:paraId="39B740C6" w14:textId="77777777" w:rsidR="0086650D" w:rsidRPr="00F43801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Beltsville, MD,</w:t>
            </w:r>
          </w:p>
          <w:p w14:paraId="463CABB2" w14:textId="77777777" w:rsidR="0086650D" w:rsidRDefault="0086650D" w:rsidP="0086650D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b/>
                <w:sz w:val="20"/>
                <w:szCs w:val="20"/>
              </w:rPr>
              <w:t>USA</w:t>
            </w:r>
          </w:p>
          <w:p w14:paraId="3E3F7A8A" w14:textId="2093953F" w:rsidR="0086650D" w:rsidRPr="00BE65CB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(+1) </w:t>
            </w:r>
            <w:r>
              <w:rPr>
                <w:rFonts w:ascii="Arial Narrow" w:hAnsi="Arial Narrow"/>
                <w:sz w:val="20"/>
                <w:szCs w:val="20"/>
              </w:rPr>
              <w:t>301-313-9208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244CE464" w14:textId="58D15399" w:rsidR="0086650D" w:rsidRDefault="0086650D" w:rsidP="0086650D">
            <w:pPr>
              <w:pStyle w:val="IPPArialTable"/>
              <w:spacing w:before="40" w:after="40"/>
            </w:pPr>
            <w:hyperlink r:id="rId16" w:history="1">
              <w:r w:rsidRPr="00B1548E">
                <w:rPr>
                  <w:rStyle w:val="Hyperlink"/>
                  <w:rFonts w:ascii="Arial Narrow" w:hAnsi="Arial Narrow"/>
                  <w:sz w:val="20"/>
                  <w:szCs w:val="20"/>
                </w:rPr>
                <w:t>vessela.a.mavrodieva@usda.gov</w:t>
              </w:r>
            </w:hyperlink>
            <w:r>
              <w:rPr>
                <w:rFonts w:ascii="Arial Narrow" w:hAnsi="Arial Narrow"/>
                <w:sz w:val="20"/>
                <w:szCs w:val="20"/>
              </w:rPr>
              <w:t xml:space="preserve">; </w:t>
            </w:r>
          </w:p>
        </w:tc>
        <w:tc>
          <w:tcPr>
            <w:tcW w:w="529" w:type="pct"/>
            <w:shd w:val="clear" w:color="auto" w:fill="FFFFFF"/>
          </w:tcPr>
          <w:p w14:paraId="34E28527" w14:textId="7180F9E2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March 2020</w:t>
            </w:r>
          </w:p>
        </w:tc>
        <w:tc>
          <w:tcPr>
            <w:tcW w:w="624" w:type="pct"/>
            <w:shd w:val="clear" w:color="auto" w:fill="FFFFFF"/>
          </w:tcPr>
          <w:p w14:paraId="711B052D" w14:textId="654A08A2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March 2025</w:t>
            </w:r>
          </w:p>
        </w:tc>
      </w:tr>
      <w:tr w:rsidR="0086650D" w:rsidRPr="00DE4A10" w14:paraId="61DE20F9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5BBA6259" w14:textId="7FC2A7CC" w:rsidR="0086650D" w:rsidRPr="00876AE6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185BD065" w14:textId="7BFF431E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t>Mycology</w:t>
            </w:r>
          </w:p>
        </w:tc>
        <w:tc>
          <w:tcPr>
            <w:tcW w:w="1693" w:type="pct"/>
            <w:shd w:val="clear" w:color="auto" w:fill="FFFFFF"/>
          </w:tcPr>
          <w:p w14:paraId="0ABEC505" w14:textId="77777777" w:rsidR="0086650D" w:rsidRDefault="0086650D" w:rsidP="0086650D">
            <w:pPr>
              <w:pStyle w:val="IPPArialTable"/>
              <w:spacing w:before="40" w:after="0"/>
              <w:rPr>
                <w:b/>
              </w:rPr>
            </w:pPr>
            <w:r w:rsidRPr="00FC02B0">
              <w:rPr>
                <w:b/>
              </w:rPr>
              <w:t>Ms Julie PATTEMORE</w:t>
            </w:r>
          </w:p>
          <w:p w14:paraId="539912AD" w14:textId="77777777" w:rsidR="0086650D" w:rsidRPr="001E1275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1E1275">
              <w:rPr>
                <w:rFonts w:ascii="Arial Narrow" w:hAnsi="Arial Narrow" w:cs="Arial"/>
                <w:sz w:val="20"/>
                <w:szCs w:val="20"/>
              </w:rPr>
              <w:t xml:space="preserve">Assistant Director: Plant Pathology, </w:t>
            </w:r>
          </w:p>
          <w:p w14:paraId="326E6A17" w14:textId="77777777" w:rsidR="0086650D" w:rsidRPr="001E1275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1E1275">
              <w:rPr>
                <w:rFonts w:ascii="Arial Narrow" w:hAnsi="Arial Narrow" w:cs="Arial"/>
                <w:sz w:val="20"/>
                <w:szCs w:val="20"/>
              </w:rPr>
              <w:t>Department of Agriculture,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lang w:val="en-AU"/>
              </w:rPr>
              <w:t>Water and the Environment,</w:t>
            </w:r>
          </w:p>
          <w:p w14:paraId="50E8B5C4" w14:textId="77777777" w:rsidR="0086650D" w:rsidRPr="001E1275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Melbourne</w:t>
            </w:r>
            <w:r w:rsidRPr="001E1275">
              <w:rPr>
                <w:rFonts w:ascii="Arial Narrow" w:hAnsi="Arial Narrow" w:cs="Arial"/>
                <w:sz w:val="20"/>
                <w:szCs w:val="20"/>
              </w:rPr>
              <w:t xml:space="preserve">, </w:t>
            </w:r>
          </w:p>
          <w:p w14:paraId="0A921000" w14:textId="77777777" w:rsidR="0086650D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E1275">
              <w:rPr>
                <w:rFonts w:ascii="Arial Narrow" w:hAnsi="Arial Narrow" w:cs="Arial"/>
                <w:b/>
                <w:sz w:val="20"/>
                <w:szCs w:val="20"/>
              </w:rPr>
              <w:t>Australia</w:t>
            </w:r>
          </w:p>
          <w:p w14:paraId="155660ED" w14:textId="207C83C7" w:rsidR="0086650D" w:rsidRPr="00BE65CB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>
              <w:rPr>
                <w:rFonts w:ascii="Arial Narrow" w:hAnsi="Arial Narrow" w:cs="Arial"/>
                <w:sz w:val="20"/>
                <w:szCs w:val="20"/>
              </w:rPr>
              <w:t>(</w:t>
            </w:r>
            <w:r w:rsidRPr="004D3448">
              <w:rPr>
                <w:rFonts w:ascii="Arial Narrow" w:hAnsi="Arial Narrow" w:cs="Arial"/>
                <w:sz w:val="20"/>
                <w:szCs w:val="20"/>
              </w:rPr>
              <w:t>+61</w:t>
            </w:r>
            <w:r>
              <w:rPr>
                <w:rFonts w:ascii="Arial Narrow" w:hAnsi="Arial Narrow" w:cs="Arial"/>
                <w:sz w:val="20"/>
                <w:szCs w:val="20"/>
              </w:rPr>
              <w:t>)</w:t>
            </w:r>
            <w:r w:rsidRPr="004D3448">
              <w:rPr>
                <w:rFonts w:ascii="Arial Narrow" w:hAnsi="Arial Narrow" w:cs="Arial"/>
                <w:sz w:val="20"/>
                <w:szCs w:val="20"/>
              </w:rPr>
              <w:t xml:space="preserve"> 3 83186957</w:t>
            </w:r>
          </w:p>
        </w:tc>
        <w:tc>
          <w:tcPr>
            <w:tcW w:w="1364" w:type="pct"/>
            <w:shd w:val="clear" w:color="auto" w:fill="FFFFFF"/>
          </w:tcPr>
          <w:p w14:paraId="63D83079" w14:textId="77777777" w:rsidR="0086650D" w:rsidRPr="0021009A" w:rsidRDefault="0086650D" w:rsidP="0086650D">
            <w:pPr>
              <w:pStyle w:val="IPPArialTable"/>
              <w:spacing w:before="40" w:after="0"/>
              <w:rPr>
                <w:rStyle w:val="Hyperlink"/>
                <w:rFonts w:ascii="Arial Narrow" w:hAnsi="Arial Narrow"/>
                <w:sz w:val="20"/>
                <w:szCs w:val="20"/>
              </w:rPr>
            </w:pPr>
            <w:hyperlink r:id="rId17" w:history="1">
              <w:r w:rsidRPr="0021009A">
                <w:rPr>
                  <w:rStyle w:val="Hyperlink"/>
                  <w:rFonts w:ascii="Arial Narrow" w:hAnsi="Arial Narrow"/>
                  <w:sz w:val="20"/>
                  <w:szCs w:val="20"/>
                </w:rPr>
                <w:t>julie.pattemore@awe.gov.au</w:t>
              </w:r>
            </w:hyperlink>
          </w:p>
          <w:p w14:paraId="2DD11A59" w14:textId="77777777" w:rsidR="0086650D" w:rsidRDefault="0086650D" w:rsidP="0086650D">
            <w:pPr>
              <w:pStyle w:val="IPPArialTable"/>
              <w:spacing w:before="40" w:after="40"/>
            </w:pPr>
          </w:p>
        </w:tc>
        <w:tc>
          <w:tcPr>
            <w:tcW w:w="529" w:type="pct"/>
            <w:shd w:val="clear" w:color="auto" w:fill="FFFFFF"/>
          </w:tcPr>
          <w:p w14:paraId="49EC8F4A" w14:textId="77C88139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332C6C">
              <w:rPr>
                <w:rFonts w:ascii="Arial Narrow" w:hAnsi="Arial Narrow"/>
                <w:sz w:val="20"/>
                <w:szCs w:val="20"/>
              </w:rPr>
              <w:t>March 2020</w:t>
            </w:r>
          </w:p>
        </w:tc>
        <w:tc>
          <w:tcPr>
            <w:tcW w:w="624" w:type="pct"/>
            <w:shd w:val="clear" w:color="auto" w:fill="FFFFFF"/>
          </w:tcPr>
          <w:p w14:paraId="1341E440" w14:textId="643A295C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B9492B">
              <w:rPr>
                <w:rFonts w:ascii="Arial Narrow" w:hAnsi="Arial Narrow"/>
                <w:sz w:val="20"/>
                <w:szCs w:val="20"/>
              </w:rPr>
              <w:t>March 2025</w:t>
            </w:r>
          </w:p>
        </w:tc>
      </w:tr>
      <w:tr w:rsidR="0086650D" w:rsidRPr="00DE4A10" w14:paraId="5F7A5C5B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21A3D35D" w14:textId="4936CB07" w:rsidR="0086650D" w:rsidRPr="00876AE6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24F067A2" w14:textId="62125DCB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t>Mycology</w:t>
            </w:r>
          </w:p>
        </w:tc>
        <w:tc>
          <w:tcPr>
            <w:tcW w:w="1693" w:type="pct"/>
            <w:shd w:val="clear" w:color="auto" w:fill="FFFFFF"/>
          </w:tcPr>
          <w:p w14:paraId="75A518C6" w14:textId="77777777" w:rsidR="0086650D" w:rsidRDefault="0086650D" w:rsidP="0086650D">
            <w:pPr>
              <w:pStyle w:val="IPPArialTable"/>
              <w:spacing w:before="40" w:after="0"/>
              <w:rPr>
                <w:b/>
              </w:rPr>
            </w:pPr>
            <w:r w:rsidRPr="00FC02B0">
              <w:rPr>
                <w:b/>
              </w:rPr>
              <w:t xml:space="preserve">Ms Yazmin Rivera </w:t>
            </w:r>
            <w:proofErr w:type="spellStart"/>
            <w:r w:rsidRPr="00FC02B0">
              <w:rPr>
                <w:b/>
              </w:rPr>
              <w:t>RIVERA</w:t>
            </w:r>
            <w:proofErr w:type="spellEnd"/>
          </w:p>
          <w:p w14:paraId="59B45093" w14:textId="77777777" w:rsidR="0086650D" w:rsidRPr="001E1275" w:rsidRDefault="0086650D" w:rsidP="0086650D">
            <w:pPr>
              <w:pStyle w:val="IPPNormal"/>
              <w:spacing w:after="0"/>
              <w:jc w:val="left"/>
              <w:rPr>
                <w:rFonts w:ascii="Arial Narrow" w:hAnsi="Arial Narrow"/>
                <w:sz w:val="20"/>
                <w:szCs w:val="20"/>
                <w:lang w:eastAsia="x-none"/>
              </w:rPr>
            </w:pPr>
            <w:r w:rsidRPr="001E1275">
              <w:rPr>
                <w:rFonts w:ascii="Arial Narrow" w:hAnsi="Arial Narrow"/>
                <w:sz w:val="20"/>
                <w:szCs w:val="20"/>
                <w:lang w:eastAsia="x-none"/>
              </w:rPr>
              <w:t xml:space="preserve">Molecular Biologist, </w:t>
            </w:r>
          </w:p>
          <w:p w14:paraId="7583FFED" w14:textId="77777777" w:rsidR="0086650D" w:rsidRPr="00F43801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USDA APHIS, PPQ,</w:t>
            </w:r>
          </w:p>
          <w:p w14:paraId="63FE0FD8" w14:textId="77777777" w:rsidR="0086650D" w:rsidRPr="00F43801" w:rsidRDefault="0086650D" w:rsidP="0086650D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Beltsville, MD,</w:t>
            </w:r>
          </w:p>
          <w:p w14:paraId="24B2CF46" w14:textId="77777777" w:rsidR="0086650D" w:rsidRDefault="0086650D" w:rsidP="0086650D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b/>
                <w:sz w:val="20"/>
                <w:szCs w:val="20"/>
              </w:rPr>
              <w:t>USA</w:t>
            </w:r>
          </w:p>
          <w:p w14:paraId="35C48B51" w14:textId="7AC6894B" w:rsidR="0086650D" w:rsidRPr="00BE65CB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(+1) </w:t>
            </w:r>
            <w:r w:rsidRPr="00512DB5">
              <w:rPr>
                <w:rFonts w:ascii="Arial Narrow" w:hAnsi="Arial Narrow" w:cs="Arial"/>
                <w:sz w:val="20"/>
                <w:szCs w:val="20"/>
              </w:rPr>
              <w:t>301-313-9273</w:t>
            </w:r>
          </w:p>
        </w:tc>
        <w:tc>
          <w:tcPr>
            <w:tcW w:w="1364" w:type="pct"/>
            <w:shd w:val="clear" w:color="auto" w:fill="FFFFFF"/>
          </w:tcPr>
          <w:p w14:paraId="5021779E" w14:textId="2D8DEC6C" w:rsidR="0086650D" w:rsidRDefault="0086650D" w:rsidP="0086650D">
            <w:pPr>
              <w:pStyle w:val="IPPArialTable"/>
              <w:spacing w:before="40" w:after="40"/>
            </w:pPr>
            <w:hyperlink r:id="rId18" w:history="1">
              <w:r w:rsidRPr="00B1548E">
                <w:rPr>
                  <w:rStyle w:val="Hyperlink"/>
                  <w:rFonts w:ascii="Arial Narrow" w:hAnsi="Arial Narrow"/>
                  <w:sz w:val="20"/>
                  <w:szCs w:val="20"/>
                </w:rPr>
                <w:t>Yazmin.Rivera@usda.gov</w:t>
              </w:r>
            </w:hyperlink>
            <w:r w:rsidRPr="00512DB5">
              <w:rPr>
                <w:rFonts w:ascii="Arial Narrow" w:hAnsi="Arial Narrow"/>
                <w:sz w:val="20"/>
                <w:szCs w:val="20"/>
              </w:rPr>
              <w:t>;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shd w:val="clear" w:color="auto" w:fill="FFFFFF"/>
          </w:tcPr>
          <w:p w14:paraId="2EF6D665" w14:textId="38B3AD8C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332C6C">
              <w:rPr>
                <w:rFonts w:ascii="Arial Narrow" w:hAnsi="Arial Narrow"/>
                <w:sz w:val="20"/>
                <w:szCs w:val="20"/>
              </w:rPr>
              <w:t>March 2020</w:t>
            </w:r>
          </w:p>
        </w:tc>
        <w:tc>
          <w:tcPr>
            <w:tcW w:w="624" w:type="pct"/>
            <w:shd w:val="clear" w:color="auto" w:fill="FFFFFF"/>
          </w:tcPr>
          <w:p w14:paraId="4E8BAD0B" w14:textId="26518797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B9492B">
              <w:rPr>
                <w:rFonts w:ascii="Arial Narrow" w:hAnsi="Arial Narrow"/>
                <w:sz w:val="20"/>
                <w:szCs w:val="20"/>
              </w:rPr>
              <w:t>March 2025</w:t>
            </w:r>
          </w:p>
        </w:tc>
      </w:tr>
      <w:tr w:rsidR="0086650D" w:rsidRPr="00DE4A10" w14:paraId="5F37FF18" w14:textId="77777777" w:rsidTr="00E206C9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28C967A4" w14:textId="40CE0A4E" w:rsidR="0086650D" w:rsidRPr="00876AE6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lastRenderedPageBreak/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6015A42E" w14:textId="6B2AC93C" w:rsidR="0086650D" w:rsidRDefault="0086650D" w:rsidP="0086650D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>IPPC Secretariat</w:t>
            </w:r>
          </w:p>
          <w:p w14:paraId="6376E972" w14:textId="0DAF1086" w:rsidR="0086650D" w:rsidRDefault="0086650D" w:rsidP="0086650D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Lead</w:t>
            </w:r>
          </w:p>
          <w:p w14:paraId="5199C05D" w14:textId="26B6C998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693" w:type="pct"/>
            <w:shd w:val="clear" w:color="auto" w:fill="FFFFFF"/>
          </w:tcPr>
          <w:p w14:paraId="2AB58D4E" w14:textId="77777777" w:rsidR="0086650D" w:rsidRPr="0075535A" w:rsidRDefault="0086650D" w:rsidP="0086650D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b/>
                <w:sz w:val="20"/>
                <w:szCs w:val="20"/>
              </w:rPr>
              <w:t>Ms Adriana M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OREIRA</w:t>
            </w:r>
          </w:p>
          <w:p w14:paraId="11FAAE59" w14:textId="77777777" w:rsidR="0086650D" w:rsidRPr="00682867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Standards Officer / </w:t>
            </w:r>
            <w:r w:rsidRPr="00C91EE6">
              <w:rPr>
                <w:rFonts w:ascii="Arial Narrow" w:hAnsi="Arial Narrow" w:cs="Arial"/>
                <w:sz w:val="20"/>
                <w:szCs w:val="20"/>
              </w:rPr>
              <w:t>Deputy Assistant to Unit Leader</w:t>
            </w:r>
          </w:p>
          <w:p w14:paraId="58FF4AF9" w14:textId="77777777" w:rsidR="0086650D" w:rsidRPr="007A261F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7A261F">
              <w:rPr>
                <w:rFonts w:ascii="Arial Narrow" w:hAnsi="Arial Narrow" w:cs="Arial"/>
                <w:sz w:val="20"/>
                <w:szCs w:val="20"/>
                <w:lang w:val="it-IT"/>
              </w:rPr>
              <w:t>IPPC Secretariat / FAO</w:t>
            </w:r>
          </w:p>
          <w:p w14:paraId="54EC069A" w14:textId="77777777" w:rsidR="0086650D" w:rsidRPr="007A261F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7A261F">
              <w:rPr>
                <w:rFonts w:ascii="Arial Narrow" w:hAnsi="Arial Narrow" w:cs="Arial"/>
                <w:sz w:val="20"/>
                <w:szCs w:val="20"/>
                <w:lang w:val="it-IT"/>
              </w:rPr>
              <w:t>Viale delle Terme di Caracalla</w:t>
            </w:r>
          </w:p>
          <w:p w14:paraId="7DC61B1B" w14:textId="77777777" w:rsidR="0086650D" w:rsidRPr="0075535A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>00153 Rome, Italy</w:t>
            </w:r>
          </w:p>
          <w:p w14:paraId="12759C0F" w14:textId="340AE0DB" w:rsidR="0086650D" w:rsidRPr="00BE65CB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>Tel: (+39) 06 570 55809</w:t>
            </w:r>
          </w:p>
        </w:tc>
        <w:tc>
          <w:tcPr>
            <w:tcW w:w="1364" w:type="pct"/>
            <w:shd w:val="clear" w:color="auto" w:fill="FFFFFF"/>
          </w:tcPr>
          <w:p w14:paraId="44F0B0FC" w14:textId="206109C0" w:rsidR="0086650D" w:rsidRDefault="0086650D" w:rsidP="0086650D">
            <w:pPr>
              <w:pStyle w:val="IPPArialTable"/>
              <w:spacing w:before="40" w:after="40"/>
            </w:pPr>
            <w:hyperlink r:id="rId19" w:history="1">
              <w:r w:rsidRPr="0075535A">
                <w:rPr>
                  <w:rStyle w:val="Hyperlink"/>
                  <w:rFonts w:ascii="Arial Narrow" w:hAnsi="Arial Narrow" w:cs="Arial"/>
                  <w:sz w:val="20"/>
                  <w:szCs w:val="20"/>
                  <w:lang w:eastAsia="pt-BR"/>
                </w:rPr>
                <w:t>Adriana.Moreira@fao.org</w:t>
              </w:r>
            </w:hyperlink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;</w:t>
            </w: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9" w:type="pct"/>
            <w:shd w:val="clear" w:color="auto" w:fill="D9D9D9" w:themeFill="background1" w:themeFillShade="D9"/>
          </w:tcPr>
          <w:p w14:paraId="60C27C9A" w14:textId="77777777" w:rsidR="0086650D" w:rsidRPr="00E206C9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  <w:tc>
          <w:tcPr>
            <w:tcW w:w="624" w:type="pct"/>
            <w:shd w:val="clear" w:color="auto" w:fill="D9D9D9" w:themeFill="background1" w:themeFillShade="D9"/>
          </w:tcPr>
          <w:p w14:paraId="2032FD9C" w14:textId="77777777" w:rsidR="0086650D" w:rsidRPr="00E206C9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</w:tr>
      <w:tr w:rsidR="0086650D" w:rsidRPr="00DE4A10" w14:paraId="2DC269C6" w14:textId="77777777" w:rsidTr="00E206C9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0242291E" w14:textId="4BA8A99B" w:rsidR="0086650D" w:rsidRPr="00876AE6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45BFDC92" w14:textId="77777777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3A04B8">
              <w:rPr>
                <w:rFonts w:ascii="Arial Narrow" w:hAnsi="Arial Narrow" w:cs="Arial"/>
                <w:sz w:val="20"/>
                <w:szCs w:val="20"/>
              </w:rPr>
              <w:t>IPPC Secretariat</w:t>
            </w:r>
          </w:p>
          <w:p w14:paraId="3F301EDE" w14:textId="1FC361F8" w:rsidR="0086650D" w:rsidRPr="00DE4A10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Support</w:t>
            </w:r>
          </w:p>
        </w:tc>
        <w:tc>
          <w:tcPr>
            <w:tcW w:w="1693" w:type="pct"/>
            <w:shd w:val="clear" w:color="auto" w:fill="FFFFFF"/>
          </w:tcPr>
          <w:p w14:paraId="2D7D4022" w14:textId="77777777" w:rsidR="0086650D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Ms Aoife Cassin</w:t>
            </w:r>
          </w:p>
          <w:p w14:paraId="39122501" w14:textId="77777777" w:rsidR="0086650D" w:rsidRPr="00682867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</w:rPr>
              <w:t xml:space="preserve">Standard Setting </w:t>
            </w:r>
            <w:r>
              <w:rPr>
                <w:rFonts w:ascii="Arial Narrow" w:hAnsi="Arial Narrow" w:cs="Arial"/>
                <w:sz w:val="20"/>
                <w:szCs w:val="20"/>
              </w:rPr>
              <w:t>Associate</w:t>
            </w:r>
          </w:p>
          <w:p w14:paraId="08226A3D" w14:textId="77777777" w:rsidR="0086650D" w:rsidRPr="007A261F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7A261F">
              <w:rPr>
                <w:rFonts w:ascii="Arial Narrow" w:hAnsi="Arial Narrow" w:cs="Arial"/>
                <w:sz w:val="20"/>
                <w:szCs w:val="20"/>
                <w:lang w:val="it-IT"/>
              </w:rPr>
              <w:t>IPPC Secretariat / FAO</w:t>
            </w:r>
          </w:p>
          <w:p w14:paraId="2B525597" w14:textId="77777777" w:rsidR="0086650D" w:rsidRPr="007A261F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7A261F">
              <w:rPr>
                <w:rFonts w:ascii="Arial Narrow" w:hAnsi="Arial Narrow" w:cs="Arial"/>
                <w:sz w:val="20"/>
                <w:szCs w:val="20"/>
                <w:lang w:val="it-IT"/>
              </w:rPr>
              <w:t>Viale delle Terme di Caracalla</w:t>
            </w:r>
          </w:p>
          <w:p w14:paraId="10AA5AE0" w14:textId="77777777" w:rsidR="0086650D" w:rsidRPr="0075535A" w:rsidRDefault="0086650D" w:rsidP="0086650D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>00153 Rome, Italy</w:t>
            </w:r>
          </w:p>
          <w:p w14:paraId="341D029E" w14:textId="726CEEC1" w:rsidR="0086650D" w:rsidRPr="00BE65CB" w:rsidRDefault="0086650D" w:rsidP="0086650D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 xml:space="preserve">Tel: </w:t>
            </w:r>
            <w:r>
              <w:rPr>
                <w:rFonts w:ascii="Arial Narrow" w:hAnsi="Arial Narrow" w:cs="Arial"/>
                <w:sz w:val="20"/>
                <w:szCs w:val="20"/>
              </w:rPr>
              <w:t>(</w:t>
            </w:r>
            <w:r w:rsidRPr="00FC02B0">
              <w:rPr>
                <w:rFonts w:ascii="Arial Narrow" w:hAnsi="Arial Narrow" w:cs="Arial"/>
                <w:sz w:val="20"/>
                <w:szCs w:val="20"/>
              </w:rPr>
              <w:t>+39</w:t>
            </w:r>
            <w:r>
              <w:rPr>
                <w:rFonts w:ascii="Arial Narrow" w:hAnsi="Arial Narrow" w:cs="Arial"/>
                <w:sz w:val="20"/>
                <w:szCs w:val="20"/>
              </w:rPr>
              <w:t>)</w:t>
            </w:r>
            <w:r w:rsidRPr="00FC02B0">
              <w:rPr>
                <w:rFonts w:ascii="Arial Narrow" w:hAnsi="Arial Narrow" w:cs="Arial"/>
                <w:sz w:val="20"/>
                <w:szCs w:val="20"/>
              </w:rPr>
              <w:t xml:space="preserve"> 06 57052 480</w:t>
            </w:r>
          </w:p>
        </w:tc>
        <w:tc>
          <w:tcPr>
            <w:tcW w:w="1364" w:type="pct"/>
            <w:shd w:val="clear" w:color="auto" w:fill="FFFFFF"/>
          </w:tcPr>
          <w:p w14:paraId="57FA3B51" w14:textId="581068D5" w:rsidR="0086650D" w:rsidRDefault="0086650D" w:rsidP="0086650D">
            <w:pPr>
              <w:pStyle w:val="IPPArialTable"/>
              <w:spacing w:before="40" w:after="40"/>
            </w:pPr>
            <w:hyperlink r:id="rId20" w:history="1">
              <w:r w:rsidRPr="00FC02B0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eastAsia="pt-BR"/>
                </w:rPr>
                <w:t>Aoife.Cassin@fao.org</w:t>
              </w:r>
            </w:hyperlink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9" w:type="pct"/>
            <w:shd w:val="clear" w:color="auto" w:fill="D9D9D9" w:themeFill="background1" w:themeFillShade="D9"/>
          </w:tcPr>
          <w:p w14:paraId="35C27D0D" w14:textId="77777777" w:rsidR="0086650D" w:rsidRPr="00E206C9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  <w:tc>
          <w:tcPr>
            <w:tcW w:w="624" w:type="pct"/>
            <w:shd w:val="clear" w:color="auto" w:fill="D9D9D9" w:themeFill="background1" w:themeFillShade="D9"/>
          </w:tcPr>
          <w:p w14:paraId="01442169" w14:textId="77777777" w:rsidR="0086650D" w:rsidRPr="00E206C9" w:rsidRDefault="0086650D" w:rsidP="0086650D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</w:tr>
    </w:tbl>
    <w:p w14:paraId="10F8767F" w14:textId="08B6E6FF" w:rsidR="00C063FA" w:rsidRPr="00C8341C" w:rsidRDefault="00C063FA" w:rsidP="008B2F3A"/>
    <w:sectPr w:rsidR="00C063FA" w:rsidRPr="00C8341C" w:rsidSect="00B8069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20804" w14:textId="77777777" w:rsidR="00093BF5" w:rsidRDefault="00093BF5">
      <w:r>
        <w:separator/>
      </w:r>
    </w:p>
  </w:endnote>
  <w:endnote w:type="continuationSeparator" w:id="0">
    <w:p w14:paraId="59A49502" w14:textId="77777777" w:rsidR="00093BF5" w:rsidRDefault="0009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69FD" w14:textId="34F91629" w:rsidR="00643585" w:rsidRPr="00B8069C" w:rsidRDefault="00643585" w:rsidP="00B8069C">
    <w:pPr>
      <w:pStyle w:val="IPPFooter"/>
      <w:rPr>
        <w:rStyle w:val="PageNumber"/>
      </w:rPr>
    </w:pPr>
    <w:r w:rsidRPr="00B8069C">
      <w:rPr>
        <w:rStyle w:val="PageNumber"/>
        <w:b/>
      </w:rPr>
      <w:t xml:space="preserve">Page </w:t>
    </w:r>
    <w:r w:rsidRPr="00B8069C">
      <w:rPr>
        <w:rStyle w:val="PageNumber"/>
        <w:b/>
      </w:rPr>
      <w:fldChar w:fldCharType="begin"/>
    </w:r>
    <w:r w:rsidRPr="00B8069C">
      <w:rPr>
        <w:rStyle w:val="PageNumber"/>
        <w:b/>
      </w:rPr>
      <w:instrText xml:space="preserve"> PAGE </w:instrText>
    </w:r>
    <w:r w:rsidRPr="00B8069C">
      <w:rPr>
        <w:rStyle w:val="PageNumber"/>
        <w:b/>
      </w:rPr>
      <w:fldChar w:fldCharType="separate"/>
    </w:r>
    <w:r w:rsidR="0086650D">
      <w:rPr>
        <w:rStyle w:val="PageNumber"/>
        <w:b/>
        <w:noProof/>
      </w:rPr>
      <w:t>2</w:t>
    </w:r>
    <w:r w:rsidRPr="00B8069C">
      <w:rPr>
        <w:rStyle w:val="PageNumber"/>
        <w:b/>
      </w:rPr>
      <w:fldChar w:fldCharType="end"/>
    </w:r>
    <w:r w:rsidRPr="00B8069C">
      <w:rPr>
        <w:rStyle w:val="PageNumber"/>
        <w:b/>
      </w:rPr>
      <w:t xml:space="preserve"> of </w:t>
    </w:r>
    <w:r w:rsidRPr="00B8069C">
      <w:rPr>
        <w:rStyle w:val="PageNumber"/>
        <w:b/>
      </w:rPr>
      <w:fldChar w:fldCharType="begin"/>
    </w:r>
    <w:r w:rsidRPr="00B8069C">
      <w:rPr>
        <w:rStyle w:val="PageNumber"/>
        <w:b/>
      </w:rPr>
      <w:instrText xml:space="preserve"> NUMPAGES </w:instrText>
    </w:r>
    <w:r w:rsidRPr="00B8069C">
      <w:rPr>
        <w:rStyle w:val="PageNumber"/>
        <w:b/>
      </w:rPr>
      <w:fldChar w:fldCharType="separate"/>
    </w:r>
    <w:r w:rsidR="0086650D">
      <w:rPr>
        <w:rStyle w:val="PageNumber"/>
        <w:b/>
        <w:noProof/>
      </w:rPr>
      <w:t>3</w:t>
    </w:r>
    <w:r w:rsidRPr="00B8069C">
      <w:rPr>
        <w:rStyle w:val="PageNumber"/>
        <w:b/>
      </w:rPr>
      <w:fldChar w:fldCharType="end"/>
    </w:r>
    <w:r w:rsidRPr="00A55DD1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E28FD" w14:textId="27735293" w:rsidR="00643585" w:rsidRPr="00A55DD1" w:rsidRDefault="00643585" w:rsidP="00A55DD1">
    <w:pPr>
      <w:pStyle w:val="IPPFooter"/>
    </w:pPr>
    <w:r>
      <w:t xml:space="preserve">International Plant Protection </w:t>
    </w:r>
    <w:r w:rsidRPr="00A55DD1">
      <w:t>Convention</w:t>
    </w:r>
    <w:r w:rsidRPr="00A55DD1">
      <w:tab/>
      <w:t xml:space="preserve">Page </w:t>
    </w:r>
    <w:r w:rsidRPr="00A55DD1">
      <w:fldChar w:fldCharType="begin"/>
    </w:r>
    <w:r w:rsidRPr="00A55DD1">
      <w:instrText xml:space="preserve"> PAGE </w:instrText>
    </w:r>
    <w:r w:rsidRPr="00A55DD1">
      <w:fldChar w:fldCharType="separate"/>
    </w:r>
    <w:r w:rsidR="0086650D">
      <w:rPr>
        <w:noProof/>
      </w:rPr>
      <w:t>3</w:t>
    </w:r>
    <w:r w:rsidRPr="00A55DD1">
      <w:fldChar w:fldCharType="end"/>
    </w:r>
    <w:r w:rsidRPr="00A55DD1">
      <w:t xml:space="preserve"> of </w:t>
    </w:r>
    <w:fldSimple w:instr=" NUMPAGES  ">
      <w:r w:rsidR="0086650D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C81B7" w14:textId="260FB590" w:rsidR="00643585" w:rsidRPr="007D640A" w:rsidRDefault="00643585" w:rsidP="00A55DD1">
    <w:pPr>
      <w:pStyle w:val="IPPFooter"/>
    </w:pPr>
    <w:r>
      <w:rPr>
        <w:rStyle w:val="PageNumber"/>
        <w:b/>
      </w:rPr>
      <w:t xml:space="preserve">International Plant </w:t>
    </w:r>
    <w:r w:rsidRPr="00A55DD1">
      <w:rPr>
        <w:rStyle w:val="PageNumber"/>
        <w:b/>
      </w:rPr>
      <w:t>Protection</w:t>
    </w:r>
    <w:r>
      <w:rPr>
        <w:rStyle w:val="PageNumber"/>
        <w:b/>
      </w:rPr>
      <w:t xml:space="preserve">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86650D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86650D">
      <w:rPr>
        <w:rStyle w:val="PageNumber"/>
        <w:b/>
        <w:bCs/>
        <w:noProof/>
      </w:rPr>
      <w:t>3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7A642" w14:textId="77777777" w:rsidR="00093BF5" w:rsidRDefault="00093BF5">
      <w:r>
        <w:separator/>
      </w:r>
    </w:p>
  </w:footnote>
  <w:footnote w:type="continuationSeparator" w:id="0">
    <w:p w14:paraId="11C61664" w14:textId="77777777" w:rsidR="00093BF5" w:rsidRDefault="00093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0599A" w14:textId="12BBE9BF" w:rsidR="00643585" w:rsidRPr="00147528" w:rsidRDefault="002C59BB" w:rsidP="009635A0">
    <w:pPr>
      <w:pStyle w:val="IPPHeader"/>
    </w:pPr>
    <w:r>
      <w:t>03</w:t>
    </w:r>
    <w:r w:rsidRPr="007A07BA">
      <w:t>_TPDP_</w:t>
    </w:r>
    <w:r>
      <w:rPr>
        <w:rFonts w:cs="Arial"/>
        <w:szCs w:val="18"/>
        <w:lang w:eastAsia="zh-CN"/>
      </w:rPr>
      <w:t>Tel_</w:t>
    </w:r>
    <w:r w:rsidRPr="007A07BA">
      <w:t>20</w:t>
    </w:r>
    <w:r>
      <w:t>20</w:t>
    </w:r>
    <w:r w:rsidRPr="007A07BA">
      <w:t>_</w:t>
    </w:r>
    <w:r w:rsidR="0086650D">
      <w:t>Oct</w:t>
    </w:r>
    <w:r w:rsidRPr="007E76A5">
      <w:rPr>
        <w:rFonts w:cs="Arial"/>
        <w:szCs w:val="18"/>
      </w:rPr>
      <w:t xml:space="preserve"> </w:t>
    </w:r>
    <w:r w:rsidR="00163DA6">
      <w:t>(</w:t>
    </w:r>
    <w:r w:rsidR="00334894">
      <w:t>3.2</w:t>
    </w:r>
    <w:r w:rsidR="00163DA6">
      <w:t>)</w:t>
    </w:r>
    <w:r w:rsidR="00682867">
      <w:tab/>
    </w:r>
    <w:r w:rsidR="00643585" w:rsidRPr="00147528">
      <w:rPr>
        <w:szCs w:val="22"/>
      </w:rPr>
      <w:t>Participants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F73A8" w14:textId="7EA54B4C" w:rsidR="00643585" w:rsidRPr="00683EAC" w:rsidRDefault="00643585" w:rsidP="009635A0">
    <w:pPr>
      <w:pStyle w:val="IPPHeader"/>
    </w:pPr>
    <w:r w:rsidRPr="00AB1821">
      <w:rPr>
        <w:iCs/>
      </w:rPr>
      <w:t>Participants List</w:t>
    </w:r>
    <w:r>
      <w:tab/>
    </w:r>
    <w:r w:rsidR="002C59BB">
      <w:t>03</w:t>
    </w:r>
    <w:r w:rsidR="002C59BB" w:rsidRPr="007A07BA">
      <w:t>_TPDP_</w:t>
    </w:r>
    <w:r w:rsidR="002C59BB">
      <w:rPr>
        <w:rFonts w:cs="Arial"/>
        <w:szCs w:val="18"/>
        <w:lang w:eastAsia="zh-CN"/>
      </w:rPr>
      <w:t>Tel_</w:t>
    </w:r>
    <w:r w:rsidR="002C59BB" w:rsidRPr="007A07BA">
      <w:t>20</w:t>
    </w:r>
    <w:r w:rsidR="002C59BB">
      <w:t>20</w:t>
    </w:r>
    <w:r w:rsidR="002C59BB" w:rsidRPr="007A07BA">
      <w:t>_</w:t>
    </w:r>
    <w:r w:rsidR="0086650D">
      <w:t>Oct</w:t>
    </w:r>
    <w:r w:rsidR="002C59BB" w:rsidRPr="007E76A5">
      <w:rPr>
        <w:rFonts w:cs="Arial"/>
        <w:szCs w:val="18"/>
      </w:rPr>
      <w:t xml:space="preserve"> </w:t>
    </w:r>
    <w:r w:rsidR="00163DA6">
      <w:t>(</w:t>
    </w:r>
    <w:r w:rsidR="00334894">
      <w:t>3.</w:t>
    </w:r>
    <w:r w:rsidR="00163DA6">
      <w:t>2)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5986B" w14:textId="184FF99E" w:rsidR="00643585" w:rsidRPr="009F3834" w:rsidRDefault="00F51466" w:rsidP="009F3834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5E535" wp14:editId="63D7083B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4B63A170" wp14:editId="48353601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3834" w:rsidRPr="0029695F">
      <w:t>Internatio</w:t>
    </w:r>
    <w:r w:rsidR="009F3834">
      <w:t>nal Plant Protection Convention</w:t>
    </w:r>
    <w:r w:rsidR="009F3834">
      <w:tab/>
    </w:r>
    <w:r w:rsidR="002C59BB">
      <w:t>03</w:t>
    </w:r>
    <w:r w:rsidR="002C59BB" w:rsidRPr="007A07BA">
      <w:t>_TPDP_</w:t>
    </w:r>
    <w:r w:rsidR="002C59BB">
      <w:rPr>
        <w:rFonts w:cs="Arial"/>
        <w:szCs w:val="18"/>
        <w:lang w:eastAsia="zh-CN"/>
      </w:rPr>
      <w:t>Tel_</w:t>
    </w:r>
    <w:r w:rsidR="002C59BB" w:rsidRPr="007A07BA">
      <w:t>20</w:t>
    </w:r>
    <w:r w:rsidR="002C59BB">
      <w:t>20</w:t>
    </w:r>
    <w:r w:rsidR="002C59BB" w:rsidRPr="007A07BA">
      <w:t>_</w:t>
    </w:r>
    <w:r w:rsidR="0086650D">
      <w:t>Oct</w:t>
    </w:r>
    <w:r w:rsidR="009F3834">
      <w:br/>
      <w:t>Participants List</w:t>
    </w:r>
    <w:r w:rsidR="009F3834">
      <w:rPr>
        <w:i/>
      </w:rPr>
      <w:tab/>
    </w:r>
    <w:r w:rsidR="009F3834" w:rsidRPr="00960232">
      <w:t xml:space="preserve">Agenda item: </w:t>
    </w:r>
    <w:r w:rsidR="009F3834">
      <w:t>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910DB9"/>
    <w:multiLevelType w:val="hybridMultilevel"/>
    <w:tmpl w:val="410CE5C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C5FCF"/>
    <w:multiLevelType w:val="hybridMultilevel"/>
    <w:tmpl w:val="876CC14E"/>
    <w:lvl w:ilvl="0" w:tplc="DD5490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D07F5"/>
    <w:multiLevelType w:val="hybridMultilevel"/>
    <w:tmpl w:val="672C83A0"/>
    <w:lvl w:ilvl="0" w:tplc="4CAE0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3"/>
  </w:num>
  <w:num w:numId="5">
    <w:abstractNumId w:val="1"/>
  </w:num>
  <w:num w:numId="6">
    <w:abstractNumId w:val="5"/>
  </w:num>
  <w:num w:numId="7">
    <w:abstractNumId w:val="15"/>
  </w:num>
  <w:num w:numId="8">
    <w:abstractNumId w:val="9"/>
  </w:num>
  <w:num w:numId="9">
    <w:abstractNumId w:val="6"/>
  </w:num>
  <w:num w:numId="10">
    <w:abstractNumId w:val="17"/>
  </w:num>
  <w:num w:numId="11">
    <w:abstractNumId w:val="4"/>
  </w:num>
  <w:num w:numId="1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8"/>
  </w:num>
  <w:num w:numId="20">
    <w:abstractNumId w:val="14"/>
  </w:num>
  <w:num w:numId="21">
    <w:abstractNumId w:val="1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0"/>
  <w:activeWritingStyle w:appName="MSWord" w:lang="es-AR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57AC"/>
    <w:rsid w:val="000058E3"/>
    <w:rsid w:val="00013149"/>
    <w:rsid w:val="0001665D"/>
    <w:rsid w:val="00024F29"/>
    <w:rsid w:val="00026CD0"/>
    <w:rsid w:val="00034D6D"/>
    <w:rsid w:val="0005001E"/>
    <w:rsid w:val="00052634"/>
    <w:rsid w:val="00064D48"/>
    <w:rsid w:val="000727EA"/>
    <w:rsid w:val="000733C9"/>
    <w:rsid w:val="00076BD7"/>
    <w:rsid w:val="00081F20"/>
    <w:rsid w:val="0009217D"/>
    <w:rsid w:val="00093BF5"/>
    <w:rsid w:val="00095032"/>
    <w:rsid w:val="000976FE"/>
    <w:rsid w:val="000A0793"/>
    <w:rsid w:val="000A2A44"/>
    <w:rsid w:val="000A7F8C"/>
    <w:rsid w:val="000B01CB"/>
    <w:rsid w:val="000C04AF"/>
    <w:rsid w:val="000D6F93"/>
    <w:rsid w:val="000F36F2"/>
    <w:rsid w:val="000F5E51"/>
    <w:rsid w:val="000F6E4E"/>
    <w:rsid w:val="000F7B7D"/>
    <w:rsid w:val="00104C71"/>
    <w:rsid w:val="00135C44"/>
    <w:rsid w:val="00147528"/>
    <w:rsid w:val="00155DE4"/>
    <w:rsid w:val="00163716"/>
    <w:rsid w:val="00163DA6"/>
    <w:rsid w:val="00164CC8"/>
    <w:rsid w:val="001652CD"/>
    <w:rsid w:val="00167A1E"/>
    <w:rsid w:val="00182A18"/>
    <w:rsid w:val="00183082"/>
    <w:rsid w:val="00184BB7"/>
    <w:rsid w:val="00194654"/>
    <w:rsid w:val="00197DB0"/>
    <w:rsid w:val="001A03F6"/>
    <w:rsid w:val="001B2377"/>
    <w:rsid w:val="001B794F"/>
    <w:rsid w:val="001D067D"/>
    <w:rsid w:val="001D51E4"/>
    <w:rsid w:val="001E2B51"/>
    <w:rsid w:val="001F6990"/>
    <w:rsid w:val="0020538D"/>
    <w:rsid w:val="00210323"/>
    <w:rsid w:val="00211217"/>
    <w:rsid w:val="00220E57"/>
    <w:rsid w:val="00222556"/>
    <w:rsid w:val="00223190"/>
    <w:rsid w:val="00233F77"/>
    <w:rsid w:val="002437EF"/>
    <w:rsid w:val="00243ADA"/>
    <w:rsid w:val="0024771D"/>
    <w:rsid w:val="00267C6E"/>
    <w:rsid w:val="002B7DAC"/>
    <w:rsid w:val="002C59BB"/>
    <w:rsid w:val="002D3ACC"/>
    <w:rsid w:val="002E2FED"/>
    <w:rsid w:val="002E6A72"/>
    <w:rsid w:val="002F7A62"/>
    <w:rsid w:val="00311711"/>
    <w:rsid w:val="003216A3"/>
    <w:rsid w:val="00330BD5"/>
    <w:rsid w:val="00334894"/>
    <w:rsid w:val="00356174"/>
    <w:rsid w:val="00374E11"/>
    <w:rsid w:val="00381C76"/>
    <w:rsid w:val="003A1BC3"/>
    <w:rsid w:val="003A21D3"/>
    <w:rsid w:val="003A34A3"/>
    <w:rsid w:val="003A3515"/>
    <w:rsid w:val="003B52A4"/>
    <w:rsid w:val="003C423C"/>
    <w:rsid w:val="003C4E19"/>
    <w:rsid w:val="003F18C3"/>
    <w:rsid w:val="003F2FCD"/>
    <w:rsid w:val="003F55BE"/>
    <w:rsid w:val="00400011"/>
    <w:rsid w:val="00402D29"/>
    <w:rsid w:val="00403773"/>
    <w:rsid w:val="00403826"/>
    <w:rsid w:val="00420BC4"/>
    <w:rsid w:val="00421383"/>
    <w:rsid w:val="00433AE7"/>
    <w:rsid w:val="00447BDF"/>
    <w:rsid w:val="00454EB1"/>
    <w:rsid w:val="00457875"/>
    <w:rsid w:val="00465B8C"/>
    <w:rsid w:val="0047202E"/>
    <w:rsid w:val="004739A2"/>
    <w:rsid w:val="00491417"/>
    <w:rsid w:val="004E2546"/>
    <w:rsid w:val="004F49FE"/>
    <w:rsid w:val="00500C38"/>
    <w:rsid w:val="00501223"/>
    <w:rsid w:val="005257E5"/>
    <w:rsid w:val="00527FC8"/>
    <w:rsid w:val="0053162B"/>
    <w:rsid w:val="00562DE0"/>
    <w:rsid w:val="0056421C"/>
    <w:rsid w:val="00567192"/>
    <w:rsid w:val="00567C6F"/>
    <w:rsid w:val="005819B2"/>
    <w:rsid w:val="00581E1D"/>
    <w:rsid w:val="005870C1"/>
    <w:rsid w:val="005A6D3C"/>
    <w:rsid w:val="005A77DB"/>
    <w:rsid w:val="005B459F"/>
    <w:rsid w:val="005B6A93"/>
    <w:rsid w:val="005D3F94"/>
    <w:rsid w:val="005E501C"/>
    <w:rsid w:val="005F3BE5"/>
    <w:rsid w:val="005F6622"/>
    <w:rsid w:val="0060579E"/>
    <w:rsid w:val="00616C34"/>
    <w:rsid w:val="006214B8"/>
    <w:rsid w:val="00621803"/>
    <w:rsid w:val="00632400"/>
    <w:rsid w:val="00643585"/>
    <w:rsid w:val="0064472E"/>
    <w:rsid w:val="006476FD"/>
    <w:rsid w:val="00650196"/>
    <w:rsid w:val="00654102"/>
    <w:rsid w:val="00663AE5"/>
    <w:rsid w:val="00665D6C"/>
    <w:rsid w:val="0066695E"/>
    <w:rsid w:val="00672299"/>
    <w:rsid w:val="006755A1"/>
    <w:rsid w:val="00680A06"/>
    <w:rsid w:val="00682867"/>
    <w:rsid w:val="00683EAC"/>
    <w:rsid w:val="006977A1"/>
    <w:rsid w:val="006A455B"/>
    <w:rsid w:val="006B0C43"/>
    <w:rsid w:val="006B528C"/>
    <w:rsid w:val="006E76E4"/>
    <w:rsid w:val="006F1A89"/>
    <w:rsid w:val="006F78CF"/>
    <w:rsid w:val="007034A1"/>
    <w:rsid w:val="00711D75"/>
    <w:rsid w:val="00715A47"/>
    <w:rsid w:val="00715B6B"/>
    <w:rsid w:val="00735AA3"/>
    <w:rsid w:val="0074502D"/>
    <w:rsid w:val="0077138F"/>
    <w:rsid w:val="00774BBC"/>
    <w:rsid w:val="00782EA2"/>
    <w:rsid w:val="007870DD"/>
    <w:rsid w:val="007A27E6"/>
    <w:rsid w:val="007A7ED1"/>
    <w:rsid w:val="007B4DC0"/>
    <w:rsid w:val="007C632D"/>
    <w:rsid w:val="007D640A"/>
    <w:rsid w:val="007E1C77"/>
    <w:rsid w:val="007F2C20"/>
    <w:rsid w:val="007F3092"/>
    <w:rsid w:val="007F5769"/>
    <w:rsid w:val="008020E6"/>
    <w:rsid w:val="00804D62"/>
    <w:rsid w:val="00805F44"/>
    <w:rsid w:val="00806617"/>
    <w:rsid w:val="00812622"/>
    <w:rsid w:val="0082634B"/>
    <w:rsid w:val="0083102E"/>
    <w:rsid w:val="00846271"/>
    <w:rsid w:val="0085526E"/>
    <w:rsid w:val="0086650D"/>
    <w:rsid w:val="00874375"/>
    <w:rsid w:val="00874C46"/>
    <w:rsid w:val="00876AE6"/>
    <w:rsid w:val="00880CEF"/>
    <w:rsid w:val="008862BC"/>
    <w:rsid w:val="00890BC9"/>
    <w:rsid w:val="00892649"/>
    <w:rsid w:val="00895F7D"/>
    <w:rsid w:val="008A06CF"/>
    <w:rsid w:val="008A3E44"/>
    <w:rsid w:val="008B2F3A"/>
    <w:rsid w:val="008D0B56"/>
    <w:rsid w:val="008D25C6"/>
    <w:rsid w:val="008D60ED"/>
    <w:rsid w:val="008D738F"/>
    <w:rsid w:val="008D7BFE"/>
    <w:rsid w:val="008E1917"/>
    <w:rsid w:val="008E55E6"/>
    <w:rsid w:val="008F1F33"/>
    <w:rsid w:val="008F2049"/>
    <w:rsid w:val="008F3287"/>
    <w:rsid w:val="008F65F8"/>
    <w:rsid w:val="009024CE"/>
    <w:rsid w:val="00907464"/>
    <w:rsid w:val="009138A2"/>
    <w:rsid w:val="009222DD"/>
    <w:rsid w:val="0094430C"/>
    <w:rsid w:val="009635A0"/>
    <w:rsid w:val="00964FA4"/>
    <w:rsid w:val="00997CF4"/>
    <w:rsid w:val="009B0C71"/>
    <w:rsid w:val="009B4E12"/>
    <w:rsid w:val="009C71FA"/>
    <w:rsid w:val="009D216A"/>
    <w:rsid w:val="009E3C37"/>
    <w:rsid w:val="009E55FF"/>
    <w:rsid w:val="009F3834"/>
    <w:rsid w:val="00A001A0"/>
    <w:rsid w:val="00A00BA4"/>
    <w:rsid w:val="00A027D3"/>
    <w:rsid w:val="00A20DC6"/>
    <w:rsid w:val="00A21D1B"/>
    <w:rsid w:val="00A309D9"/>
    <w:rsid w:val="00A34EA5"/>
    <w:rsid w:val="00A37A71"/>
    <w:rsid w:val="00A55DD1"/>
    <w:rsid w:val="00A74A5D"/>
    <w:rsid w:val="00A9367C"/>
    <w:rsid w:val="00AA6253"/>
    <w:rsid w:val="00AB1821"/>
    <w:rsid w:val="00AB7725"/>
    <w:rsid w:val="00AC6DD8"/>
    <w:rsid w:val="00AD0D82"/>
    <w:rsid w:val="00AD6D04"/>
    <w:rsid w:val="00AD6F89"/>
    <w:rsid w:val="00AE0435"/>
    <w:rsid w:val="00AE52DA"/>
    <w:rsid w:val="00B03426"/>
    <w:rsid w:val="00B074F2"/>
    <w:rsid w:val="00B21C17"/>
    <w:rsid w:val="00B25679"/>
    <w:rsid w:val="00B312B3"/>
    <w:rsid w:val="00B34EAB"/>
    <w:rsid w:val="00B461A1"/>
    <w:rsid w:val="00B51DEE"/>
    <w:rsid w:val="00B53B55"/>
    <w:rsid w:val="00B55FB9"/>
    <w:rsid w:val="00B57D82"/>
    <w:rsid w:val="00B62D62"/>
    <w:rsid w:val="00B64FD7"/>
    <w:rsid w:val="00B663B2"/>
    <w:rsid w:val="00B75ECC"/>
    <w:rsid w:val="00B75F89"/>
    <w:rsid w:val="00B8069C"/>
    <w:rsid w:val="00B95244"/>
    <w:rsid w:val="00B97CC8"/>
    <w:rsid w:val="00BB7CDF"/>
    <w:rsid w:val="00BC5B08"/>
    <w:rsid w:val="00BD4346"/>
    <w:rsid w:val="00BD60A8"/>
    <w:rsid w:val="00BE2CF8"/>
    <w:rsid w:val="00BE65CB"/>
    <w:rsid w:val="00BE6F37"/>
    <w:rsid w:val="00C063FA"/>
    <w:rsid w:val="00C15C0B"/>
    <w:rsid w:val="00C1626C"/>
    <w:rsid w:val="00C20772"/>
    <w:rsid w:val="00C20FD3"/>
    <w:rsid w:val="00C26DF0"/>
    <w:rsid w:val="00C33EB0"/>
    <w:rsid w:val="00C4018C"/>
    <w:rsid w:val="00C54654"/>
    <w:rsid w:val="00C8341C"/>
    <w:rsid w:val="00CC395A"/>
    <w:rsid w:val="00CC4F6F"/>
    <w:rsid w:val="00CF6124"/>
    <w:rsid w:val="00D11231"/>
    <w:rsid w:val="00D13281"/>
    <w:rsid w:val="00D219B6"/>
    <w:rsid w:val="00D2440C"/>
    <w:rsid w:val="00D27572"/>
    <w:rsid w:val="00D4357E"/>
    <w:rsid w:val="00D70745"/>
    <w:rsid w:val="00D9038B"/>
    <w:rsid w:val="00D9039B"/>
    <w:rsid w:val="00DA245E"/>
    <w:rsid w:val="00DA25C0"/>
    <w:rsid w:val="00DB3316"/>
    <w:rsid w:val="00DB5E74"/>
    <w:rsid w:val="00DC57AD"/>
    <w:rsid w:val="00DD583B"/>
    <w:rsid w:val="00DD6800"/>
    <w:rsid w:val="00DE4A10"/>
    <w:rsid w:val="00DE4EC7"/>
    <w:rsid w:val="00DF3CD6"/>
    <w:rsid w:val="00DF5479"/>
    <w:rsid w:val="00E01673"/>
    <w:rsid w:val="00E07DE2"/>
    <w:rsid w:val="00E10006"/>
    <w:rsid w:val="00E206C9"/>
    <w:rsid w:val="00E240CA"/>
    <w:rsid w:val="00E2781F"/>
    <w:rsid w:val="00E27D75"/>
    <w:rsid w:val="00E42F9C"/>
    <w:rsid w:val="00E431C5"/>
    <w:rsid w:val="00E67B37"/>
    <w:rsid w:val="00E722E5"/>
    <w:rsid w:val="00E90115"/>
    <w:rsid w:val="00EA3441"/>
    <w:rsid w:val="00EB0FFC"/>
    <w:rsid w:val="00EB5288"/>
    <w:rsid w:val="00ED7E0C"/>
    <w:rsid w:val="00EE1513"/>
    <w:rsid w:val="00EE201F"/>
    <w:rsid w:val="00EE34A1"/>
    <w:rsid w:val="00EE6257"/>
    <w:rsid w:val="00EE671A"/>
    <w:rsid w:val="00EE6A0F"/>
    <w:rsid w:val="00EF1425"/>
    <w:rsid w:val="00EF7B5F"/>
    <w:rsid w:val="00F10014"/>
    <w:rsid w:val="00F1692B"/>
    <w:rsid w:val="00F2130E"/>
    <w:rsid w:val="00F25393"/>
    <w:rsid w:val="00F25863"/>
    <w:rsid w:val="00F3064D"/>
    <w:rsid w:val="00F313DA"/>
    <w:rsid w:val="00F32212"/>
    <w:rsid w:val="00F336DE"/>
    <w:rsid w:val="00F33F17"/>
    <w:rsid w:val="00F37F3E"/>
    <w:rsid w:val="00F51466"/>
    <w:rsid w:val="00F5726B"/>
    <w:rsid w:val="00F65944"/>
    <w:rsid w:val="00F67E38"/>
    <w:rsid w:val="00F80D85"/>
    <w:rsid w:val="00F852E8"/>
    <w:rsid w:val="00F853BA"/>
    <w:rsid w:val="00F8595D"/>
    <w:rsid w:val="00FA03E0"/>
    <w:rsid w:val="00FA310A"/>
    <w:rsid w:val="00FA4173"/>
    <w:rsid w:val="00FA6C71"/>
    <w:rsid w:val="00FB7EC3"/>
    <w:rsid w:val="00FD2D25"/>
    <w:rsid w:val="00FD3BAA"/>
    <w:rsid w:val="00FD3FE5"/>
    <w:rsid w:val="00FD69A4"/>
    <w:rsid w:val="00FE265E"/>
    <w:rsid w:val="00FE2F91"/>
    <w:rsid w:val="00FE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E1012"/>
  <w15:chartTrackingRefBased/>
  <w15:docId w15:val="{6A023642-61DD-461F-96CA-C3039FC7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863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2586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2586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F25863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5863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F25863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rsid w:val="00F25863"/>
    <w:pPr>
      <w:tabs>
        <w:tab w:val="center" w:pos="4680"/>
        <w:tab w:val="right" w:pos="9360"/>
      </w:tabs>
    </w:pPr>
    <w:rPr>
      <w:lang w:eastAsia="x-none"/>
    </w:rPr>
  </w:style>
  <w:style w:type="character" w:styleId="PageNumber">
    <w:name w:val="page number"/>
    <w:rsid w:val="00F25863"/>
    <w:rPr>
      <w:rFonts w:ascii="Arial" w:hAnsi="Arial"/>
      <w:b/>
      <w:sz w:val="18"/>
    </w:rPr>
  </w:style>
  <w:style w:type="character" w:styleId="Hyperlink">
    <w:name w:val="Hyperlink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25863"/>
    <w:rPr>
      <w:rFonts w:ascii="Tahoma" w:hAnsi="Tahoma"/>
      <w:sz w:val="16"/>
      <w:szCs w:val="16"/>
      <w:lang w:eastAsia="x-none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IPPHeading1">
    <w:name w:val="IPP Heading1"/>
    <w:basedOn w:val="IPPNormal"/>
    <w:next w:val="IPPNormal"/>
    <w:qFormat/>
    <w:rsid w:val="00F2586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Section">
    <w:name w:val="IPP HeadSection"/>
    <w:basedOn w:val="Normal"/>
    <w:next w:val="Normal"/>
    <w:qFormat/>
    <w:rsid w:val="00F2586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character" w:styleId="Strong">
    <w:name w:val="Strong"/>
    <w:qFormat/>
    <w:rsid w:val="00F25863"/>
    <w:rPr>
      <w:b/>
      <w:bCs/>
    </w:rPr>
  </w:style>
  <w:style w:type="paragraph" w:customStyle="1" w:styleId="IPPArialTable">
    <w:name w:val="IPP Arial Table"/>
    <w:basedOn w:val="IPPArial"/>
    <w:qFormat/>
    <w:rsid w:val="00F25863"/>
    <w:pPr>
      <w:spacing w:before="60" w:after="60"/>
      <w:jc w:val="left"/>
    </w:pPr>
  </w:style>
  <w:style w:type="paragraph" w:styleId="NormalWeb">
    <w:name w:val="Normal (Web)"/>
    <w:basedOn w:val="Normal"/>
    <w:uiPriority w:val="99"/>
    <w:unhideWhenUsed/>
    <w:rsid w:val="00B75ECC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rwrro">
    <w:name w:val="rwrro"/>
    <w:basedOn w:val="DefaultParagraphFont"/>
    <w:rsid w:val="007D640A"/>
  </w:style>
  <w:style w:type="character" w:customStyle="1" w:styleId="Heading1Char">
    <w:name w:val="Heading 1 Char"/>
    <w:link w:val="Heading1"/>
    <w:rsid w:val="00F25863"/>
    <w:rPr>
      <w:rFonts w:eastAsia="MS Mincho"/>
      <w:b/>
      <w:bCs/>
      <w:sz w:val="22"/>
      <w:szCs w:val="24"/>
      <w:lang w:val="en-GB"/>
    </w:rPr>
  </w:style>
  <w:style w:type="character" w:customStyle="1" w:styleId="Heading2Char">
    <w:name w:val="Heading 2 Char"/>
    <w:link w:val="Heading2"/>
    <w:rsid w:val="00F25863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F25863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F25863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F25863"/>
    <w:rPr>
      <w:rFonts w:eastAsia="MS Mincho"/>
      <w:szCs w:val="24"/>
      <w:lang w:val="en-GB"/>
    </w:rPr>
  </w:style>
  <w:style w:type="character" w:styleId="FootnoteReference">
    <w:name w:val="footnote reference"/>
    <w:semiHidden/>
    <w:rsid w:val="00F25863"/>
    <w:rPr>
      <w:vertAlign w:val="superscript"/>
    </w:rPr>
  </w:style>
  <w:style w:type="paragraph" w:customStyle="1" w:styleId="Style">
    <w:name w:val="Style"/>
    <w:basedOn w:val="Footer"/>
    <w:autoRedefine/>
    <w:qFormat/>
    <w:rsid w:val="00F2586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F2586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25863"/>
    <w:pPr>
      <w:spacing w:after="240"/>
    </w:pPr>
    <w:rPr>
      <w:sz w:val="24"/>
    </w:rPr>
  </w:style>
  <w:style w:type="character" w:customStyle="1" w:styleId="FooterChar">
    <w:name w:val="Footer Char"/>
    <w:link w:val="Footer"/>
    <w:rsid w:val="00F25863"/>
    <w:rPr>
      <w:rFonts w:eastAsia="MS Mincho"/>
      <w:sz w:val="22"/>
      <w:szCs w:val="24"/>
      <w:lang w:val="en-GB"/>
    </w:rPr>
  </w:style>
  <w:style w:type="paragraph" w:customStyle="1" w:styleId="IPPBullet2">
    <w:name w:val="IPP Bullet2"/>
    <w:basedOn w:val="IPPNormal"/>
    <w:next w:val="IPPBullet1"/>
    <w:qFormat/>
    <w:rsid w:val="00F25863"/>
    <w:pPr>
      <w:numPr>
        <w:numId w:val="7"/>
      </w:numPr>
      <w:tabs>
        <w:tab w:val="left" w:pos="567"/>
      </w:tabs>
      <w:spacing w:after="60"/>
    </w:pPr>
  </w:style>
  <w:style w:type="character" w:customStyle="1" w:styleId="BalloonTextChar">
    <w:name w:val="Balloon Text Char"/>
    <w:link w:val="BalloonText"/>
    <w:rsid w:val="00F25863"/>
    <w:rPr>
      <w:rFonts w:ascii="Tahoma" w:eastAsia="MS Mincho" w:hAnsi="Tahoma" w:cs="Tahoma"/>
      <w:sz w:val="16"/>
      <w:szCs w:val="16"/>
      <w:lang w:val="en-GB"/>
    </w:rPr>
  </w:style>
  <w:style w:type="paragraph" w:customStyle="1" w:styleId="IPPQuote">
    <w:name w:val="IPP Quote"/>
    <w:basedOn w:val="IPPNormal"/>
    <w:qFormat/>
    <w:rsid w:val="00F25863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F2586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2586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25863"/>
    <w:pPr>
      <w:spacing w:after="180"/>
    </w:pPr>
  </w:style>
  <w:style w:type="paragraph" w:customStyle="1" w:styleId="IPPFootnote">
    <w:name w:val="IPP Footnote"/>
    <w:basedOn w:val="IPPArialFootnote"/>
    <w:qFormat/>
    <w:rsid w:val="00F2586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F2586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F2586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F25863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F2586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F2586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25863"/>
    <w:pPr>
      <w:numPr>
        <w:numId w:val="21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25863"/>
    <w:pPr>
      <w:numPr>
        <w:numId w:val="8"/>
      </w:numPr>
    </w:pPr>
  </w:style>
  <w:style w:type="character" w:customStyle="1" w:styleId="IPPNormalstrikethrough">
    <w:name w:val="IPP Normal strikethrough"/>
    <w:rsid w:val="00F2586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2586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2586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2586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2586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25863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F2586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2586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F2586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2586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2586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2586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2586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2586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2586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2586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2586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2586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2586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25863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F25863"/>
    <w:pPr>
      <w:tabs>
        <w:tab w:val="clear" w:pos="9072"/>
        <w:tab w:val="right" w:pos="13892"/>
      </w:tabs>
      <w:spacing w:after="0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25863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F25863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25863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F25863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F2586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2586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2586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25863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F25863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F25863"/>
    <w:pPr>
      <w:numPr>
        <w:numId w:val="18"/>
      </w:numPr>
    </w:pPr>
  </w:style>
  <w:style w:type="character" w:customStyle="1" w:styleId="HeaderChar">
    <w:name w:val="Header Char"/>
    <w:link w:val="Header"/>
    <w:rsid w:val="00F25863"/>
    <w:rPr>
      <w:rFonts w:eastAsia="MS Mincho"/>
      <w:sz w:val="22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F2586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00BA4"/>
    <w:rPr>
      <w:lang w:val="x-none"/>
    </w:rPr>
  </w:style>
  <w:style w:type="character" w:customStyle="1" w:styleId="DateChar">
    <w:name w:val="Date Char"/>
    <w:link w:val="Date"/>
    <w:uiPriority w:val="99"/>
    <w:semiHidden/>
    <w:rsid w:val="00A00BA4"/>
    <w:rPr>
      <w:rFonts w:eastAsia="MS Mincho"/>
      <w:sz w:val="22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E65CB"/>
    <w:pPr>
      <w:spacing w:before="240" w:after="60" w:line="276" w:lineRule="auto"/>
      <w:jc w:val="center"/>
      <w:outlineLvl w:val="0"/>
    </w:pPr>
    <w:rPr>
      <w:rFonts w:ascii="Cambria" w:eastAsia="MS Gothic" w:hAnsi="Cambria"/>
      <w:b/>
      <w:bCs/>
      <w:kern w:val="28"/>
      <w:sz w:val="32"/>
      <w:szCs w:val="32"/>
      <w:lang w:val="en-US" w:eastAsia="ja-JP"/>
    </w:rPr>
  </w:style>
  <w:style w:type="character" w:customStyle="1" w:styleId="TitleChar">
    <w:name w:val="Title Char"/>
    <w:link w:val="Title"/>
    <w:uiPriority w:val="10"/>
    <w:rsid w:val="00BE65CB"/>
    <w:rPr>
      <w:rFonts w:ascii="Cambria" w:eastAsia="MS Gothic" w:hAnsi="Cambria"/>
      <w:b/>
      <w:bCs/>
      <w:kern w:val="28"/>
      <w:sz w:val="32"/>
      <w:szCs w:val="32"/>
      <w:lang w:val="en-US" w:eastAsia="ja-JP"/>
    </w:rPr>
  </w:style>
  <w:style w:type="character" w:styleId="CommentReference">
    <w:name w:val="annotation reference"/>
    <w:uiPriority w:val="99"/>
    <w:semiHidden/>
    <w:unhideWhenUsed/>
    <w:rsid w:val="005316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162B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53162B"/>
    <w:rPr>
      <w:rFonts w:eastAsia="MS Minch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62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3162B"/>
    <w:rPr>
      <w:rFonts w:eastAsia="MS Mincho"/>
      <w:b/>
      <w:bCs/>
      <w:lang w:eastAsia="en-US"/>
    </w:rPr>
  </w:style>
  <w:style w:type="character" w:customStyle="1" w:styleId="IPPNormalChar">
    <w:name w:val="IPP Normal Char"/>
    <w:link w:val="IPPNormal"/>
    <w:rsid w:val="006E76E4"/>
    <w:rPr>
      <w:rFonts w:eastAsia="Times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0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9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76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52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varo.sepulveda@sag.gob.cl" TargetMode="External"/><Relationship Id="rId13" Type="http://schemas.openxmlformats.org/officeDocument/2006/relationships/hyperlink" Target="mailto:julietgoldsmith@gmail.com" TargetMode="External"/><Relationship Id="rId18" Type="http://schemas.openxmlformats.org/officeDocument/2006/relationships/hyperlink" Target="mailto:Yazmin.Rivera@usda.gov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Norman.B.Barr@aphis.usda.gov" TargetMode="External"/><Relationship Id="rId17" Type="http://schemas.openxmlformats.org/officeDocument/2006/relationships/hyperlink" Target="mailto:julie.pattemore@awe.gov.a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vessela.a.mavrodieva@usda.gov" TargetMode="External"/><Relationship Id="rId20" Type="http://schemas.openxmlformats.org/officeDocument/2006/relationships/hyperlink" Target="mailto:Aoife.Cassin@fao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nlp2013@hotmail.co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brendan.rodoni@ecodev.vic.gov.au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mailto:yinlp@shciq.gov.cn" TargetMode="External"/><Relationship Id="rId19" Type="http://schemas.openxmlformats.org/officeDocument/2006/relationships/hyperlink" Target="mailto:Adriana.Moreira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bert.Taylor@mpi.govt.nz" TargetMode="External"/><Relationship Id="rId14" Type="http://schemas.openxmlformats.org/officeDocument/2006/relationships/hyperlink" Target="mailto: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uori\AppData\Roaming\Microsoft\Templates\IPPC_2013-01-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25AC6-84E7-4FAB-9A4C-1E178AF62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IPPC_2013-01-10.dot</Template>
  <TotalTime>6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2005</vt:lpstr>
      <vt:lpstr>2005</vt:lpstr>
    </vt:vector>
  </TitlesOfParts>
  <Company>FAO of the UN</Company>
  <LinksUpToDate>false</LinksUpToDate>
  <CharactersWithSpaces>3913</CharactersWithSpaces>
  <SharedDoc>false</SharedDoc>
  <HLinks>
    <vt:vector size="78" baseType="variant">
      <vt:variant>
        <vt:i4>6750210</vt:i4>
      </vt:variant>
      <vt:variant>
        <vt:i4>36</vt:i4>
      </vt:variant>
      <vt:variant>
        <vt:i4>0</vt:i4>
      </vt:variant>
      <vt:variant>
        <vt:i4>5</vt:i4>
      </vt:variant>
      <vt:variant>
        <vt:lpwstr>mailto:Adriana.Moreira@fao.org</vt:lpwstr>
      </vt:variant>
      <vt:variant>
        <vt:lpwstr/>
      </vt:variant>
      <vt:variant>
        <vt:i4>1900642</vt:i4>
      </vt:variant>
      <vt:variant>
        <vt:i4>33</vt:i4>
      </vt:variant>
      <vt:variant>
        <vt:i4>0</vt:i4>
      </vt:variant>
      <vt:variant>
        <vt:i4>5</vt:i4>
      </vt:variant>
      <vt:variant>
        <vt:lpwstr>mailto:Brent.Larson@fao.org</vt:lpwstr>
      </vt:variant>
      <vt:variant>
        <vt:lpwstr/>
      </vt:variant>
      <vt:variant>
        <vt:i4>4259964</vt:i4>
      </vt:variant>
      <vt:variant>
        <vt:i4>30</vt:i4>
      </vt:variant>
      <vt:variant>
        <vt:i4>0</vt:i4>
      </vt:variant>
      <vt:variant>
        <vt:i4>5</vt:i4>
      </vt:variant>
      <vt:variant>
        <vt:lpwstr>mailto:petter@eppo.int</vt:lpwstr>
      </vt:variant>
      <vt:variant>
        <vt:lpwstr/>
      </vt:variant>
      <vt:variant>
        <vt:i4>4390967</vt:i4>
      </vt:variant>
      <vt:variant>
        <vt:i4>27</vt:i4>
      </vt:variant>
      <vt:variant>
        <vt:i4>0</vt:i4>
      </vt:variant>
      <vt:variant>
        <vt:i4>5</vt:i4>
      </vt:variant>
      <vt:variant>
        <vt:lpwstr>mailto:brendan.rodoni@ecodev.vic.gov.au</vt:lpwstr>
      </vt:variant>
      <vt:variant>
        <vt:lpwstr/>
      </vt:variant>
      <vt:variant>
        <vt:i4>6422640</vt:i4>
      </vt:variant>
      <vt:variant>
        <vt:i4>24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3932191</vt:i4>
      </vt:variant>
      <vt:variant>
        <vt:i4>21</vt:i4>
      </vt:variant>
      <vt:variant>
        <vt:i4>0</vt:i4>
      </vt:variant>
      <vt:variant>
        <vt:i4>5</vt:i4>
      </vt:variant>
      <vt:variant>
        <vt:lpwstr>mailto:Delano.James@inspection.gc.ca</vt:lpwstr>
      </vt:variant>
      <vt:variant>
        <vt:lpwstr/>
      </vt:variant>
      <vt:variant>
        <vt:i4>1835061</vt:i4>
      </vt:variant>
      <vt:variant>
        <vt:i4>18</vt:i4>
      </vt:variant>
      <vt:variant>
        <vt:i4>0</vt:i4>
      </vt:variant>
      <vt:variant>
        <vt:i4>5</vt:i4>
      </vt:variant>
      <vt:variant>
        <vt:lpwstr>mailto:julietgoldsmith@gmail.com</vt:lpwstr>
      </vt:variant>
      <vt:variant>
        <vt:lpwstr/>
      </vt:variant>
      <vt:variant>
        <vt:i4>2490454</vt:i4>
      </vt:variant>
      <vt:variant>
        <vt:i4>15</vt:i4>
      </vt:variant>
      <vt:variant>
        <vt:i4>0</vt:i4>
      </vt:variant>
      <vt:variant>
        <vt:i4>5</vt:i4>
      </vt:variant>
      <vt:variant>
        <vt:lpwstr>mailto:Norman.B.Barr@aphis.usda.gov</vt:lpwstr>
      </vt:variant>
      <vt:variant>
        <vt:lpwstr/>
      </vt:variant>
      <vt:variant>
        <vt:i4>1638438</vt:i4>
      </vt:variant>
      <vt:variant>
        <vt:i4>12</vt:i4>
      </vt:variant>
      <vt:variant>
        <vt:i4>0</vt:i4>
      </vt:variant>
      <vt:variant>
        <vt:i4>5</vt:i4>
      </vt:variant>
      <vt:variant>
        <vt:lpwstr>mailto:yinlp2013@hotmail.com</vt:lpwstr>
      </vt:variant>
      <vt:variant>
        <vt:lpwstr/>
      </vt:variant>
      <vt:variant>
        <vt:i4>1441889</vt:i4>
      </vt:variant>
      <vt:variant>
        <vt:i4>9</vt:i4>
      </vt:variant>
      <vt:variant>
        <vt:i4>0</vt:i4>
      </vt:variant>
      <vt:variant>
        <vt:i4>5</vt:i4>
      </vt:variant>
      <vt:variant>
        <vt:lpwstr>mailto:yinlp@shciq.gov.cn</vt:lpwstr>
      </vt:variant>
      <vt:variant>
        <vt:lpwstr/>
      </vt:variant>
      <vt:variant>
        <vt:i4>1048637</vt:i4>
      </vt:variant>
      <vt:variant>
        <vt:i4>6</vt:i4>
      </vt:variant>
      <vt:variant>
        <vt:i4>0</vt:i4>
      </vt:variant>
      <vt:variant>
        <vt:i4>5</vt:i4>
      </vt:variant>
      <vt:variant>
        <vt:lpwstr>mailto:Robert.Taylor@mpi.govt.nz</vt:lpwstr>
      </vt:variant>
      <vt:variant>
        <vt:lpwstr/>
      </vt:variant>
      <vt:variant>
        <vt:i4>7602270</vt:i4>
      </vt:variant>
      <vt:variant>
        <vt:i4>3</vt:i4>
      </vt:variant>
      <vt:variant>
        <vt:i4>0</vt:i4>
      </vt:variant>
      <vt:variant>
        <vt:i4>5</vt:i4>
      </vt:variant>
      <vt:variant>
        <vt:lpwstr>mailto:jayaninimanthika@gmail.com</vt:lpwstr>
      </vt:variant>
      <vt:variant>
        <vt:lpwstr/>
      </vt:variant>
      <vt:variant>
        <vt:i4>7012379</vt:i4>
      </vt:variant>
      <vt:variant>
        <vt:i4>0</vt:i4>
      </vt:variant>
      <vt:variant>
        <vt:i4>0</vt:i4>
      </vt:variant>
      <vt:variant>
        <vt:i4>5</vt:i4>
      </vt:variant>
      <vt:variant>
        <vt:lpwstr>mailto:janemchard@yahoo.co.uk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Moreira, Adriana (NSP)</cp:lastModifiedBy>
  <cp:revision>6</cp:revision>
  <cp:lastPrinted>2007-04-24T13:42:00Z</cp:lastPrinted>
  <dcterms:created xsi:type="dcterms:W3CDTF">2020-09-09T12:24:00Z</dcterms:created>
  <dcterms:modified xsi:type="dcterms:W3CDTF">2020-10-20T16:28:00Z</dcterms:modified>
</cp:coreProperties>
</file>