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5C60B" w14:textId="5E958AC1" w:rsidR="0001379A" w:rsidRPr="00A45AA4" w:rsidRDefault="0001379A" w:rsidP="516EC29E">
      <w:pPr>
        <w:keepNext/>
        <w:tabs>
          <w:tab w:val="left" w:pos="851"/>
        </w:tabs>
        <w:spacing w:before="240"/>
        <w:ind w:left="850" w:hanging="850"/>
        <w:jc w:val="center"/>
        <w:outlineLvl w:val="0"/>
        <w:rPr>
          <w:rFonts w:eastAsia="Times"/>
          <w:b/>
          <w:bCs/>
          <w:caps/>
          <w:smallCaps/>
          <w:sz w:val="24"/>
        </w:rPr>
      </w:pPr>
      <w:r w:rsidRPr="775E59C7">
        <w:rPr>
          <w:rFonts w:eastAsia="Times"/>
          <w:b/>
          <w:bCs/>
          <w:caps/>
          <w:sz w:val="24"/>
        </w:rPr>
        <w:t>Update Commission on Phytosanitary Measures</w:t>
      </w:r>
    </w:p>
    <w:p w14:paraId="7D1B61EB" w14:textId="36F57ACA" w:rsidR="0001379A" w:rsidRPr="00A45AA4" w:rsidRDefault="0001379A" w:rsidP="00BB60B5">
      <w:pPr>
        <w:keepNext/>
        <w:tabs>
          <w:tab w:val="left" w:pos="851"/>
        </w:tabs>
        <w:spacing w:after="120"/>
        <w:ind w:left="850" w:hanging="850"/>
        <w:jc w:val="center"/>
        <w:outlineLvl w:val="0"/>
        <w:rPr>
          <w:rFonts w:eastAsia="Times"/>
          <w:b/>
          <w:bCs/>
          <w:caps/>
          <w:sz w:val="24"/>
        </w:rPr>
      </w:pPr>
      <w:r w:rsidRPr="00A45AA4">
        <w:rPr>
          <w:rFonts w:eastAsia="Times"/>
          <w:b/>
          <w:bCs/>
          <w:caps/>
          <w:sz w:val="24"/>
        </w:rPr>
        <w:t>Bureau meeting</w:t>
      </w:r>
    </w:p>
    <w:p w14:paraId="7363035B" w14:textId="2D1026A8" w:rsidR="0001379A" w:rsidRPr="00A45AA4" w:rsidRDefault="00887A60" w:rsidP="00165249">
      <w:pPr>
        <w:keepNext/>
        <w:spacing w:beforeLines="25" w:before="60" w:afterLines="25" w:after="60"/>
        <w:jc w:val="center"/>
        <w:rPr>
          <w:i/>
        </w:rPr>
      </w:pPr>
      <w:r>
        <w:rPr>
          <w:i/>
        </w:rPr>
        <w:t>28</w:t>
      </w:r>
      <w:r w:rsidR="001879E3" w:rsidRPr="00A45AA4">
        <w:rPr>
          <w:i/>
        </w:rPr>
        <w:t xml:space="preserve"> </w:t>
      </w:r>
      <w:r>
        <w:rPr>
          <w:i/>
        </w:rPr>
        <w:t>April</w:t>
      </w:r>
      <w:r w:rsidR="00540385" w:rsidRPr="00A45AA4">
        <w:rPr>
          <w:i/>
        </w:rPr>
        <w:t xml:space="preserve"> 2022</w:t>
      </w:r>
      <w:r w:rsidR="0001379A" w:rsidRPr="00A45AA4">
        <w:rPr>
          <w:i/>
        </w:rPr>
        <w:t xml:space="preserve"> (1</w:t>
      </w:r>
      <w:r w:rsidR="00836EC8" w:rsidRPr="00A45AA4">
        <w:rPr>
          <w:i/>
        </w:rPr>
        <w:t>2</w:t>
      </w:r>
      <w:r w:rsidR="0001379A" w:rsidRPr="00A45AA4">
        <w:rPr>
          <w:i/>
        </w:rPr>
        <w:t xml:space="preserve">:00 pm - </w:t>
      </w:r>
      <w:r w:rsidR="00836EC8" w:rsidRPr="00A45AA4">
        <w:rPr>
          <w:i/>
        </w:rPr>
        <w:t>2</w:t>
      </w:r>
      <w:r w:rsidR="0001379A" w:rsidRPr="00A45AA4">
        <w:rPr>
          <w:i/>
        </w:rPr>
        <w:t>:00 pm)</w:t>
      </w:r>
      <w:r w:rsidR="00BB60B5" w:rsidRPr="00A45AA4">
        <w:rPr>
          <w:i/>
        </w:rPr>
        <w:br/>
      </w:r>
      <w:r w:rsidR="00165249" w:rsidRPr="00A45AA4">
        <w:rPr>
          <w:i/>
        </w:rPr>
        <w:t>Central European</w:t>
      </w:r>
      <w:r w:rsidR="00836098">
        <w:rPr>
          <w:i/>
        </w:rPr>
        <w:t xml:space="preserve"> Summer</w:t>
      </w:r>
      <w:r w:rsidR="00165249" w:rsidRPr="00A45AA4">
        <w:rPr>
          <w:i/>
        </w:rPr>
        <w:t xml:space="preserve"> Time, GMT +1</w:t>
      </w:r>
    </w:p>
    <w:p w14:paraId="3884A069" w14:textId="77777777" w:rsidR="0001379A" w:rsidRPr="00A45AA4" w:rsidRDefault="0001379A" w:rsidP="00BB60B5">
      <w:pPr>
        <w:tabs>
          <w:tab w:val="center" w:pos="4535"/>
          <w:tab w:val="right" w:pos="9071"/>
        </w:tabs>
        <w:spacing w:after="240"/>
        <w:jc w:val="center"/>
        <w:rPr>
          <w:i/>
        </w:rPr>
      </w:pPr>
      <w:r w:rsidRPr="00A45AA4">
        <w:rPr>
          <w:i/>
        </w:rPr>
        <w:t>Teleconference</w:t>
      </w:r>
    </w:p>
    <w:p w14:paraId="4ADA06FB" w14:textId="71D65B4D" w:rsidR="099AA90E" w:rsidRPr="00A45AA4" w:rsidRDefault="0001379A" w:rsidP="00165249">
      <w:pPr>
        <w:keepNext/>
        <w:tabs>
          <w:tab w:val="left" w:pos="851"/>
        </w:tabs>
        <w:ind w:left="851" w:hanging="851"/>
        <w:jc w:val="center"/>
        <w:outlineLvl w:val="0"/>
        <w:rPr>
          <w:rFonts w:eastAsia="Times"/>
          <w:b/>
          <w:bCs/>
          <w:caps/>
          <w:sz w:val="24"/>
        </w:rPr>
      </w:pPr>
      <w:r w:rsidRPr="00A45AA4">
        <w:rPr>
          <w:rFonts w:eastAsia="Times"/>
          <w:b/>
          <w:bCs/>
          <w:caps/>
          <w:sz w:val="24"/>
        </w:rPr>
        <w:t>PROVISIONAL Agenda</w:t>
      </w:r>
    </w:p>
    <w:p w14:paraId="47799EA5" w14:textId="0456C9DF" w:rsidR="00165249" w:rsidRDefault="00A45AA4" w:rsidP="00A45AA4">
      <w:pPr>
        <w:keepNext/>
        <w:tabs>
          <w:tab w:val="left" w:pos="851"/>
        </w:tabs>
        <w:ind w:left="851" w:hanging="851"/>
        <w:jc w:val="center"/>
        <w:outlineLvl w:val="0"/>
        <w:rPr>
          <w:rFonts w:eastAsia="Times"/>
          <w:i/>
          <w:iCs/>
          <w:caps/>
          <w:sz w:val="24"/>
        </w:rPr>
      </w:pPr>
      <w:r w:rsidRPr="00A45AA4">
        <w:rPr>
          <w:rFonts w:eastAsia="Times"/>
          <w:i/>
          <w:iCs/>
          <w:sz w:val="24"/>
        </w:rPr>
        <w:t xml:space="preserve">Latest update </w:t>
      </w:r>
      <w:r w:rsidR="00165249" w:rsidRPr="00A45AA4">
        <w:rPr>
          <w:rFonts w:eastAsia="Times"/>
          <w:i/>
          <w:iCs/>
          <w:caps/>
          <w:sz w:val="24"/>
        </w:rPr>
        <w:fldChar w:fldCharType="begin"/>
      </w:r>
      <w:r w:rsidR="00165249" w:rsidRPr="00A45AA4">
        <w:rPr>
          <w:rFonts w:eastAsia="Times"/>
          <w:i/>
          <w:iCs/>
          <w:caps/>
          <w:sz w:val="24"/>
        </w:rPr>
        <w:instrText xml:space="preserve"> DATE \@ "dd/MM/yyyy" </w:instrText>
      </w:r>
      <w:r w:rsidR="00165249" w:rsidRPr="00A45AA4">
        <w:rPr>
          <w:rFonts w:eastAsia="Times"/>
          <w:i/>
          <w:iCs/>
          <w:caps/>
          <w:sz w:val="24"/>
        </w:rPr>
        <w:fldChar w:fldCharType="separate"/>
      </w:r>
      <w:r w:rsidR="00747C26">
        <w:rPr>
          <w:rFonts w:eastAsia="Times"/>
          <w:i/>
          <w:iCs/>
          <w:caps/>
          <w:noProof/>
          <w:sz w:val="24"/>
        </w:rPr>
        <w:t>25/04/2022</w:t>
      </w:r>
      <w:r w:rsidR="00165249" w:rsidRPr="00A45AA4">
        <w:rPr>
          <w:rFonts w:eastAsia="Times"/>
          <w:i/>
          <w:iCs/>
          <w:caps/>
          <w:sz w:val="24"/>
        </w:rPr>
        <w:fldChar w:fldCharType="end"/>
      </w:r>
    </w:p>
    <w:p w14:paraId="7C397E36" w14:textId="77777777" w:rsidR="008E6E84" w:rsidRPr="00A45AA4" w:rsidRDefault="008E6E84" w:rsidP="00A45AA4">
      <w:pPr>
        <w:keepNext/>
        <w:tabs>
          <w:tab w:val="left" w:pos="851"/>
        </w:tabs>
        <w:ind w:left="851" w:hanging="851"/>
        <w:jc w:val="center"/>
        <w:outlineLvl w:val="0"/>
        <w:rPr>
          <w:rFonts w:eastAsia="Times"/>
          <w:i/>
          <w:iCs/>
          <w:caps/>
          <w:sz w:val="24"/>
        </w:rPr>
      </w:pPr>
    </w:p>
    <w:tbl>
      <w:tblPr>
        <w:tblW w:w="99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829"/>
        <w:gridCol w:w="2484"/>
        <w:gridCol w:w="2520"/>
      </w:tblGrid>
      <w:tr w:rsidR="0001379A" w:rsidRPr="00A45AA4" w14:paraId="14759B2D" w14:textId="77777777" w:rsidTr="6FCABFCC">
        <w:trPr>
          <w:cantSplit/>
          <w:tblHeader/>
        </w:trPr>
        <w:tc>
          <w:tcPr>
            <w:tcW w:w="4963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62C43963" w14:textId="77777777" w:rsidR="0001379A" w:rsidRPr="00A45AA4" w:rsidRDefault="0001379A" w:rsidP="00475528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2484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CDA779D" w14:textId="77777777" w:rsidR="0001379A" w:rsidRPr="00A45AA4" w:rsidRDefault="0001379A" w:rsidP="00475528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  <w:t>DOCUMENT NO.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42B840D" w14:textId="77777777" w:rsidR="0001379A" w:rsidRPr="00A45AA4" w:rsidRDefault="0001379A" w:rsidP="00475528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  <w:t>PRESENTER</w:t>
            </w:r>
          </w:p>
        </w:tc>
      </w:tr>
      <w:tr w:rsidR="0001379A" w:rsidRPr="00A45AA4" w14:paraId="76E163C8" w14:textId="77777777" w:rsidTr="6FCABFCC">
        <w:trPr>
          <w:cantSplit/>
          <w:trHeight w:val="70"/>
        </w:trPr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7ECEC684" w14:textId="75AB01CC" w:rsidR="0001379A" w:rsidRPr="00A45AA4" w:rsidRDefault="0001379A" w:rsidP="00781C19">
            <w:pPr>
              <w:pStyle w:val="ListParagraph"/>
              <w:numPr>
                <w:ilvl w:val="0"/>
                <w:numId w:val="34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D0CECE" w:themeFill="background2" w:themeFillShade="E6"/>
            <w:vAlign w:val="center"/>
          </w:tcPr>
          <w:p w14:paraId="5DA2A67E" w14:textId="0F34FD3B" w:rsidR="0001379A" w:rsidRPr="00A45AA4" w:rsidRDefault="0001379A" w:rsidP="00CC3A2C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b/>
                <w:sz w:val="18"/>
                <w:szCs w:val="18"/>
              </w:rPr>
              <w:t>Opening of the Meeting</w:t>
            </w:r>
          </w:p>
        </w:tc>
        <w:tc>
          <w:tcPr>
            <w:tcW w:w="2484" w:type="dxa"/>
            <w:shd w:val="clear" w:color="auto" w:fill="D0CECE" w:themeFill="background2" w:themeFillShade="E6"/>
            <w:vAlign w:val="center"/>
          </w:tcPr>
          <w:p w14:paraId="43DA2962" w14:textId="77777777" w:rsidR="0001379A" w:rsidRPr="00A45AA4" w:rsidRDefault="0001379A" w:rsidP="00CC3A2C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5AA4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520" w:type="dxa"/>
            <w:shd w:val="clear" w:color="auto" w:fill="D0CECE" w:themeFill="background2" w:themeFillShade="E6"/>
            <w:vAlign w:val="center"/>
          </w:tcPr>
          <w:p w14:paraId="20585E2E" w14:textId="0CEE116B" w:rsidR="00F611EC" w:rsidRPr="00A45AA4" w:rsidRDefault="00CB1412" w:rsidP="00165249">
            <w:pPr>
              <w:spacing w:before="60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A45AA4">
              <w:rPr>
                <w:rFonts w:ascii="Arial" w:eastAsiaTheme="minorHAnsi" w:hAnsi="Arial" w:cs="Arial"/>
                <w:sz w:val="18"/>
                <w:szCs w:val="18"/>
              </w:rPr>
              <w:t xml:space="preserve">Lucien </w:t>
            </w:r>
            <w:r w:rsidR="00C11010">
              <w:rPr>
                <w:rFonts w:ascii="Arial" w:eastAsiaTheme="minorHAnsi" w:hAnsi="Arial" w:cs="Arial"/>
                <w:sz w:val="18"/>
                <w:szCs w:val="18"/>
              </w:rPr>
              <w:t>K.</w:t>
            </w:r>
            <w:r w:rsidR="00781C19" w:rsidRPr="00A45AA4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="00A45AA4" w:rsidRPr="00A45AA4">
              <w:rPr>
                <w:rFonts w:ascii="Arial" w:eastAsiaTheme="minorHAnsi" w:hAnsi="Arial" w:cs="Arial"/>
                <w:sz w:val="18"/>
                <w:szCs w:val="18"/>
              </w:rPr>
              <w:t>KUAMÉ</w:t>
            </w:r>
          </w:p>
          <w:p w14:paraId="5CBB6AD3" w14:textId="7DDB344C" w:rsidR="003900D3" w:rsidRPr="00A45AA4" w:rsidRDefault="003900D3" w:rsidP="00B96889">
            <w:pPr>
              <w:spacing w:after="120"/>
              <w:jc w:val="center"/>
              <w:rPr>
                <w:rFonts w:ascii="Arial" w:eastAsia="Times" w:hAnsi="Arial" w:cs="Arial"/>
                <w:i/>
                <w:iCs/>
                <w:sz w:val="18"/>
                <w:szCs w:val="18"/>
              </w:rPr>
            </w:pPr>
            <w:r w:rsidRPr="00A45AA4">
              <w:rPr>
                <w:rFonts w:ascii="Arial" w:eastAsiaTheme="minorHAnsi" w:hAnsi="Arial" w:cs="Arial"/>
                <w:i/>
                <w:iCs/>
                <w:sz w:val="18"/>
                <w:szCs w:val="18"/>
              </w:rPr>
              <w:t>CPM Chairperson</w:t>
            </w:r>
          </w:p>
          <w:p w14:paraId="7478A34C" w14:textId="78D718A0" w:rsidR="0001379A" w:rsidRPr="00A45AA4" w:rsidRDefault="00E90367" w:rsidP="00B96889">
            <w:pPr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Osama</w:t>
            </w:r>
            <w:r w:rsidR="007D533E" w:rsidRPr="00A45AA4">
              <w:rPr>
                <w:rFonts w:ascii="Arial" w:eastAsia="Times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 w:cs="Arial"/>
                <w:sz w:val="18"/>
                <w:szCs w:val="18"/>
              </w:rPr>
              <w:t>EL LISSY</w:t>
            </w:r>
          </w:p>
          <w:p w14:paraId="237266E0" w14:textId="795076B7" w:rsidR="003900D3" w:rsidRPr="00A45AA4" w:rsidRDefault="00E90367" w:rsidP="00165249">
            <w:pPr>
              <w:spacing w:after="120"/>
              <w:jc w:val="center"/>
              <w:rPr>
                <w:rFonts w:ascii="Arial" w:eastAsia="Times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i/>
                <w:iCs/>
                <w:sz w:val="18"/>
                <w:szCs w:val="18"/>
              </w:rPr>
              <w:t>IPPC Secretary</w:t>
            </w:r>
          </w:p>
        </w:tc>
      </w:tr>
      <w:tr w:rsidR="0001379A" w:rsidRPr="00A45AA4" w14:paraId="7946916B" w14:textId="77777777" w:rsidTr="6FCABFCC">
        <w:trPr>
          <w:cantSplit/>
          <w:trHeight w:val="70"/>
        </w:trPr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3FBDE9A4" w14:textId="5204541E" w:rsidR="0001379A" w:rsidRPr="00A45AA4" w:rsidRDefault="0001379A" w:rsidP="00781C19">
            <w:pPr>
              <w:pStyle w:val="ListParagraph"/>
              <w:numPr>
                <w:ilvl w:val="0"/>
                <w:numId w:val="34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D0CECE" w:themeFill="background2" w:themeFillShade="E6"/>
            <w:vAlign w:val="center"/>
          </w:tcPr>
          <w:p w14:paraId="73B90753" w14:textId="77777777" w:rsidR="0001379A" w:rsidRPr="00A45AA4" w:rsidRDefault="0001379A" w:rsidP="00CC3A2C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b/>
                <w:sz w:val="18"/>
                <w:szCs w:val="18"/>
              </w:rPr>
              <w:t xml:space="preserve">Meeting </w:t>
            </w:r>
            <w:r w:rsidRPr="00A45AA4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A45AA4">
              <w:rPr>
                <w:rFonts w:ascii="Arial" w:eastAsia="Times" w:hAnsi="Arial" w:cs="Arial"/>
                <w:b/>
                <w:sz w:val="18"/>
                <w:szCs w:val="18"/>
              </w:rPr>
              <w:t>rrangements</w:t>
            </w:r>
          </w:p>
        </w:tc>
        <w:tc>
          <w:tcPr>
            <w:tcW w:w="2484" w:type="dxa"/>
            <w:shd w:val="clear" w:color="auto" w:fill="D0CECE" w:themeFill="background2" w:themeFillShade="E6"/>
            <w:vAlign w:val="center"/>
          </w:tcPr>
          <w:p w14:paraId="1C5AF7B0" w14:textId="77777777" w:rsidR="0001379A" w:rsidRPr="00A45AA4" w:rsidRDefault="0001379A" w:rsidP="00CC3A2C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D0CECE" w:themeFill="background2" w:themeFillShade="E6"/>
            <w:vAlign w:val="center"/>
          </w:tcPr>
          <w:p w14:paraId="008FA4D3" w14:textId="3EA07537" w:rsidR="0001379A" w:rsidRPr="00A45AA4" w:rsidRDefault="0001379A" w:rsidP="00165249">
            <w:pPr>
              <w:spacing w:before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sz w:val="18"/>
                <w:szCs w:val="18"/>
              </w:rPr>
              <w:t>Arop DENG</w:t>
            </w:r>
          </w:p>
          <w:p w14:paraId="68DCCA37" w14:textId="75954124" w:rsidR="003900D3" w:rsidRPr="00A45AA4" w:rsidRDefault="00165249" w:rsidP="00165249">
            <w:pPr>
              <w:spacing w:after="120"/>
              <w:jc w:val="center"/>
              <w:rPr>
                <w:rFonts w:ascii="Arial" w:eastAsia="Times" w:hAnsi="Arial" w:cs="Arial"/>
                <w:i/>
                <w:iCs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i/>
                <w:iCs/>
                <w:sz w:val="18"/>
                <w:szCs w:val="18"/>
              </w:rPr>
              <w:t>IPPC Secretariat</w:t>
            </w:r>
          </w:p>
        </w:tc>
      </w:tr>
      <w:tr w:rsidR="007C0B13" w:rsidRPr="00A45AA4" w14:paraId="1CED9827" w14:textId="77777777" w:rsidTr="6FCABFCC">
        <w:trPr>
          <w:cantSplit/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345B63A" w14:textId="5AD2E063" w:rsidR="007C0B13" w:rsidRPr="00A45AA4" w:rsidRDefault="007C0B13" w:rsidP="00781C19">
            <w:pPr>
              <w:pStyle w:val="ListParagraph"/>
              <w:numPr>
                <w:ilvl w:val="1"/>
                <w:numId w:val="34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14:paraId="446C8864" w14:textId="454B04A0" w:rsidR="007C0B13" w:rsidRPr="00A45AA4" w:rsidRDefault="007C0B13" w:rsidP="00CC3A2C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sz w:val="18"/>
                <w:szCs w:val="18"/>
              </w:rPr>
              <w:t>Document list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507E5CC3" w14:textId="4931582E" w:rsidR="007C0B13" w:rsidRPr="00A45AA4" w:rsidRDefault="00540385" w:rsidP="005063EF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sz w:val="18"/>
                <w:szCs w:val="18"/>
              </w:rPr>
              <w:t>02_Bureau_2022</w:t>
            </w:r>
            <w:r w:rsidR="00CB1412" w:rsidRPr="00A45AA4">
              <w:rPr>
                <w:rFonts w:ascii="Arial" w:eastAsia="Times" w:hAnsi="Arial" w:cs="Arial"/>
                <w:sz w:val="18"/>
                <w:szCs w:val="18"/>
              </w:rPr>
              <w:t>_</w:t>
            </w:r>
            <w:r w:rsidR="00887A60">
              <w:rPr>
                <w:rFonts w:ascii="Arial" w:eastAsia="Times" w:hAnsi="Arial" w:cs="Arial"/>
                <w:sz w:val="18"/>
                <w:szCs w:val="18"/>
              </w:rPr>
              <w:t>Apr</w:t>
            </w:r>
            <w:r w:rsidR="00CC3A2C" w:rsidRPr="00A45AA4">
              <w:rPr>
                <w:rFonts w:ascii="Arial" w:eastAsia="Times" w:hAnsi="Arial" w:cs="Arial"/>
                <w:sz w:val="18"/>
                <w:szCs w:val="18"/>
              </w:rPr>
              <w:t>_</w:t>
            </w:r>
            <w:r w:rsidR="007C0B13" w:rsidRPr="00A45AA4">
              <w:rPr>
                <w:rFonts w:ascii="Arial" w:eastAsia="Times" w:hAnsi="Arial" w:cs="Arial"/>
                <w:sz w:val="18"/>
                <w:szCs w:val="18"/>
              </w:rPr>
              <w:t>Tel</w:t>
            </w:r>
          </w:p>
          <w:p w14:paraId="12B93C72" w14:textId="1F95CA4B" w:rsidR="00B260A7" w:rsidRPr="00A45AA4" w:rsidRDefault="00B260A7" w:rsidP="001879E3">
            <w:pPr>
              <w:pStyle w:val="IPPArial"/>
              <w:jc w:val="left"/>
              <w:rPr>
                <w:rFonts w:cs="Arial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6750AC44" w14:textId="77777777" w:rsidR="007C0B13" w:rsidRPr="00A45AA4" w:rsidRDefault="007C0B13" w:rsidP="00BB60B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7C0B13" w:rsidRPr="00A45AA4" w14:paraId="476902B4" w14:textId="77777777" w:rsidTr="6FCABFCC">
        <w:trPr>
          <w:cantSplit/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1F2D5C6" w14:textId="3F94C11F" w:rsidR="007C0B13" w:rsidRPr="00A45AA4" w:rsidRDefault="007C0B13" w:rsidP="00781C19">
            <w:pPr>
              <w:pStyle w:val="ListParagraph"/>
              <w:numPr>
                <w:ilvl w:val="1"/>
                <w:numId w:val="34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14:paraId="3C000351" w14:textId="69FD4E55" w:rsidR="007C0B13" w:rsidRPr="00A45AA4" w:rsidRDefault="007C0B13" w:rsidP="00CC3A2C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sz w:val="18"/>
                <w:szCs w:val="18"/>
              </w:rPr>
              <w:t>Participant list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18C0B880" w14:textId="30D411E5" w:rsidR="007C0B13" w:rsidRPr="00A45AA4" w:rsidRDefault="00CB1412" w:rsidP="004F3C4F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sz w:val="18"/>
                <w:szCs w:val="18"/>
              </w:rPr>
              <w:t>03_Bureau_</w:t>
            </w:r>
            <w:r w:rsidR="00540385" w:rsidRPr="00A45AA4">
              <w:rPr>
                <w:rFonts w:ascii="Arial" w:eastAsia="Times" w:hAnsi="Arial" w:cs="Arial"/>
                <w:sz w:val="18"/>
                <w:szCs w:val="18"/>
              </w:rPr>
              <w:t>2022_</w:t>
            </w:r>
            <w:r w:rsidR="00887A60">
              <w:rPr>
                <w:rFonts w:ascii="Arial" w:eastAsia="Times" w:hAnsi="Arial" w:cs="Arial"/>
                <w:sz w:val="18"/>
                <w:szCs w:val="18"/>
              </w:rPr>
              <w:t>Apr</w:t>
            </w:r>
            <w:r w:rsidR="00540385" w:rsidRPr="00A45AA4">
              <w:rPr>
                <w:rFonts w:ascii="Arial" w:eastAsia="Times" w:hAnsi="Arial" w:cs="Arial"/>
                <w:sz w:val="18"/>
                <w:szCs w:val="18"/>
              </w:rPr>
              <w:t>_Tel</w:t>
            </w:r>
          </w:p>
          <w:p w14:paraId="678C13F7" w14:textId="719FC11F" w:rsidR="00B260A7" w:rsidRPr="00A45AA4" w:rsidRDefault="00B260A7" w:rsidP="001879E3">
            <w:pPr>
              <w:pStyle w:val="IPPArial"/>
              <w:jc w:val="left"/>
              <w:rPr>
                <w:rFonts w:cs="Arial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03E6C6E5" w14:textId="77777777" w:rsidR="007C0B13" w:rsidRPr="00A45AA4" w:rsidRDefault="007C0B13" w:rsidP="00BB60B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7C0B13" w:rsidRPr="00A45AA4" w14:paraId="6C75DF08" w14:textId="77777777" w:rsidTr="6FCABFCC">
        <w:trPr>
          <w:cantSplit/>
          <w:trHeight w:val="70"/>
        </w:trPr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2299801F" w14:textId="4474DB4D" w:rsidR="007C0B13" w:rsidRPr="00A45AA4" w:rsidRDefault="007C0B13" w:rsidP="00781C19">
            <w:pPr>
              <w:pStyle w:val="ListParagraph"/>
              <w:numPr>
                <w:ilvl w:val="0"/>
                <w:numId w:val="34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D0CECE" w:themeFill="background2" w:themeFillShade="E6"/>
            <w:vAlign w:val="center"/>
          </w:tcPr>
          <w:p w14:paraId="75D4D8BC" w14:textId="77777777" w:rsidR="007C0B13" w:rsidRPr="00A45AA4" w:rsidRDefault="193F8931" w:rsidP="00CC3A2C">
            <w:pPr>
              <w:spacing w:beforeLines="25" w:before="60" w:afterLines="25" w:after="60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b/>
                <w:bCs/>
                <w:sz w:val="18"/>
                <w:szCs w:val="18"/>
              </w:rPr>
              <w:t>Adoption of the Agenda</w:t>
            </w:r>
          </w:p>
        </w:tc>
        <w:tc>
          <w:tcPr>
            <w:tcW w:w="2484" w:type="dxa"/>
            <w:shd w:val="clear" w:color="auto" w:fill="D0CECE" w:themeFill="background2" w:themeFillShade="E6"/>
            <w:vAlign w:val="center"/>
          </w:tcPr>
          <w:p w14:paraId="500638AE" w14:textId="5A5AA409" w:rsidR="007C0B13" w:rsidRPr="00A45AA4" w:rsidRDefault="00CB1412" w:rsidP="004F3C4F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sz w:val="18"/>
                <w:szCs w:val="18"/>
              </w:rPr>
              <w:t>01_Bureau_</w:t>
            </w:r>
            <w:r w:rsidR="00540385" w:rsidRPr="00A45AA4">
              <w:rPr>
                <w:rFonts w:ascii="Arial" w:eastAsia="Times" w:hAnsi="Arial" w:cs="Arial"/>
                <w:sz w:val="18"/>
                <w:szCs w:val="18"/>
              </w:rPr>
              <w:t>2022_</w:t>
            </w:r>
            <w:r w:rsidR="00887A60">
              <w:rPr>
                <w:rFonts w:ascii="Arial" w:eastAsia="Times" w:hAnsi="Arial" w:cs="Arial"/>
                <w:sz w:val="18"/>
                <w:szCs w:val="18"/>
              </w:rPr>
              <w:t>Apr</w:t>
            </w:r>
            <w:r w:rsidR="00540385" w:rsidRPr="00A45AA4">
              <w:rPr>
                <w:rFonts w:ascii="Arial" w:eastAsia="Times" w:hAnsi="Arial" w:cs="Arial"/>
                <w:sz w:val="18"/>
                <w:szCs w:val="18"/>
              </w:rPr>
              <w:t>_Tel</w:t>
            </w:r>
          </w:p>
          <w:p w14:paraId="018B9C56" w14:textId="4CBED535" w:rsidR="00B260A7" w:rsidRPr="00A45AA4" w:rsidRDefault="00B260A7" w:rsidP="001879E3">
            <w:pPr>
              <w:pStyle w:val="IPPArial"/>
              <w:jc w:val="left"/>
              <w:rPr>
                <w:rFonts w:cs="Arial"/>
                <w:szCs w:val="18"/>
              </w:rPr>
            </w:pPr>
          </w:p>
        </w:tc>
        <w:tc>
          <w:tcPr>
            <w:tcW w:w="2520" w:type="dxa"/>
            <w:shd w:val="clear" w:color="auto" w:fill="D0CECE" w:themeFill="background2" w:themeFillShade="E6"/>
            <w:vAlign w:val="center"/>
          </w:tcPr>
          <w:p w14:paraId="63F9426B" w14:textId="4D9DDE36" w:rsidR="007C0B13" w:rsidRPr="00A45AA4" w:rsidRDefault="00C11010" w:rsidP="00BB60B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Lucien K.</w:t>
            </w:r>
            <w:r w:rsidR="00A45AA4" w:rsidRPr="00A45AA4">
              <w:rPr>
                <w:rFonts w:ascii="Arial" w:eastAsiaTheme="minorHAnsi" w:hAnsi="Arial" w:cs="Arial"/>
                <w:sz w:val="18"/>
                <w:szCs w:val="18"/>
              </w:rPr>
              <w:t xml:space="preserve"> K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O</w:t>
            </w:r>
            <w:r w:rsidR="00A45AA4" w:rsidRPr="00A45AA4">
              <w:rPr>
                <w:rFonts w:ascii="Arial" w:eastAsiaTheme="minorHAnsi" w:hAnsi="Arial" w:cs="Arial"/>
                <w:sz w:val="18"/>
                <w:szCs w:val="18"/>
              </w:rPr>
              <w:t>UAMÉ</w:t>
            </w:r>
          </w:p>
        </w:tc>
      </w:tr>
      <w:tr w:rsidR="001D3E1F" w:rsidRPr="00A45AA4" w14:paraId="600DC733" w14:textId="77777777" w:rsidTr="6FCABFCC">
        <w:trPr>
          <w:cantSplit/>
          <w:trHeight w:val="70"/>
        </w:trPr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5DC44D49" w14:textId="7C990230" w:rsidR="001D3E1F" w:rsidRPr="00A45AA4" w:rsidRDefault="001D3E1F" w:rsidP="00781C19">
            <w:pPr>
              <w:pStyle w:val="ListParagraph"/>
              <w:numPr>
                <w:ilvl w:val="0"/>
                <w:numId w:val="34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D0CECE" w:themeFill="background2" w:themeFillShade="E6"/>
          </w:tcPr>
          <w:p w14:paraId="4ED5C169" w14:textId="462A4421" w:rsidR="001D3E1F" w:rsidRPr="00A45AA4" w:rsidRDefault="00836098" w:rsidP="00887A60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</w:rPr>
              <w:t>Post</w:t>
            </w:r>
            <w:r w:rsidR="00887A60">
              <w:rPr>
                <w:rFonts w:ascii="Arial" w:eastAsia="Times" w:hAnsi="Arial" w:cs="Arial"/>
                <w:b/>
                <w:sz w:val="18"/>
                <w:szCs w:val="18"/>
              </w:rPr>
              <w:t xml:space="preserve"> </w:t>
            </w:r>
            <w:r w:rsidR="00B96889" w:rsidRPr="00A45AA4">
              <w:rPr>
                <w:rFonts w:ascii="Arial" w:eastAsia="Times" w:hAnsi="Arial" w:cs="Arial"/>
                <w:b/>
                <w:sz w:val="18"/>
                <w:szCs w:val="18"/>
              </w:rPr>
              <w:t>CPM-16</w:t>
            </w:r>
            <w:r w:rsidR="00E90367">
              <w:rPr>
                <w:rFonts w:ascii="Arial" w:eastAsia="Times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 w:cs="Arial"/>
                <w:b/>
                <w:sz w:val="18"/>
                <w:szCs w:val="18"/>
              </w:rPr>
              <w:t>discussions</w:t>
            </w:r>
          </w:p>
        </w:tc>
        <w:tc>
          <w:tcPr>
            <w:tcW w:w="2484" w:type="dxa"/>
            <w:shd w:val="clear" w:color="auto" w:fill="D0CECE" w:themeFill="background2" w:themeFillShade="E6"/>
            <w:vAlign w:val="center"/>
          </w:tcPr>
          <w:p w14:paraId="7969B574" w14:textId="373F6258" w:rsidR="001D3E1F" w:rsidRPr="00A45AA4" w:rsidRDefault="001D3E1F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D0CECE" w:themeFill="background2" w:themeFillShade="E6"/>
            <w:vAlign w:val="center"/>
          </w:tcPr>
          <w:p w14:paraId="67631AF3" w14:textId="63B08435" w:rsidR="00E90367" w:rsidRPr="00A45AA4" w:rsidRDefault="00E90367">
            <w:pPr>
              <w:spacing w:beforeLines="25" w:before="60" w:afterLines="25" w:after="60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8E6E84" w:rsidRPr="00A45AA4" w14:paraId="49E07A8E" w14:textId="77777777" w:rsidTr="6FCABFCC">
        <w:trPr>
          <w:cantSplit/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D6C5197" w14:textId="08AF64FF" w:rsidR="008E6E84" w:rsidRPr="008E6E84" w:rsidRDefault="008E6E84" w:rsidP="008E6E84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8E6E84">
              <w:rPr>
                <w:rFonts w:ascii="Arial" w:eastAsia="Times" w:hAnsi="Arial" w:cs="Arial"/>
                <w:sz w:val="18"/>
                <w:szCs w:val="18"/>
              </w:rPr>
              <w:t>4.1</w:t>
            </w:r>
          </w:p>
        </w:tc>
        <w:tc>
          <w:tcPr>
            <w:tcW w:w="3829" w:type="dxa"/>
            <w:shd w:val="clear" w:color="auto" w:fill="auto"/>
            <w:vAlign w:val="center"/>
          </w:tcPr>
          <w:p w14:paraId="5F82DF00" w14:textId="408A7FEC" w:rsidR="008E6E84" w:rsidRDefault="00836098" w:rsidP="00836098">
            <w:pPr>
              <w:spacing w:beforeLines="25" w:before="60" w:afterLines="25" w:after="60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Discussions and</w:t>
            </w:r>
            <w:r w:rsidRPr="00836098">
              <w:rPr>
                <w:rFonts w:ascii="Arial" w:eastAsia="Times" w:hAnsi="Arial" w:cs="Arial"/>
                <w:sz w:val="18"/>
                <w:szCs w:val="18"/>
              </w:rPr>
              <w:t xml:space="preserve"> observations</w:t>
            </w:r>
            <w:r>
              <w:rPr>
                <w:rFonts w:ascii="Arial" w:eastAsia="Times" w:hAnsi="Arial" w:cs="Arial"/>
                <w:sz w:val="18"/>
                <w:szCs w:val="18"/>
              </w:rPr>
              <w:t xml:space="preserve"> from CPM-16 and suggestions of</w:t>
            </w:r>
            <w:r w:rsidRPr="00836098">
              <w:rPr>
                <w:rFonts w:ascii="Arial" w:eastAsia="Times" w:hAnsi="Arial" w:cs="Arial"/>
                <w:sz w:val="18"/>
                <w:szCs w:val="18"/>
              </w:rPr>
              <w:t xml:space="preserve"> future improvement</w:t>
            </w:r>
            <w:r>
              <w:rPr>
                <w:rFonts w:ascii="Arial" w:eastAsia="Times" w:hAnsi="Arial" w:cs="Arial"/>
                <w:sz w:val="18"/>
                <w:szCs w:val="18"/>
              </w:rPr>
              <w:t>s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3AB1F857" w14:textId="1D87BFBD" w:rsidR="008E6E84" w:rsidRPr="00A45AA4" w:rsidRDefault="00836098" w:rsidP="0F31CF0C">
            <w:pPr>
              <w:spacing w:beforeLines="25" w:before="60" w:afterLines="25" w:after="60"/>
              <w:jc w:val="center"/>
              <w:rPr>
                <w:rFonts w:ascii="Arial" w:eastAsia="Arial" w:hAnsi="Arial" w:cs="Arial"/>
                <w:color w:val="0563C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563C1"/>
                <w:sz w:val="18"/>
                <w:szCs w:val="18"/>
              </w:rPr>
              <w:t>-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890E650" w14:textId="31E73B01" w:rsidR="008E6E84" w:rsidRPr="00A45AA4" w:rsidRDefault="00836098" w:rsidP="008E6E84">
            <w:pPr>
              <w:spacing w:beforeLines="25" w:before="60" w:afterLines="25" w:after="60"/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Lucien K.</w:t>
            </w:r>
            <w:r w:rsidRPr="00A45AA4">
              <w:rPr>
                <w:rFonts w:ascii="Arial" w:eastAsiaTheme="minorHAnsi" w:hAnsi="Arial" w:cs="Arial"/>
                <w:sz w:val="18"/>
                <w:szCs w:val="18"/>
              </w:rPr>
              <w:t xml:space="preserve"> K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O</w:t>
            </w:r>
            <w:r w:rsidRPr="00A45AA4">
              <w:rPr>
                <w:rFonts w:ascii="Arial" w:eastAsiaTheme="minorHAnsi" w:hAnsi="Arial" w:cs="Arial"/>
                <w:sz w:val="18"/>
                <w:szCs w:val="18"/>
              </w:rPr>
              <w:t>UAMÉ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 / All</w:t>
            </w:r>
          </w:p>
        </w:tc>
      </w:tr>
      <w:tr w:rsidR="3565BF8A" w14:paraId="03D9DC32" w14:textId="77777777" w:rsidTr="6FCABFCC">
        <w:trPr>
          <w:cantSplit/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F20809D" w14:textId="2A991E34" w:rsidR="3565BF8A" w:rsidRDefault="3565BF8A" w:rsidP="5AD61A6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5AD61A61">
              <w:rPr>
                <w:rFonts w:ascii="Arial" w:eastAsia="Times" w:hAnsi="Arial" w:cs="Arial"/>
                <w:sz w:val="18"/>
                <w:szCs w:val="18"/>
              </w:rPr>
              <w:t>4.2</w:t>
            </w:r>
          </w:p>
        </w:tc>
        <w:tc>
          <w:tcPr>
            <w:tcW w:w="3829" w:type="dxa"/>
            <w:shd w:val="clear" w:color="auto" w:fill="auto"/>
            <w:vAlign w:val="center"/>
          </w:tcPr>
          <w:p w14:paraId="4AD53CC2" w14:textId="65A34B6C" w:rsidR="3565BF8A" w:rsidRDefault="3565BF8A" w:rsidP="5AD61A61">
            <w:pPr>
              <w:rPr>
                <w:rFonts w:cs="Arial"/>
                <w:sz w:val="18"/>
                <w:szCs w:val="18"/>
              </w:rPr>
            </w:pPr>
            <w:r w:rsidRPr="5AD61A61">
              <w:rPr>
                <w:rFonts w:ascii="Arial" w:eastAsia="Arial" w:hAnsi="Arial" w:cs="Arial"/>
                <w:sz w:val="18"/>
                <w:szCs w:val="18"/>
              </w:rPr>
              <w:t>Discussion</w:t>
            </w:r>
            <w:hyperlink r:id="rId11" w:history="1"/>
            <w:r w:rsidRPr="5AD61A61">
              <w:rPr>
                <w:rFonts w:ascii="Arial" w:eastAsia="Arial" w:hAnsi="Arial" w:cs="Arial"/>
                <w:sz w:val="18"/>
                <w:szCs w:val="18"/>
              </w:rPr>
              <w:t xml:space="preserve"> on CPM Focus Group on Pest Outbreaks Alert and Response Systems</w:t>
            </w:r>
            <w:r w:rsidRPr="3565BF8A">
              <w:rPr>
                <w:rFonts w:ascii="Arial" w:eastAsia="Arial" w:hAnsi="Arial" w:cs="Arial"/>
                <w:sz w:val="18"/>
                <w:szCs w:val="18"/>
              </w:rPr>
              <w:t xml:space="preserve"> (POARS)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79A9C732" w14:textId="52233395" w:rsidR="751AC303" w:rsidRDefault="751AC303" w:rsidP="3565BF8A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5AD61A61">
              <w:rPr>
                <w:rFonts w:ascii="Arial" w:eastAsia="Times" w:hAnsi="Arial" w:cs="Arial"/>
                <w:sz w:val="18"/>
                <w:szCs w:val="18"/>
              </w:rPr>
              <w:t>04_Bureau_</w:t>
            </w:r>
            <w:r w:rsidR="0C5B607A" w:rsidRPr="5AD61A61">
              <w:rPr>
                <w:rFonts w:ascii="Arial" w:eastAsia="Times" w:hAnsi="Arial" w:cs="Arial"/>
                <w:sz w:val="18"/>
                <w:szCs w:val="18"/>
              </w:rPr>
              <w:t>2022_</w:t>
            </w:r>
            <w:r w:rsidR="26593EEA" w:rsidRPr="5AD61A61">
              <w:rPr>
                <w:rFonts w:ascii="Arial" w:eastAsia="Times" w:hAnsi="Arial" w:cs="Arial"/>
                <w:sz w:val="18"/>
                <w:szCs w:val="18"/>
              </w:rPr>
              <w:t>Apr</w:t>
            </w:r>
            <w:r w:rsidR="0C5B607A" w:rsidRPr="5AD61A61">
              <w:rPr>
                <w:rFonts w:ascii="Arial" w:eastAsia="Times" w:hAnsi="Arial" w:cs="Arial"/>
                <w:sz w:val="18"/>
                <w:szCs w:val="18"/>
              </w:rPr>
              <w:t>_Tel</w:t>
            </w:r>
          </w:p>
          <w:p w14:paraId="68C57BB2" w14:textId="5F616C19" w:rsidR="3565BF8A" w:rsidRDefault="3565BF8A" w:rsidP="3565BF8A">
            <w:pPr>
              <w:jc w:val="center"/>
              <w:rPr>
                <w:rFonts w:cs="Arial"/>
                <w:color w:val="0563C1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43EFC9B" w14:textId="645F0B2F" w:rsidR="3565BF8A" w:rsidRDefault="3565BF8A" w:rsidP="3565BF8A">
            <w:pPr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5AD61A61">
              <w:rPr>
                <w:rFonts w:ascii="Arial" w:eastAsiaTheme="minorEastAsia" w:hAnsi="Arial"/>
                <w:sz w:val="18"/>
                <w:szCs w:val="18"/>
              </w:rPr>
              <w:t>Sarah BRUNEL</w:t>
            </w:r>
          </w:p>
        </w:tc>
      </w:tr>
      <w:tr w:rsidR="00590AC3" w:rsidRPr="00A45AA4" w14:paraId="08A10950" w14:textId="77777777" w:rsidTr="6FCABFCC">
        <w:trPr>
          <w:cantSplit/>
          <w:trHeight w:val="70"/>
        </w:trPr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7B93FFAE" w14:textId="77777777" w:rsidR="00590AC3" w:rsidRPr="00A45AA4" w:rsidRDefault="00590AC3" w:rsidP="6FCABFCC">
            <w:pPr>
              <w:pStyle w:val="ListParagraph"/>
              <w:numPr>
                <w:ilvl w:val="0"/>
                <w:numId w:val="34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D0CECE" w:themeFill="background2" w:themeFillShade="E6"/>
            <w:vAlign w:val="center"/>
          </w:tcPr>
          <w:p w14:paraId="25EE6668" w14:textId="7D50D4A5" w:rsidR="006930DD" w:rsidRPr="001A73AF" w:rsidRDefault="00590AC3" w:rsidP="5AD61A6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5AD61A61">
              <w:rPr>
                <w:rFonts w:ascii="Arial" w:hAnsi="Arial" w:cs="Arial"/>
                <w:b/>
                <w:bCs/>
                <w:sz w:val="18"/>
                <w:szCs w:val="18"/>
              </w:rPr>
              <w:t>Any Other Business</w:t>
            </w:r>
          </w:p>
          <w:p w14:paraId="636C94FC" w14:textId="77777777" w:rsidR="00C33382" w:rsidRPr="00C33382" w:rsidRDefault="5AD61A61" w:rsidP="0A2C4651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A2C4651">
              <w:rPr>
                <w:rFonts w:ascii="Arial" w:eastAsia="Arial" w:hAnsi="Arial" w:cs="Arial"/>
                <w:sz w:val="18"/>
                <w:szCs w:val="18"/>
                <w:lang w:val="en-GB"/>
              </w:rPr>
              <w:t>Updates on the first meeting of the focus group on sustainable funding for ePhyto solution</w:t>
            </w:r>
          </w:p>
          <w:p w14:paraId="70C1A4CD" w14:textId="77777777" w:rsidR="006930DD" w:rsidRPr="00C33382" w:rsidRDefault="0A2C4651" w:rsidP="0A2C4651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C33382">
              <w:rPr>
                <w:rFonts w:ascii="Arial" w:eastAsia="Arial" w:hAnsi="Arial" w:cs="Arial"/>
                <w:sz w:val="18"/>
                <w:szCs w:val="18"/>
                <w:lang w:val="en-GB"/>
              </w:rPr>
              <w:t>Update on preparations and promotion of the IDPH, 12 May 2022</w:t>
            </w:r>
          </w:p>
          <w:p w14:paraId="77C4B596" w14:textId="637737CC" w:rsidR="00C33382" w:rsidRPr="00C33382" w:rsidRDefault="00C33382" w:rsidP="0A2C4651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C33382">
              <w:rPr>
                <w:rFonts w:ascii="Arial" w:eastAsia="Arial" w:hAnsi="Arial" w:cs="Arial"/>
                <w:sz w:val="18"/>
                <w:szCs w:val="18"/>
                <w:lang w:val="en-GB"/>
              </w:rPr>
              <w:t>North America nomination for the vacant seat in CPM Focus Group on Communications</w:t>
            </w:r>
          </w:p>
        </w:tc>
        <w:tc>
          <w:tcPr>
            <w:tcW w:w="2484" w:type="dxa"/>
            <w:shd w:val="clear" w:color="auto" w:fill="D0CECE" w:themeFill="background2" w:themeFillShade="E6"/>
            <w:vAlign w:val="center"/>
          </w:tcPr>
          <w:p w14:paraId="38442BCD" w14:textId="77777777" w:rsidR="00747C26" w:rsidRDefault="00747C26" w:rsidP="006930DD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-</w:t>
            </w:r>
          </w:p>
          <w:p w14:paraId="04BE3EB1" w14:textId="77777777" w:rsidR="00747C26" w:rsidRDefault="00747C26" w:rsidP="006930DD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  <w:p w14:paraId="264388C6" w14:textId="77777777" w:rsidR="00747C26" w:rsidRDefault="00747C26" w:rsidP="006930DD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  <w:p w14:paraId="75B6EC91" w14:textId="77777777" w:rsidR="00747C26" w:rsidRDefault="00747C26" w:rsidP="006930DD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  <w:p w14:paraId="7034ADC3" w14:textId="77777777" w:rsidR="00747C26" w:rsidRDefault="00747C26" w:rsidP="006930DD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  <w:p w14:paraId="085DDD06" w14:textId="5F0CF64E" w:rsidR="00747C26" w:rsidRDefault="00747C26" w:rsidP="00747C2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5AD61A61">
              <w:rPr>
                <w:rFonts w:ascii="Arial" w:eastAsia="Times" w:hAnsi="Arial" w:cs="Arial"/>
                <w:sz w:val="18"/>
                <w:szCs w:val="18"/>
              </w:rPr>
              <w:t>0</w:t>
            </w:r>
            <w:r>
              <w:rPr>
                <w:rFonts w:ascii="Arial" w:eastAsia="Times" w:hAnsi="Arial" w:cs="Arial"/>
                <w:sz w:val="18"/>
                <w:szCs w:val="18"/>
              </w:rPr>
              <w:t>5</w:t>
            </w:r>
            <w:bookmarkStart w:id="0" w:name="_GoBack"/>
            <w:bookmarkEnd w:id="0"/>
            <w:r w:rsidRPr="5AD61A61">
              <w:rPr>
                <w:rFonts w:ascii="Arial" w:eastAsia="Times" w:hAnsi="Arial" w:cs="Arial"/>
                <w:sz w:val="18"/>
                <w:szCs w:val="18"/>
              </w:rPr>
              <w:t>_Bureau_2022_Apr_Tel</w:t>
            </w:r>
          </w:p>
          <w:p w14:paraId="5077339A" w14:textId="29BDC4D3" w:rsidR="00590AC3" w:rsidRPr="00A45AA4" w:rsidRDefault="00590AC3" w:rsidP="006930DD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D0CECE" w:themeFill="background2" w:themeFillShade="E6"/>
          </w:tcPr>
          <w:p w14:paraId="748E305E" w14:textId="3C4838EA" w:rsidR="00590AC3" w:rsidRPr="00A45AA4" w:rsidRDefault="00C11010" w:rsidP="5AD61A61">
            <w:pPr>
              <w:spacing w:beforeLines="25" w:before="60" w:afterLines="25" w:after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A2C4651">
              <w:rPr>
                <w:rFonts w:ascii="Arial" w:eastAsiaTheme="minorEastAsia" w:hAnsi="Arial" w:cs="Arial"/>
                <w:sz w:val="18"/>
                <w:szCs w:val="18"/>
              </w:rPr>
              <w:t>Lucien K.</w:t>
            </w:r>
            <w:r w:rsidR="00A45AA4" w:rsidRPr="0A2C4651">
              <w:rPr>
                <w:rFonts w:ascii="Arial" w:eastAsiaTheme="minorEastAsia" w:hAnsi="Arial" w:cs="Arial"/>
                <w:sz w:val="18"/>
                <w:szCs w:val="18"/>
              </w:rPr>
              <w:t xml:space="preserve"> K</w:t>
            </w:r>
            <w:r w:rsidRPr="0A2C4651">
              <w:rPr>
                <w:rFonts w:ascii="Arial" w:eastAsiaTheme="minorEastAsia" w:hAnsi="Arial" w:cs="Arial"/>
                <w:sz w:val="18"/>
                <w:szCs w:val="18"/>
              </w:rPr>
              <w:t>O</w:t>
            </w:r>
            <w:r w:rsidR="00A45AA4" w:rsidRPr="0A2C4651">
              <w:rPr>
                <w:rFonts w:ascii="Arial" w:eastAsiaTheme="minorEastAsia" w:hAnsi="Arial" w:cs="Arial"/>
                <w:sz w:val="18"/>
                <w:szCs w:val="18"/>
              </w:rPr>
              <w:t>UAMÉ</w:t>
            </w:r>
          </w:p>
          <w:p w14:paraId="0B2906B1" w14:textId="14E775D4" w:rsidR="0A2C4651" w:rsidRDefault="0A2C4651" w:rsidP="0A2C4651">
            <w:pPr>
              <w:spacing w:beforeLines="25" w:before="60" w:afterLines="25" w:after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  <w:p w14:paraId="6F7D6284" w14:textId="71C77C8F" w:rsidR="00590AC3" w:rsidRPr="00A45AA4" w:rsidRDefault="5AD61A61" w:rsidP="0A2C4651">
            <w:pPr>
              <w:spacing w:beforeLines="25" w:before="60" w:afterLines="25" w:after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A2C4651">
              <w:rPr>
                <w:rFonts w:ascii="Arial" w:eastAsiaTheme="minorEastAsia" w:hAnsi="Arial" w:cs="Arial"/>
                <w:sz w:val="18"/>
                <w:szCs w:val="18"/>
              </w:rPr>
              <w:t>Marko BENOVIC</w:t>
            </w:r>
          </w:p>
          <w:p w14:paraId="1E905FA9" w14:textId="77777777" w:rsidR="00C33382" w:rsidRDefault="00C33382" w:rsidP="0A2C4651">
            <w:pPr>
              <w:spacing w:beforeLines="25" w:before="60" w:afterLines="25" w:after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  <w:p w14:paraId="2CE86B84" w14:textId="3D23B981" w:rsidR="00590AC3" w:rsidRDefault="0A2C4651" w:rsidP="0A2C4651">
            <w:pPr>
              <w:spacing w:beforeLines="25" w:before="60" w:afterLines="25" w:after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A2C4651">
              <w:rPr>
                <w:rFonts w:ascii="Arial" w:eastAsiaTheme="minorEastAsia" w:hAnsi="Arial" w:cs="Arial"/>
                <w:sz w:val="18"/>
                <w:szCs w:val="18"/>
              </w:rPr>
              <w:t>Arop DENG</w:t>
            </w:r>
          </w:p>
          <w:p w14:paraId="417911E7" w14:textId="77777777" w:rsidR="00C33382" w:rsidRDefault="00C33382" w:rsidP="0A2C4651">
            <w:pPr>
              <w:spacing w:beforeLines="25" w:before="60" w:afterLines="25" w:after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  <w:p w14:paraId="08037B62" w14:textId="67EAA4EB" w:rsidR="00C33382" w:rsidRPr="00A45AA4" w:rsidRDefault="00C33382" w:rsidP="0A2C4651">
            <w:pPr>
              <w:spacing w:beforeLines="25" w:before="60" w:afterLines="25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Fuxiang WANG</w:t>
            </w:r>
          </w:p>
        </w:tc>
      </w:tr>
      <w:tr w:rsidR="00590AC3" w:rsidRPr="00A45AA4" w14:paraId="2BD6E77D" w14:textId="77777777" w:rsidTr="6FCABFCC">
        <w:trPr>
          <w:cantSplit/>
          <w:trHeight w:val="70"/>
        </w:trPr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207781F0" w14:textId="77777777" w:rsidR="00590AC3" w:rsidRPr="00A45AA4" w:rsidRDefault="00590AC3" w:rsidP="6FCABFCC">
            <w:pPr>
              <w:pStyle w:val="ListParagraph"/>
              <w:numPr>
                <w:ilvl w:val="0"/>
                <w:numId w:val="34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D0CECE" w:themeFill="background2" w:themeFillShade="E6"/>
            <w:vAlign w:val="center"/>
          </w:tcPr>
          <w:p w14:paraId="23C0A749" w14:textId="5872170F" w:rsidR="00590AC3" w:rsidRPr="00A45AA4" w:rsidRDefault="00590AC3" w:rsidP="00590AC3">
            <w:pPr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A45AA4">
              <w:rPr>
                <w:rFonts w:ascii="Arial" w:hAnsi="Arial" w:cs="Arial"/>
                <w:b/>
                <w:sz w:val="18"/>
                <w:szCs w:val="18"/>
              </w:rPr>
              <w:t>Next Meeting</w:t>
            </w:r>
          </w:p>
        </w:tc>
        <w:tc>
          <w:tcPr>
            <w:tcW w:w="2484" w:type="dxa"/>
            <w:shd w:val="clear" w:color="auto" w:fill="D0CECE" w:themeFill="background2" w:themeFillShade="E6"/>
            <w:vAlign w:val="center"/>
          </w:tcPr>
          <w:p w14:paraId="30DE5FDB" w14:textId="279CD484" w:rsidR="00590AC3" w:rsidRPr="00A45AA4" w:rsidRDefault="00C8321D" w:rsidP="00590AC3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--</w:t>
            </w:r>
          </w:p>
        </w:tc>
        <w:tc>
          <w:tcPr>
            <w:tcW w:w="2520" w:type="dxa"/>
            <w:shd w:val="clear" w:color="auto" w:fill="D0CECE" w:themeFill="background2" w:themeFillShade="E6"/>
          </w:tcPr>
          <w:p w14:paraId="5E102135" w14:textId="6AB80ADE" w:rsidR="00590AC3" w:rsidRPr="00A45AA4" w:rsidRDefault="00C11010" w:rsidP="008E6E84">
            <w:pPr>
              <w:spacing w:beforeLines="25" w:before="60" w:afterLines="25" w:after="60"/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Lucien K.</w:t>
            </w:r>
            <w:r w:rsidR="00A45AA4" w:rsidRPr="00A45AA4">
              <w:rPr>
                <w:rFonts w:ascii="Arial" w:eastAsiaTheme="minorHAnsi" w:hAnsi="Arial" w:cs="Arial"/>
                <w:sz w:val="18"/>
                <w:szCs w:val="18"/>
              </w:rPr>
              <w:t xml:space="preserve"> K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O</w:t>
            </w:r>
            <w:r w:rsidR="00A45AA4" w:rsidRPr="00A45AA4">
              <w:rPr>
                <w:rFonts w:ascii="Arial" w:eastAsiaTheme="minorHAnsi" w:hAnsi="Arial" w:cs="Arial"/>
                <w:sz w:val="18"/>
                <w:szCs w:val="18"/>
              </w:rPr>
              <w:t>UAMÉ</w:t>
            </w:r>
          </w:p>
        </w:tc>
      </w:tr>
      <w:tr w:rsidR="00590AC3" w:rsidRPr="00A45AA4" w14:paraId="76284ACF" w14:textId="77777777" w:rsidTr="6FCABFCC">
        <w:trPr>
          <w:cantSplit/>
          <w:trHeight w:val="70"/>
        </w:trPr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10072325" w14:textId="77777777" w:rsidR="00590AC3" w:rsidRPr="00A45AA4" w:rsidRDefault="00590AC3" w:rsidP="6FCABFCC">
            <w:pPr>
              <w:pStyle w:val="ListParagraph"/>
              <w:numPr>
                <w:ilvl w:val="0"/>
                <w:numId w:val="34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D0CECE" w:themeFill="background2" w:themeFillShade="E6"/>
            <w:vAlign w:val="center"/>
          </w:tcPr>
          <w:p w14:paraId="7CDBFF6E" w14:textId="2BEB811A" w:rsidR="00590AC3" w:rsidRPr="00A45AA4" w:rsidRDefault="00590AC3" w:rsidP="00590AC3">
            <w:pPr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A45AA4">
              <w:rPr>
                <w:rFonts w:ascii="Arial" w:hAnsi="Arial" w:cs="Arial"/>
                <w:b/>
                <w:sz w:val="18"/>
                <w:szCs w:val="18"/>
              </w:rPr>
              <w:t>Closing of the Meeting</w:t>
            </w:r>
          </w:p>
        </w:tc>
        <w:tc>
          <w:tcPr>
            <w:tcW w:w="2484" w:type="dxa"/>
            <w:shd w:val="clear" w:color="auto" w:fill="D0CECE" w:themeFill="background2" w:themeFillShade="E6"/>
            <w:vAlign w:val="center"/>
          </w:tcPr>
          <w:p w14:paraId="1EE3199F" w14:textId="5E530508" w:rsidR="00590AC3" w:rsidRPr="00A45AA4" w:rsidRDefault="00C8321D" w:rsidP="00590AC3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--</w:t>
            </w:r>
          </w:p>
        </w:tc>
        <w:tc>
          <w:tcPr>
            <w:tcW w:w="2520" w:type="dxa"/>
            <w:shd w:val="clear" w:color="auto" w:fill="D0CECE" w:themeFill="background2" w:themeFillShade="E6"/>
          </w:tcPr>
          <w:p w14:paraId="095AA994" w14:textId="2891705A" w:rsidR="00590AC3" w:rsidRPr="00A45AA4" w:rsidRDefault="00C11010" w:rsidP="008E6E84">
            <w:pPr>
              <w:spacing w:beforeLines="25" w:before="60" w:afterLines="25" w:after="60"/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Lucien K.</w:t>
            </w:r>
            <w:r w:rsidR="00A45AA4" w:rsidRPr="00A45AA4">
              <w:rPr>
                <w:rFonts w:ascii="Arial" w:eastAsiaTheme="minorHAnsi" w:hAnsi="Arial" w:cs="Arial"/>
                <w:sz w:val="18"/>
                <w:szCs w:val="18"/>
              </w:rPr>
              <w:t xml:space="preserve"> K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O</w:t>
            </w:r>
            <w:r w:rsidR="00A45AA4" w:rsidRPr="00A45AA4">
              <w:rPr>
                <w:rFonts w:ascii="Arial" w:eastAsiaTheme="minorHAnsi" w:hAnsi="Arial" w:cs="Arial"/>
                <w:sz w:val="18"/>
                <w:szCs w:val="18"/>
              </w:rPr>
              <w:t>UAMÉ</w:t>
            </w:r>
          </w:p>
        </w:tc>
      </w:tr>
    </w:tbl>
    <w:p w14:paraId="1237AFE7" w14:textId="77777777" w:rsidR="0001379A" w:rsidRPr="00A45AA4" w:rsidRDefault="0001379A" w:rsidP="0001379A"/>
    <w:sectPr w:rsidR="0001379A" w:rsidRPr="00A45AA4" w:rsidSect="002B1BBC">
      <w:headerReference w:type="first" r:id="rId12"/>
      <w:footerReference w:type="first" r:id="rId13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61599" w14:textId="77777777" w:rsidR="00836098" w:rsidRDefault="00836098" w:rsidP="003240BC">
      <w:r>
        <w:separator/>
      </w:r>
    </w:p>
  </w:endnote>
  <w:endnote w:type="continuationSeparator" w:id="0">
    <w:p w14:paraId="4EB87B24" w14:textId="77777777" w:rsidR="00836098" w:rsidRDefault="00836098" w:rsidP="003240BC">
      <w:r>
        <w:continuationSeparator/>
      </w:r>
    </w:p>
  </w:endnote>
  <w:endnote w:type="continuationNotice" w:id="1">
    <w:p w14:paraId="6D72791E" w14:textId="77777777" w:rsidR="00836098" w:rsidRDefault="008360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D26AE" w14:textId="55250EB2" w:rsidR="00836098" w:rsidRPr="000F61E7" w:rsidRDefault="00836098" w:rsidP="000F61E7">
    <w:pPr>
      <w:pStyle w:val="IPPFooter"/>
      <w:rPr>
        <w:b w:val="0"/>
        <w:bCs/>
      </w:rPr>
    </w:pPr>
    <w:r w:rsidRPr="00A62A0E">
      <w:t>International Plant Protection Convention</w:t>
    </w:r>
    <w:r w:rsidRPr="00A62A0E">
      <w:tab/>
    </w:r>
    <w:r w:rsidRPr="000F61E7">
      <w:rPr>
        <w:rStyle w:val="PageNumber"/>
        <w:b/>
        <w:bCs/>
      </w:rPr>
      <w:t xml:space="preserve">Page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PAGE </w:instrText>
    </w:r>
    <w:r w:rsidRPr="000F61E7">
      <w:rPr>
        <w:rStyle w:val="PageNumber"/>
        <w:b/>
        <w:bCs/>
      </w:rPr>
      <w:fldChar w:fldCharType="separate"/>
    </w:r>
    <w:r w:rsidR="00747C26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  <w:r w:rsidRPr="000F61E7">
      <w:rPr>
        <w:rStyle w:val="PageNumber"/>
        <w:b/>
        <w:bCs/>
      </w:rPr>
      <w:t xml:space="preserve"> of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NUMPAGES </w:instrText>
    </w:r>
    <w:r w:rsidRPr="000F61E7">
      <w:rPr>
        <w:rStyle w:val="PageNumber"/>
        <w:b/>
        <w:bCs/>
      </w:rPr>
      <w:fldChar w:fldCharType="separate"/>
    </w:r>
    <w:r w:rsidR="00747C26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3BA61" w14:textId="77777777" w:rsidR="00836098" w:rsidRDefault="00836098" w:rsidP="003240BC">
      <w:r>
        <w:separator/>
      </w:r>
    </w:p>
  </w:footnote>
  <w:footnote w:type="continuationSeparator" w:id="0">
    <w:p w14:paraId="3D1E2100" w14:textId="77777777" w:rsidR="00836098" w:rsidRDefault="00836098" w:rsidP="003240BC">
      <w:r>
        <w:continuationSeparator/>
      </w:r>
    </w:p>
  </w:footnote>
  <w:footnote w:type="continuationNotice" w:id="1">
    <w:p w14:paraId="310FE7E8" w14:textId="77777777" w:rsidR="00836098" w:rsidRDefault="008360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56E65" w14:textId="6DE507AC" w:rsidR="00836098" w:rsidRDefault="00836098" w:rsidP="00F803E5">
    <w:pPr>
      <w:pStyle w:val="IPPHeader"/>
      <w:tabs>
        <w:tab w:val="clear" w:pos="1134"/>
        <w:tab w:val="clear" w:pos="9072"/>
        <w:tab w:val="right" w:pos="9026"/>
      </w:tabs>
    </w:pPr>
    <w:bookmarkStart w:id="1" w:name="_Hlk75992284"/>
    <w:bookmarkStart w:id="2" w:name="_Hlk75992285"/>
    <w:r>
      <w:rPr>
        <w:noProof/>
        <w:lang w:eastAsia="en-US"/>
      </w:rPr>
      <w:drawing>
        <wp:anchor distT="0" distB="0" distL="114300" distR="114300" simplePos="0" relativeHeight="251658241" behindDoc="0" locked="0" layoutInCell="1" allowOverlap="0" wp14:anchorId="152A5E13" wp14:editId="2A5A1498">
          <wp:simplePos x="0" y="0"/>
          <wp:positionH relativeFrom="page">
            <wp:align>left</wp:align>
          </wp:positionH>
          <wp:positionV relativeFrom="paragraph">
            <wp:posOffset>-452543</wp:posOffset>
          </wp:positionV>
          <wp:extent cx="7629525" cy="46355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ADEAF0" w14:textId="02F5A2BD" w:rsidR="00836098" w:rsidRPr="0029695F" w:rsidRDefault="00836098" w:rsidP="00F803E5">
    <w:pPr>
      <w:pStyle w:val="IPPHeader"/>
      <w:tabs>
        <w:tab w:val="clear" w:pos="1134"/>
        <w:tab w:val="clear" w:pos="9072"/>
        <w:tab w:val="right" w:pos="9026"/>
      </w:tabs>
    </w:pPr>
    <w:r>
      <w:rPr>
        <w:noProof/>
        <w:lang w:eastAsia="en-US"/>
      </w:rPr>
      <w:drawing>
        <wp:anchor distT="0" distB="0" distL="114300" distR="114300" simplePos="0" relativeHeight="251658240" behindDoc="0" locked="0" layoutInCell="1" allowOverlap="1" wp14:anchorId="6F1AB521" wp14:editId="689C059E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International Plant Protection Convention</w:t>
    </w:r>
    <w:r w:rsidRPr="0029695F">
      <w:tab/>
    </w:r>
    <w:r>
      <w:rPr>
        <w:rFonts w:eastAsia="Times" w:cs="Arial"/>
        <w:szCs w:val="18"/>
      </w:rPr>
      <w:t>01_Bureau_2022_Apr_Tel</w:t>
    </w:r>
    <w:r>
      <w:br/>
    </w:r>
    <w:r>
      <w:rPr>
        <w:i/>
        <w:iCs/>
      </w:rPr>
      <w:t>Agenda</w:t>
    </w:r>
    <w:r>
      <w:rPr>
        <w:i/>
        <w:iCs/>
      </w:rPr>
      <w:tab/>
    </w:r>
    <w:bookmarkEnd w:id="1"/>
    <w:bookmarkEnd w:id="2"/>
    <w:r>
      <w:rPr>
        <w:i/>
        <w:iCs/>
      </w:rPr>
      <w:t>Agenda item 03</w:t>
    </w:r>
  </w:p>
  <w:p w14:paraId="4CC3B179" w14:textId="0E98256F" w:rsidR="00836098" w:rsidRPr="00F803E5" w:rsidRDefault="00836098" w:rsidP="00F803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FB4"/>
    <w:multiLevelType w:val="hybridMultilevel"/>
    <w:tmpl w:val="031EF1DE"/>
    <w:lvl w:ilvl="0" w:tplc="72D6EF90">
      <w:start w:val="1"/>
      <w:numFmt w:val="decimal"/>
      <w:lvlText w:val="%1."/>
      <w:lvlJc w:val="left"/>
      <w:pPr>
        <w:ind w:left="720" w:hanging="360"/>
      </w:pPr>
    </w:lvl>
    <w:lvl w:ilvl="1" w:tplc="F7AE61D8">
      <w:start w:val="1"/>
      <w:numFmt w:val="lowerLetter"/>
      <w:lvlText w:val="%2."/>
      <w:lvlJc w:val="left"/>
      <w:pPr>
        <w:ind w:left="1440" w:hanging="360"/>
      </w:pPr>
    </w:lvl>
    <w:lvl w:ilvl="2" w:tplc="1D18950E">
      <w:start w:val="1"/>
      <w:numFmt w:val="lowerRoman"/>
      <w:lvlText w:val="%3."/>
      <w:lvlJc w:val="right"/>
      <w:pPr>
        <w:ind w:left="2160" w:hanging="180"/>
      </w:pPr>
    </w:lvl>
    <w:lvl w:ilvl="3" w:tplc="BFDCE4F6">
      <w:start w:val="1"/>
      <w:numFmt w:val="decimal"/>
      <w:lvlText w:val="%4."/>
      <w:lvlJc w:val="left"/>
      <w:pPr>
        <w:ind w:left="2880" w:hanging="360"/>
      </w:pPr>
    </w:lvl>
    <w:lvl w:ilvl="4" w:tplc="6F96436E">
      <w:start w:val="1"/>
      <w:numFmt w:val="lowerLetter"/>
      <w:lvlText w:val="%5."/>
      <w:lvlJc w:val="left"/>
      <w:pPr>
        <w:ind w:left="3600" w:hanging="360"/>
      </w:pPr>
    </w:lvl>
    <w:lvl w:ilvl="5" w:tplc="3BC086D6">
      <w:start w:val="1"/>
      <w:numFmt w:val="lowerRoman"/>
      <w:lvlText w:val="%6."/>
      <w:lvlJc w:val="right"/>
      <w:pPr>
        <w:ind w:left="4320" w:hanging="180"/>
      </w:pPr>
    </w:lvl>
    <w:lvl w:ilvl="6" w:tplc="5D76D59A">
      <w:start w:val="1"/>
      <w:numFmt w:val="decimal"/>
      <w:lvlText w:val="%7."/>
      <w:lvlJc w:val="left"/>
      <w:pPr>
        <w:ind w:left="5040" w:hanging="360"/>
      </w:pPr>
    </w:lvl>
    <w:lvl w:ilvl="7" w:tplc="08AAE712">
      <w:start w:val="1"/>
      <w:numFmt w:val="lowerLetter"/>
      <w:lvlText w:val="%8."/>
      <w:lvlJc w:val="left"/>
      <w:pPr>
        <w:ind w:left="5760" w:hanging="360"/>
      </w:pPr>
    </w:lvl>
    <w:lvl w:ilvl="8" w:tplc="3B9058C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5260C"/>
    <w:multiLevelType w:val="hybridMultilevel"/>
    <w:tmpl w:val="8A4E64E4"/>
    <w:lvl w:ilvl="0" w:tplc="0A3877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D7C30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646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7439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F48B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7679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0A16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E8F7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80D7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C0A6C"/>
    <w:multiLevelType w:val="multilevel"/>
    <w:tmpl w:val="06E871E4"/>
    <w:numStyleLink w:val="IPPParagraphnumberedlist"/>
  </w:abstractNum>
  <w:abstractNum w:abstractNumId="4" w15:restartNumberingAfterBreak="0">
    <w:nsid w:val="090F42F4"/>
    <w:multiLevelType w:val="hybridMultilevel"/>
    <w:tmpl w:val="7E74C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E38B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676BE"/>
    <w:multiLevelType w:val="hybridMultilevel"/>
    <w:tmpl w:val="FA30AE04"/>
    <w:lvl w:ilvl="0" w:tplc="568E1D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57EE5"/>
    <w:multiLevelType w:val="hybridMultilevel"/>
    <w:tmpl w:val="BBDEE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B27072"/>
    <w:multiLevelType w:val="hybridMultilevel"/>
    <w:tmpl w:val="12A6D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60B6"/>
    <w:multiLevelType w:val="multilevel"/>
    <w:tmpl w:val="7BFAC2C2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D780F5A"/>
    <w:multiLevelType w:val="multilevel"/>
    <w:tmpl w:val="418858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5" w15:restartNumberingAfterBreak="0">
    <w:nsid w:val="34404465"/>
    <w:multiLevelType w:val="multilevel"/>
    <w:tmpl w:val="0E866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747146"/>
    <w:multiLevelType w:val="hybridMultilevel"/>
    <w:tmpl w:val="D8ACF7B4"/>
    <w:lvl w:ilvl="0" w:tplc="3B36E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2D027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D54A4D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5EE98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F6E61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2A02EA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5BA70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1E8BC3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3AD2151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A550035"/>
    <w:multiLevelType w:val="hybridMultilevel"/>
    <w:tmpl w:val="651E95E8"/>
    <w:lvl w:ilvl="0" w:tplc="521EB5EA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F0BFC"/>
    <w:multiLevelType w:val="hybridMultilevel"/>
    <w:tmpl w:val="99DE3F78"/>
    <w:lvl w:ilvl="0" w:tplc="2D5C9EC6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26C63"/>
    <w:multiLevelType w:val="hybridMultilevel"/>
    <w:tmpl w:val="C1C06078"/>
    <w:lvl w:ilvl="0" w:tplc="633C7DB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7FEAE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B2A0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76A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5854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92F1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8222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284C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664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65B12"/>
    <w:multiLevelType w:val="hybridMultilevel"/>
    <w:tmpl w:val="636A3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F4313E"/>
    <w:multiLevelType w:val="hybridMultilevel"/>
    <w:tmpl w:val="8C286214"/>
    <w:lvl w:ilvl="0" w:tplc="26841AC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CB01B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66A5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E88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20A7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00E2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122B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A204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EC3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AB4AD8"/>
    <w:multiLevelType w:val="hybridMultilevel"/>
    <w:tmpl w:val="1390ECFC"/>
    <w:lvl w:ilvl="0" w:tplc="B95C8B22">
      <w:start w:val="20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054726"/>
    <w:multiLevelType w:val="hybridMultilevel"/>
    <w:tmpl w:val="75FEF844"/>
    <w:lvl w:ilvl="0" w:tplc="022A3CA2">
      <w:start w:val="2022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1"/>
  </w:num>
  <w:num w:numId="3">
    <w:abstractNumId w:val="0"/>
  </w:num>
  <w:num w:numId="4">
    <w:abstractNumId w:val="13"/>
  </w:num>
  <w:num w:numId="5">
    <w:abstractNumId w:val="23"/>
  </w:num>
  <w:num w:numId="6">
    <w:abstractNumId w:val="11"/>
  </w:num>
  <w:num w:numId="7">
    <w:abstractNumId w:val="10"/>
  </w:num>
  <w:num w:numId="8">
    <w:abstractNumId w:val="10"/>
  </w:num>
  <w:num w:numId="9">
    <w:abstractNumId w:val="7"/>
  </w:num>
  <w:num w:numId="10">
    <w:abstractNumId w:val="9"/>
  </w:num>
  <w:num w:numId="11">
    <w:abstractNumId w:val="25"/>
  </w:num>
  <w:num w:numId="12">
    <w:abstractNumId w:val="5"/>
  </w:num>
  <w:num w:numId="13">
    <w:abstractNumId w:val="3"/>
  </w:num>
  <w:num w:numId="14">
    <w:abstractNumId w:val="14"/>
  </w:num>
  <w:num w:numId="15">
    <w:abstractNumId w:val="29"/>
  </w:num>
  <w:num w:numId="16">
    <w:abstractNumId w:val="24"/>
  </w:num>
  <w:num w:numId="17">
    <w:abstractNumId w:val="18"/>
  </w:num>
  <w:num w:numId="18">
    <w:abstractNumId w:val="30"/>
  </w:num>
  <w:num w:numId="19">
    <w:abstractNumId w:val="8"/>
  </w:num>
  <w:num w:numId="20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2"/>
  </w:num>
  <w:num w:numId="27">
    <w:abstractNumId w:val="21"/>
  </w:num>
  <w:num w:numId="28">
    <w:abstractNumId w:val="26"/>
  </w:num>
  <w:num w:numId="29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27"/>
  </w:num>
  <w:num w:numId="32">
    <w:abstractNumId w:val="16"/>
  </w:num>
  <w:num w:numId="33">
    <w:abstractNumId w:val="22"/>
  </w:num>
  <w:num w:numId="34">
    <w:abstractNumId w:val="12"/>
  </w:num>
  <w:num w:numId="35">
    <w:abstractNumId w:val="6"/>
  </w:num>
  <w:num w:numId="36">
    <w:abstractNumId w:val="19"/>
  </w:num>
  <w:num w:numId="37">
    <w:abstractNumId w:val="28"/>
  </w:num>
  <w:num w:numId="38">
    <w:abstractNumId w:val="15"/>
  </w:num>
  <w:num w:numId="39">
    <w:abstractNumId w:val="17"/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mailMerge>
    <w:mainDocumentType w:val="formLetters"/>
    <w:dataType w:val="textFile"/>
    <w:activeRecord w:val="-1"/>
  </w:mailMerge>
  <w:defaultTabStop w:val="720"/>
  <w:evenAndOddHeaders/>
  <w:characterSpacingControl w:val="doNotCompress"/>
  <w:hdrShapeDefaults>
    <o:shapedefaults v:ext="edit" spidmax="268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4D"/>
    <w:rsid w:val="00002AF8"/>
    <w:rsid w:val="0001379A"/>
    <w:rsid w:val="00016F06"/>
    <w:rsid w:val="00024A12"/>
    <w:rsid w:val="00061598"/>
    <w:rsid w:val="000703B8"/>
    <w:rsid w:val="00073290"/>
    <w:rsid w:val="00076F7F"/>
    <w:rsid w:val="00077166"/>
    <w:rsid w:val="000B2AE7"/>
    <w:rsid w:val="000D1462"/>
    <w:rsid w:val="000D1787"/>
    <w:rsid w:val="000E086A"/>
    <w:rsid w:val="000F5411"/>
    <w:rsid w:val="000F5FE8"/>
    <w:rsid w:val="000F61E7"/>
    <w:rsid w:val="00131643"/>
    <w:rsid w:val="00136BEA"/>
    <w:rsid w:val="0013719D"/>
    <w:rsid w:val="00137D66"/>
    <w:rsid w:val="0014370F"/>
    <w:rsid w:val="00165249"/>
    <w:rsid w:val="00172B18"/>
    <w:rsid w:val="0017566F"/>
    <w:rsid w:val="001879E3"/>
    <w:rsid w:val="001912AC"/>
    <w:rsid w:val="001A4CA9"/>
    <w:rsid w:val="001A7235"/>
    <w:rsid w:val="001A73AF"/>
    <w:rsid w:val="001B4B8F"/>
    <w:rsid w:val="001B6754"/>
    <w:rsid w:val="001B7E37"/>
    <w:rsid w:val="001C0CE1"/>
    <w:rsid w:val="001C71E4"/>
    <w:rsid w:val="001D3E1F"/>
    <w:rsid w:val="001F3A2F"/>
    <w:rsid w:val="00201118"/>
    <w:rsid w:val="002012A4"/>
    <w:rsid w:val="0020471B"/>
    <w:rsid w:val="00210C7D"/>
    <w:rsid w:val="002114BB"/>
    <w:rsid w:val="0021589E"/>
    <w:rsid w:val="00233965"/>
    <w:rsid w:val="002367FC"/>
    <w:rsid w:val="00237897"/>
    <w:rsid w:val="00247CAB"/>
    <w:rsid w:val="0025368F"/>
    <w:rsid w:val="00255943"/>
    <w:rsid w:val="00267C6B"/>
    <w:rsid w:val="002806B9"/>
    <w:rsid w:val="0028700C"/>
    <w:rsid w:val="002B1BBC"/>
    <w:rsid w:val="002B3FDF"/>
    <w:rsid w:val="002D1389"/>
    <w:rsid w:val="002D38EC"/>
    <w:rsid w:val="002D3E71"/>
    <w:rsid w:val="002E60ED"/>
    <w:rsid w:val="002E6FB8"/>
    <w:rsid w:val="002F10B0"/>
    <w:rsid w:val="00307C2C"/>
    <w:rsid w:val="00311F79"/>
    <w:rsid w:val="00316A7C"/>
    <w:rsid w:val="003240BC"/>
    <w:rsid w:val="00332AA4"/>
    <w:rsid w:val="00343C6B"/>
    <w:rsid w:val="00351E79"/>
    <w:rsid w:val="003612E8"/>
    <w:rsid w:val="00366A91"/>
    <w:rsid w:val="003708B5"/>
    <w:rsid w:val="003717FE"/>
    <w:rsid w:val="0037450E"/>
    <w:rsid w:val="00385F89"/>
    <w:rsid w:val="003900D3"/>
    <w:rsid w:val="0039052F"/>
    <w:rsid w:val="00391D88"/>
    <w:rsid w:val="00394334"/>
    <w:rsid w:val="003A788C"/>
    <w:rsid w:val="003B0878"/>
    <w:rsid w:val="003B16D5"/>
    <w:rsid w:val="003B6495"/>
    <w:rsid w:val="003C2D9A"/>
    <w:rsid w:val="003E3EF1"/>
    <w:rsid w:val="003E7F41"/>
    <w:rsid w:val="00404530"/>
    <w:rsid w:val="00407D1C"/>
    <w:rsid w:val="004135C7"/>
    <w:rsid w:val="00440E27"/>
    <w:rsid w:val="00444BEC"/>
    <w:rsid w:val="00453CC7"/>
    <w:rsid w:val="004641DF"/>
    <w:rsid w:val="00475528"/>
    <w:rsid w:val="004827EC"/>
    <w:rsid w:val="00491DBD"/>
    <w:rsid w:val="00492A3C"/>
    <w:rsid w:val="004933EB"/>
    <w:rsid w:val="004A487C"/>
    <w:rsid w:val="004B25AB"/>
    <w:rsid w:val="004C5946"/>
    <w:rsid w:val="004F3C4F"/>
    <w:rsid w:val="004F489D"/>
    <w:rsid w:val="004F4F50"/>
    <w:rsid w:val="004F5B7D"/>
    <w:rsid w:val="004F7DBA"/>
    <w:rsid w:val="005063EF"/>
    <w:rsid w:val="00507035"/>
    <w:rsid w:val="005114C4"/>
    <w:rsid w:val="00513499"/>
    <w:rsid w:val="00521559"/>
    <w:rsid w:val="0053487D"/>
    <w:rsid w:val="00540385"/>
    <w:rsid w:val="00580026"/>
    <w:rsid w:val="00590AC3"/>
    <w:rsid w:val="005A70FC"/>
    <w:rsid w:val="005C7BE8"/>
    <w:rsid w:val="005E33FC"/>
    <w:rsid w:val="00632692"/>
    <w:rsid w:val="00641DA9"/>
    <w:rsid w:val="006450E2"/>
    <w:rsid w:val="00650380"/>
    <w:rsid w:val="006605F1"/>
    <w:rsid w:val="006646B3"/>
    <w:rsid w:val="006707C0"/>
    <w:rsid w:val="00672127"/>
    <w:rsid w:val="00673AB7"/>
    <w:rsid w:val="006749E8"/>
    <w:rsid w:val="00674A35"/>
    <w:rsid w:val="0068119A"/>
    <w:rsid w:val="006930DD"/>
    <w:rsid w:val="006C12A7"/>
    <w:rsid w:val="006C5698"/>
    <w:rsid w:val="006F136B"/>
    <w:rsid w:val="006F63F9"/>
    <w:rsid w:val="007009F9"/>
    <w:rsid w:val="007108BB"/>
    <w:rsid w:val="00711872"/>
    <w:rsid w:val="007153B0"/>
    <w:rsid w:val="007338AE"/>
    <w:rsid w:val="00740852"/>
    <w:rsid w:val="007468AE"/>
    <w:rsid w:val="00747C26"/>
    <w:rsid w:val="00770489"/>
    <w:rsid w:val="0077261A"/>
    <w:rsid w:val="007763B8"/>
    <w:rsid w:val="00781C19"/>
    <w:rsid w:val="007B35A2"/>
    <w:rsid w:val="007C0B13"/>
    <w:rsid w:val="007D2134"/>
    <w:rsid w:val="007D533E"/>
    <w:rsid w:val="007E56D1"/>
    <w:rsid w:val="007F267B"/>
    <w:rsid w:val="007F2DD2"/>
    <w:rsid w:val="0082326E"/>
    <w:rsid w:val="00824239"/>
    <w:rsid w:val="00836098"/>
    <w:rsid w:val="00836EC8"/>
    <w:rsid w:val="008378A8"/>
    <w:rsid w:val="008433F0"/>
    <w:rsid w:val="00846C4D"/>
    <w:rsid w:val="00860169"/>
    <w:rsid w:val="0086209F"/>
    <w:rsid w:val="0086432B"/>
    <w:rsid w:val="008762E5"/>
    <w:rsid w:val="008765B7"/>
    <w:rsid w:val="008870F6"/>
    <w:rsid w:val="00887A60"/>
    <w:rsid w:val="00887F30"/>
    <w:rsid w:val="00891994"/>
    <w:rsid w:val="00893E5A"/>
    <w:rsid w:val="008B00B0"/>
    <w:rsid w:val="008B6E65"/>
    <w:rsid w:val="008B7DA5"/>
    <w:rsid w:val="008C5B07"/>
    <w:rsid w:val="008C5B99"/>
    <w:rsid w:val="008E4452"/>
    <w:rsid w:val="008E6E84"/>
    <w:rsid w:val="008F2982"/>
    <w:rsid w:val="008F3979"/>
    <w:rsid w:val="00903B26"/>
    <w:rsid w:val="00912F05"/>
    <w:rsid w:val="00913702"/>
    <w:rsid w:val="00923772"/>
    <w:rsid w:val="00924296"/>
    <w:rsid w:val="0093193E"/>
    <w:rsid w:val="00942340"/>
    <w:rsid w:val="00947421"/>
    <w:rsid w:val="00966628"/>
    <w:rsid w:val="00973F3E"/>
    <w:rsid w:val="009744C4"/>
    <w:rsid w:val="009A5063"/>
    <w:rsid w:val="009B2C50"/>
    <w:rsid w:val="009B7252"/>
    <w:rsid w:val="009C118B"/>
    <w:rsid w:val="009D69BE"/>
    <w:rsid w:val="009F1D9F"/>
    <w:rsid w:val="009F704E"/>
    <w:rsid w:val="009F7242"/>
    <w:rsid w:val="00A013C4"/>
    <w:rsid w:val="00A042DF"/>
    <w:rsid w:val="00A26401"/>
    <w:rsid w:val="00A3236A"/>
    <w:rsid w:val="00A36B36"/>
    <w:rsid w:val="00A45AA4"/>
    <w:rsid w:val="00A5254C"/>
    <w:rsid w:val="00A55313"/>
    <w:rsid w:val="00A56251"/>
    <w:rsid w:val="00A65216"/>
    <w:rsid w:val="00A65863"/>
    <w:rsid w:val="00A673AF"/>
    <w:rsid w:val="00A77E80"/>
    <w:rsid w:val="00A77F9F"/>
    <w:rsid w:val="00A8278E"/>
    <w:rsid w:val="00A958CB"/>
    <w:rsid w:val="00AC2A51"/>
    <w:rsid w:val="00AF7684"/>
    <w:rsid w:val="00B260A7"/>
    <w:rsid w:val="00B35BCB"/>
    <w:rsid w:val="00B41E11"/>
    <w:rsid w:val="00B43327"/>
    <w:rsid w:val="00B478F3"/>
    <w:rsid w:val="00B5497C"/>
    <w:rsid w:val="00B57910"/>
    <w:rsid w:val="00B65E4E"/>
    <w:rsid w:val="00B7282C"/>
    <w:rsid w:val="00B754D4"/>
    <w:rsid w:val="00B75DCD"/>
    <w:rsid w:val="00B764D9"/>
    <w:rsid w:val="00B8320B"/>
    <w:rsid w:val="00B871A3"/>
    <w:rsid w:val="00B9380D"/>
    <w:rsid w:val="00B96889"/>
    <w:rsid w:val="00BA094F"/>
    <w:rsid w:val="00BB60B5"/>
    <w:rsid w:val="00BE107B"/>
    <w:rsid w:val="00BF1444"/>
    <w:rsid w:val="00C041E2"/>
    <w:rsid w:val="00C11010"/>
    <w:rsid w:val="00C22B57"/>
    <w:rsid w:val="00C23809"/>
    <w:rsid w:val="00C2481D"/>
    <w:rsid w:val="00C33382"/>
    <w:rsid w:val="00C42206"/>
    <w:rsid w:val="00C46B33"/>
    <w:rsid w:val="00C507C6"/>
    <w:rsid w:val="00C77ABC"/>
    <w:rsid w:val="00C8321D"/>
    <w:rsid w:val="00C93EAF"/>
    <w:rsid w:val="00CB1412"/>
    <w:rsid w:val="00CC3A2C"/>
    <w:rsid w:val="00CD5702"/>
    <w:rsid w:val="00CF09F2"/>
    <w:rsid w:val="00CF3871"/>
    <w:rsid w:val="00D00B10"/>
    <w:rsid w:val="00D14F7E"/>
    <w:rsid w:val="00D15B3B"/>
    <w:rsid w:val="00D23FF6"/>
    <w:rsid w:val="00D505AF"/>
    <w:rsid w:val="00D56E08"/>
    <w:rsid w:val="00D62817"/>
    <w:rsid w:val="00D6391F"/>
    <w:rsid w:val="00D962AF"/>
    <w:rsid w:val="00D97841"/>
    <w:rsid w:val="00DA5955"/>
    <w:rsid w:val="00DA7C10"/>
    <w:rsid w:val="00DB4401"/>
    <w:rsid w:val="00DB4F25"/>
    <w:rsid w:val="00DC4910"/>
    <w:rsid w:val="00DD1A85"/>
    <w:rsid w:val="00DD69FB"/>
    <w:rsid w:val="00DE1871"/>
    <w:rsid w:val="00DE5D09"/>
    <w:rsid w:val="00DE7892"/>
    <w:rsid w:val="00DF210C"/>
    <w:rsid w:val="00E04E7B"/>
    <w:rsid w:val="00E10AF0"/>
    <w:rsid w:val="00E127FD"/>
    <w:rsid w:val="00E24498"/>
    <w:rsid w:val="00E429E3"/>
    <w:rsid w:val="00E46B14"/>
    <w:rsid w:val="00E472BF"/>
    <w:rsid w:val="00E5215A"/>
    <w:rsid w:val="00E63188"/>
    <w:rsid w:val="00E74ED3"/>
    <w:rsid w:val="00E75246"/>
    <w:rsid w:val="00E8192A"/>
    <w:rsid w:val="00E90367"/>
    <w:rsid w:val="00E95D5F"/>
    <w:rsid w:val="00E963F5"/>
    <w:rsid w:val="00E96F9A"/>
    <w:rsid w:val="00EB2EFF"/>
    <w:rsid w:val="00EC0FD7"/>
    <w:rsid w:val="00ED3BCB"/>
    <w:rsid w:val="00EE05EF"/>
    <w:rsid w:val="00EE1E18"/>
    <w:rsid w:val="00EF4DFA"/>
    <w:rsid w:val="00EF6E04"/>
    <w:rsid w:val="00F0198B"/>
    <w:rsid w:val="00F05B06"/>
    <w:rsid w:val="00F111C2"/>
    <w:rsid w:val="00F1356D"/>
    <w:rsid w:val="00F2260A"/>
    <w:rsid w:val="00F23DEA"/>
    <w:rsid w:val="00F2774A"/>
    <w:rsid w:val="00F32025"/>
    <w:rsid w:val="00F40019"/>
    <w:rsid w:val="00F611EC"/>
    <w:rsid w:val="00F803E5"/>
    <w:rsid w:val="00F854A7"/>
    <w:rsid w:val="00F86669"/>
    <w:rsid w:val="00F966E9"/>
    <w:rsid w:val="00FA5581"/>
    <w:rsid w:val="00FB7105"/>
    <w:rsid w:val="00FD196B"/>
    <w:rsid w:val="00FD5E18"/>
    <w:rsid w:val="00FE309C"/>
    <w:rsid w:val="00FF386A"/>
    <w:rsid w:val="032D1BF7"/>
    <w:rsid w:val="03F52B13"/>
    <w:rsid w:val="04FDD357"/>
    <w:rsid w:val="05CF5311"/>
    <w:rsid w:val="066308EB"/>
    <w:rsid w:val="099AA90E"/>
    <w:rsid w:val="09C26FD9"/>
    <w:rsid w:val="0A2C4651"/>
    <w:rsid w:val="0BD49A87"/>
    <w:rsid w:val="0C5B607A"/>
    <w:rsid w:val="0C6537BB"/>
    <w:rsid w:val="0CC1DC23"/>
    <w:rsid w:val="0D6C973C"/>
    <w:rsid w:val="0F31CF0C"/>
    <w:rsid w:val="0F6196E2"/>
    <w:rsid w:val="10A31DD1"/>
    <w:rsid w:val="123C86F8"/>
    <w:rsid w:val="13EF0D86"/>
    <w:rsid w:val="178D31B1"/>
    <w:rsid w:val="193F8931"/>
    <w:rsid w:val="1F88EA1C"/>
    <w:rsid w:val="2287811E"/>
    <w:rsid w:val="22950983"/>
    <w:rsid w:val="2315DC62"/>
    <w:rsid w:val="23F4ABB4"/>
    <w:rsid w:val="25907C15"/>
    <w:rsid w:val="260110B3"/>
    <w:rsid w:val="26593EEA"/>
    <w:rsid w:val="266C3B2D"/>
    <w:rsid w:val="2ADB66E1"/>
    <w:rsid w:val="2B847CCA"/>
    <w:rsid w:val="3407E5D5"/>
    <w:rsid w:val="34AD4B60"/>
    <w:rsid w:val="3565BF8A"/>
    <w:rsid w:val="37939D25"/>
    <w:rsid w:val="37E73322"/>
    <w:rsid w:val="39E930B6"/>
    <w:rsid w:val="3BE54D9E"/>
    <w:rsid w:val="3C0B7FAD"/>
    <w:rsid w:val="3C8472FF"/>
    <w:rsid w:val="3D2DA08C"/>
    <w:rsid w:val="420111AF"/>
    <w:rsid w:val="421385E7"/>
    <w:rsid w:val="4240B5F7"/>
    <w:rsid w:val="4594D801"/>
    <w:rsid w:val="4EF72166"/>
    <w:rsid w:val="4F9BE22E"/>
    <w:rsid w:val="5121ED23"/>
    <w:rsid w:val="516EC29E"/>
    <w:rsid w:val="53739DCB"/>
    <w:rsid w:val="5575F821"/>
    <w:rsid w:val="559626ED"/>
    <w:rsid w:val="58462266"/>
    <w:rsid w:val="5A98D5DE"/>
    <w:rsid w:val="5AD61A61"/>
    <w:rsid w:val="5EF04F3C"/>
    <w:rsid w:val="611EE890"/>
    <w:rsid w:val="63307F67"/>
    <w:rsid w:val="64BEFE2A"/>
    <w:rsid w:val="6660AA7E"/>
    <w:rsid w:val="6836CFF5"/>
    <w:rsid w:val="6B9BD478"/>
    <w:rsid w:val="6FCABFCC"/>
    <w:rsid w:val="730A4876"/>
    <w:rsid w:val="751AC303"/>
    <w:rsid w:val="75298E61"/>
    <w:rsid w:val="7545AF64"/>
    <w:rsid w:val="775E59C7"/>
    <w:rsid w:val="77ADD3E1"/>
    <w:rsid w:val="7A553883"/>
    <w:rsid w:val="7C699A02"/>
    <w:rsid w:val="7C709915"/>
    <w:rsid w:val="7C9E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8289"/>
    <o:shapelayout v:ext="edit">
      <o:idmap v:ext="edit" data="1"/>
    </o:shapelayout>
  </w:shapeDefaults>
  <w:decimalSymbol w:val="."/>
  <w:listSeparator w:val=","/>
  <w14:docId w14:val="431D544D"/>
  <w15:chartTrackingRefBased/>
  <w15:docId w15:val="{D0EF7215-1F23-427C-AF56-6047B8C5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5216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A6521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A6521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6521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521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NormalWeb">
    <w:name w:val="Normal (Web)"/>
    <w:basedOn w:val="Normal"/>
    <w:uiPriority w:val="99"/>
    <w:unhideWhenUsed/>
    <w:rsid w:val="00A3236A"/>
    <w:pPr>
      <w:spacing w:before="100" w:beforeAutospacing="1" w:after="100" w:afterAutospacing="1"/>
    </w:pPr>
    <w:rPr>
      <w:rFonts w:cs="Times New Roman"/>
      <w:sz w:val="24"/>
      <w:lang w:eastAsia="en-GB"/>
    </w:rPr>
  </w:style>
  <w:style w:type="paragraph" w:customStyle="1" w:styleId="Default">
    <w:name w:val="Default"/>
    <w:rsid w:val="00A323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5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581"/>
    <w:rPr>
      <w:rFonts w:ascii="Calibri" w:eastAsiaTheme="minorEastAsia" w:hAnsi="Calibri" w:cs="Calibri"/>
      <w:sz w:val="20"/>
      <w:szCs w:val="20"/>
    </w:rPr>
  </w:style>
  <w:style w:type="paragraph" w:styleId="BalloonText">
    <w:name w:val="Balloon Text"/>
    <w:basedOn w:val="Normal"/>
    <w:link w:val="BalloonTextChar"/>
    <w:rsid w:val="00A652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5216"/>
    <w:rPr>
      <w:rFonts w:ascii="Tahoma" w:eastAsia="MS Mincho" w:hAnsi="Tahoma" w:cs="Tahoma"/>
      <w:sz w:val="16"/>
      <w:szCs w:val="16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10C"/>
    <w:pPr>
      <w:spacing w:after="160"/>
    </w:pPr>
    <w:rPr>
      <w:rFonts w:asciiTheme="minorHAnsi" w:eastAsiaTheme="minorHAnsi" w:hAnsi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210C"/>
    <w:rPr>
      <w:rFonts w:ascii="Calibri" w:eastAsiaTheme="minorEastAsia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rsid w:val="00A652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65216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A652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65216"/>
    <w:rPr>
      <w:rFonts w:ascii="Times New Roman" w:eastAsia="MS Mincho" w:hAnsi="Times New Roman"/>
      <w:szCs w:val="24"/>
      <w:lang w:val="en-GB" w:eastAsia="zh-CN"/>
    </w:rPr>
  </w:style>
  <w:style w:type="paragraph" w:customStyle="1" w:styleId="IPPHeader">
    <w:name w:val="IPP Header"/>
    <w:basedOn w:val="Normal"/>
    <w:qFormat/>
    <w:rsid w:val="00A6521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styleId="PageNumber">
    <w:name w:val="page number"/>
    <w:rsid w:val="00A65216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A6521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A6521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A65216"/>
    <w:rPr>
      <w:rFonts w:ascii="Courier" w:eastAsia="Times" w:hAnsi="Courier"/>
      <w:sz w:val="21"/>
      <w:szCs w:val="21"/>
      <w:lang w:val="en-AU" w:eastAsia="zh-CN"/>
    </w:rPr>
  </w:style>
  <w:style w:type="character" w:customStyle="1" w:styleId="normaltextrun">
    <w:name w:val="normaltextrun"/>
    <w:basedOn w:val="DefaultParagraphFont"/>
    <w:rsid w:val="00233965"/>
  </w:style>
  <w:style w:type="character" w:customStyle="1" w:styleId="eop">
    <w:name w:val="eop"/>
    <w:basedOn w:val="DefaultParagraphFont"/>
    <w:rsid w:val="00233965"/>
  </w:style>
  <w:style w:type="character" w:styleId="Hyperlink">
    <w:name w:val="Hyperlink"/>
    <w:basedOn w:val="DefaultParagraphFont"/>
    <w:uiPriority w:val="99"/>
    <w:unhideWhenUsed/>
    <w:rsid w:val="00740852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A65216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A65216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A65216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A6521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65216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A65216"/>
    <w:rPr>
      <w:vertAlign w:val="superscript"/>
    </w:rPr>
  </w:style>
  <w:style w:type="paragraph" w:customStyle="1" w:styleId="Style">
    <w:name w:val="Style"/>
    <w:basedOn w:val="Footer"/>
    <w:autoRedefine/>
    <w:qFormat/>
    <w:rsid w:val="00A6521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A6521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A65216"/>
    <w:pPr>
      <w:spacing w:after="240"/>
    </w:pPr>
    <w:rPr>
      <w:sz w:val="24"/>
    </w:rPr>
  </w:style>
  <w:style w:type="table" w:styleId="TableGrid">
    <w:name w:val="Table Grid"/>
    <w:basedOn w:val="TableNormal"/>
    <w:rsid w:val="00A65216"/>
    <w:pPr>
      <w:spacing w:after="200" w:line="276" w:lineRule="auto"/>
    </w:pPr>
    <w:rPr>
      <w:rFonts w:eastAsiaTheme="minorHAns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A65216"/>
    <w:pPr>
      <w:numPr>
        <w:numId w:val="1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A65216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A6521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A6521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A65216"/>
    <w:pPr>
      <w:spacing w:after="180"/>
    </w:pPr>
  </w:style>
  <w:style w:type="paragraph" w:customStyle="1" w:styleId="IPPFootnote">
    <w:name w:val="IPP Footnote"/>
    <w:basedOn w:val="IPPArialFootnote"/>
    <w:qFormat/>
    <w:rsid w:val="00A6521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A6521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A6521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A65216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A6521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A6521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A6521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A6521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A65216"/>
    <w:pPr>
      <w:numPr>
        <w:numId w:val="2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A65216"/>
    <w:pPr>
      <w:numPr>
        <w:numId w:val="16"/>
      </w:numPr>
    </w:pPr>
  </w:style>
  <w:style w:type="character" w:customStyle="1" w:styleId="IPPNormalstrikethrough">
    <w:name w:val="IPP Normal strikethrough"/>
    <w:rsid w:val="00A6521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A6521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A6521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A6521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A65216"/>
    <w:pPr>
      <w:numPr>
        <w:numId w:val="14"/>
      </w:numPr>
    </w:pPr>
  </w:style>
  <w:style w:type="paragraph" w:customStyle="1" w:styleId="IPPNormalCloseSpace">
    <w:name w:val="IPP NormalCloseSpace"/>
    <w:basedOn w:val="Normal"/>
    <w:qFormat/>
    <w:rsid w:val="00A6521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A6521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A6521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A6521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A6521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A6521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A6521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A6521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A6521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A6521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A6521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A6521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A6521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A6521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A6521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A65216"/>
    <w:pPr>
      <w:numPr>
        <w:numId w:val="11"/>
      </w:numPr>
      <w:jc w:val="left"/>
    </w:pPr>
  </w:style>
  <w:style w:type="paragraph" w:customStyle="1" w:styleId="IPPLetterListIndent">
    <w:name w:val="IPP LetterList Indent"/>
    <w:basedOn w:val="IPPLetterList"/>
    <w:qFormat/>
    <w:rsid w:val="00A65216"/>
    <w:pPr>
      <w:numPr>
        <w:numId w:val="12"/>
      </w:numPr>
    </w:pPr>
  </w:style>
  <w:style w:type="paragraph" w:customStyle="1" w:styleId="IPPFooterLandscape">
    <w:name w:val="IPP Footer Landscape"/>
    <w:basedOn w:val="IPPHeaderlandscape"/>
    <w:qFormat/>
    <w:rsid w:val="00A6521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A6521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A6521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A65216"/>
    <w:pPr>
      <w:numPr>
        <w:numId w:val="17"/>
      </w:numPr>
    </w:pPr>
  </w:style>
  <w:style w:type="paragraph" w:customStyle="1" w:styleId="IPPHdg2Num">
    <w:name w:val="IPP Hdg2Num"/>
    <w:basedOn w:val="IPPHeading2"/>
    <w:next w:val="IPPNormal"/>
    <w:qFormat/>
    <w:rsid w:val="00A65216"/>
    <w:pPr>
      <w:numPr>
        <w:ilvl w:val="1"/>
        <w:numId w:val="18"/>
      </w:numPr>
    </w:pPr>
  </w:style>
  <w:style w:type="paragraph" w:customStyle="1" w:styleId="IPPNumberedList">
    <w:name w:val="IPP NumberedList"/>
    <w:basedOn w:val="IPPBullet1"/>
    <w:qFormat/>
    <w:rsid w:val="00A65216"/>
    <w:pPr>
      <w:numPr>
        <w:numId w:val="26"/>
      </w:numPr>
    </w:pPr>
  </w:style>
  <w:style w:type="character" w:styleId="Strong">
    <w:name w:val="Strong"/>
    <w:basedOn w:val="DefaultParagraphFont"/>
    <w:qFormat/>
    <w:rsid w:val="00A65216"/>
    <w:rPr>
      <w:b/>
      <w:bCs/>
    </w:rPr>
  </w:style>
  <w:style w:type="paragraph" w:customStyle="1" w:styleId="IPPParagraphnumbering">
    <w:name w:val="IPP Paragraph numbering"/>
    <w:basedOn w:val="IPPNormal"/>
    <w:qFormat/>
    <w:rsid w:val="00A65216"/>
    <w:pPr>
      <w:numPr>
        <w:numId w:val="2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A65216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A65216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A65216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A65216"/>
    <w:rPr>
      <w:rFonts w:ascii="Times New Roman" w:eastAsia="Times" w:hAnsi="Times New Roman"/>
      <w:szCs w:val="24"/>
      <w:lang w:val="en-GB" w:eastAsia="zh-CN"/>
    </w:rPr>
  </w:style>
  <w:style w:type="paragraph" w:styleId="Revision">
    <w:name w:val="Revision"/>
    <w:hidden/>
    <w:uiPriority w:val="99"/>
    <w:semiHidden/>
    <w:rsid w:val="00E74ED3"/>
    <w:pPr>
      <w:spacing w:after="0" w:line="240" w:lineRule="auto"/>
    </w:pPr>
    <w:rPr>
      <w:rFonts w:ascii="Times New Roman" w:eastAsia="MS Mincho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7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4f277465bfd0426f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90720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RA\Desktop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4" ma:contentTypeDescription="Create a new document." ma:contentTypeScope="" ma:versionID="7caade6bc34f6eab311d2a8416bd1814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283ec2fb86a65801c49b9cefad71e3e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AD9E8-7281-4925-9AE4-60E0DDB97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F1452E-EB84-4E73-9F4C-D97C606E4B3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a6feb38-a85a-45e8-92e9-814486bbe375"/>
    <ds:schemaRef ds:uri="http://purl.org/dc/elements/1.1/"/>
    <ds:schemaRef ds:uri="http://schemas.microsoft.com/office/2006/metadata/properties"/>
    <ds:schemaRef ds:uri="a05d7f75-f42e-4288-8809-604fd4d9691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EC46634-58A8-4648-929E-A5A3EC1B41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BC6A67-9BC2-459B-B039-84494394E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3</TotalTime>
  <Pages>1</Pages>
  <Words>192</Words>
  <Characters>1099</Characters>
  <Application>Microsoft Office Word</Application>
  <DocSecurity>0</DocSecurity>
  <Lines>9</Lines>
  <Paragraphs>2</Paragraphs>
  <ScaleCrop>false</ScaleCrop>
  <Company>FAO of the UN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Brunel, Sarah (AGDI)</dc:creator>
  <cp:keywords/>
  <dc:description/>
  <cp:lastModifiedBy>Cassin, Aoife (NSP)</cp:lastModifiedBy>
  <cp:revision>31</cp:revision>
  <cp:lastPrinted>2021-06-16T06:14:00Z</cp:lastPrinted>
  <dcterms:created xsi:type="dcterms:W3CDTF">2022-03-09T11:06:00Z</dcterms:created>
  <dcterms:modified xsi:type="dcterms:W3CDTF">2022-04-25T10:32:00Z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