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0509A" w14:textId="77777777" w:rsidR="0029695F" w:rsidRDefault="00D625AD" w:rsidP="00AA0A80">
      <w:pPr>
        <w:pStyle w:val="IPPHeadSection"/>
        <w:spacing w:before="0" w:after="0"/>
        <w:ind w:left="850" w:hanging="850"/>
        <w:jc w:val="center"/>
      </w:pPr>
      <w:r>
        <w:t>Commission on Phytosanitary Measures:</w:t>
      </w:r>
    </w:p>
    <w:p w14:paraId="5C011828" w14:textId="77777777" w:rsidR="00D625AD" w:rsidRDefault="00D625AD" w:rsidP="00AA0A80">
      <w:pPr>
        <w:pStyle w:val="IPPHeadSection"/>
        <w:spacing w:before="0" w:after="0"/>
        <w:ind w:left="850" w:hanging="850"/>
        <w:jc w:val="center"/>
      </w:pPr>
      <w:r>
        <w:t>Bureau Meeting</w:t>
      </w:r>
      <w:r w:rsidR="001F1589">
        <w:t xml:space="preserve"> </w:t>
      </w:r>
      <w:r w:rsidR="002C7FE5">
        <w:t>-</w:t>
      </w:r>
      <w:r w:rsidR="002C7FE5" w:rsidRPr="002C7FE5">
        <w:t xml:space="preserve"> Teleconference</w:t>
      </w:r>
    </w:p>
    <w:p w14:paraId="3108AC3F" w14:textId="77777777" w:rsidR="00F253AD" w:rsidRPr="00AA0A80" w:rsidRDefault="00F253AD" w:rsidP="00AA0A80">
      <w:pPr>
        <w:keepNext/>
        <w:tabs>
          <w:tab w:val="left" w:pos="0"/>
          <w:tab w:val="left" w:pos="8199"/>
        </w:tabs>
        <w:spacing w:beforeLines="25" w:before="60" w:afterLines="25" w:after="60"/>
        <w:jc w:val="center"/>
        <w:outlineLvl w:val="0"/>
        <w:rPr>
          <w:rFonts w:eastAsia="MS Mincho"/>
          <w:b/>
          <w:i/>
          <w:lang w:eastAsia="zh-CN"/>
        </w:rPr>
      </w:pPr>
      <w:r w:rsidRPr="00AA0A80">
        <w:rPr>
          <w:b/>
          <w:caps/>
          <w:smallCaps/>
          <w:sz w:val="28"/>
          <w:szCs w:val="28"/>
          <w:lang w:val="pt-BR"/>
        </w:rPr>
        <w:t>Documents List</w:t>
      </w:r>
    </w:p>
    <w:p w14:paraId="34C4AE13" w14:textId="1A7C56CD" w:rsidR="002430FB" w:rsidRPr="00A62A0E" w:rsidRDefault="00D45F91" w:rsidP="598E0C4D">
      <w:pPr>
        <w:tabs>
          <w:tab w:val="center" w:pos="4535"/>
          <w:tab w:val="left" w:pos="7012"/>
          <w:tab w:val="left" w:pos="7401"/>
        </w:tabs>
        <w:spacing w:after="180"/>
        <w:jc w:val="left"/>
        <w:outlineLvl w:val="0"/>
        <w:rPr>
          <w:i/>
          <w:iCs/>
        </w:rPr>
      </w:pPr>
      <w:r>
        <w:rPr>
          <w:i/>
          <w:iCs/>
          <w:szCs w:val="22"/>
        </w:rPr>
        <w:tab/>
      </w:r>
      <w:r w:rsidR="0029695F" w:rsidRPr="598E0C4D">
        <w:rPr>
          <w:i/>
          <w:iCs/>
        </w:rPr>
        <w:t>(Updated</w:t>
      </w:r>
      <w:r w:rsidR="00D625AD" w:rsidRPr="598E0C4D">
        <w:rPr>
          <w:i/>
          <w:iCs/>
        </w:rPr>
        <w:t xml:space="preserve"> </w:t>
      </w:r>
      <w:r w:rsidR="00B75CF3" w:rsidRPr="598E0C4D">
        <w:rPr>
          <w:i/>
          <w:iCs/>
        </w:rPr>
        <w:t>20</w:t>
      </w:r>
      <w:r w:rsidR="000C5F49" w:rsidRPr="598E0C4D">
        <w:rPr>
          <w:i/>
          <w:iCs/>
        </w:rPr>
        <w:t>2</w:t>
      </w:r>
      <w:r w:rsidR="00463DC8" w:rsidRPr="598E0C4D">
        <w:rPr>
          <w:i/>
          <w:iCs/>
        </w:rPr>
        <w:t>2</w:t>
      </w:r>
      <w:r w:rsidR="00D625AD" w:rsidRPr="598E0C4D">
        <w:rPr>
          <w:i/>
          <w:iCs/>
        </w:rPr>
        <w:t>-</w:t>
      </w:r>
      <w:r w:rsidR="00463DC8" w:rsidRPr="598E0C4D">
        <w:rPr>
          <w:i/>
          <w:iCs/>
        </w:rPr>
        <w:t>0</w:t>
      </w:r>
      <w:r w:rsidR="007477E4" w:rsidRPr="598E0C4D">
        <w:rPr>
          <w:i/>
          <w:iCs/>
        </w:rPr>
        <w:t>4</w:t>
      </w:r>
      <w:r w:rsidR="00D625AD" w:rsidRPr="598E0C4D">
        <w:rPr>
          <w:i/>
          <w:iCs/>
        </w:rPr>
        <w:t>-</w:t>
      </w:r>
      <w:r w:rsidR="006E0540">
        <w:rPr>
          <w:i/>
          <w:iCs/>
        </w:rPr>
        <w:t>25</w:t>
      </w:r>
      <w:r w:rsidR="002430FB" w:rsidRPr="598E0C4D">
        <w:rPr>
          <w:i/>
          <w:iCs/>
        </w:rPr>
        <w:t>)</w:t>
      </w:r>
      <w:r>
        <w:rPr>
          <w:i/>
          <w:iCs/>
          <w:szCs w:val="22"/>
        </w:rPr>
        <w:tab/>
      </w:r>
      <w:r w:rsidR="005A651D">
        <w:rPr>
          <w:i/>
          <w:iCs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17"/>
        <w:gridCol w:w="1063"/>
        <w:gridCol w:w="3996"/>
        <w:gridCol w:w="1585"/>
      </w:tblGrid>
      <w:tr w:rsidR="00552CA8" w:rsidRPr="000854CE" w14:paraId="7A788AFA" w14:textId="77777777" w:rsidTr="598E0C4D">
        <w:trPr>
          <w:cantSplit/>
          <w:tblHeader/>
          <w:jc w:val="center"/>
        </w:trPr>
        <w:tc>
          <w:tcPr>
            <w:tcW w:w="2417" w:type="dxa"/>
            <w:shd w:val="clear" w:color="auto" w:fill="000000" w:themeFill="text1"/>
          </w:tcPr>
          <w:p w14:paraId="7856E9CA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1063" w:type="dxa"/>
            <w:shd w:val="clear" w:color="auto" w:fill="000000" w:themeFill="text1"/>
          </w:tcPr>
          <w:p w14:paraId="3953D0E3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996" w:type="dxa"/>
            <w:shd w:val="clear" w:color="auto" w:fill="000000" w:themeFill="text1"/>
          </w:tcPr>
          <w:p w14:paraId="5F815A85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585" w:type="dxa"/>
            <w:shd w:val="clear" w:color="auto" w:fill="000000" w:themeFill="text1"/>
          </w:tcPr>
          <w:p w14:paraId="007A9A27" w14:textId="77777777" w:rsidR="00ED086F" w:rsidRPr="000854CE" w:rsidRDefault="00ED086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65FCB" w:rsidRPr="000854CE" w14:paraId="479CA139" w14:textId="77777777" w:rsidTr="598E0C4D">
        <w:trPr>
          <w:cantSplit/>
          <w:jc w:val="center"/>
        </w:trPr>
        <w:tc>
          <w:tcPr>
            <w:tcW w:w="2417" w:type="dxa"/>
          </w:tcPr>
          <w:p w14:paraId="7D789D97" w14:textId="177216BD" w:rsidR="00365FCB" w:rsidRPr="000854CE" w:rsidRDefault="00365FCB" w:rsidP="007477E4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C5B06">
              <w:rPr>
                <w:rFonts w:ascii="Arial" w:hAnsi="Arial" w:cs="Arial"/>
                <w:sz w:val="18"/>
                <w:szCs w:val="18"/>
              </w:rPr>
              <w:t>_Bureau_202</w:t>
            </w:r>
            <w:r w:rsidR="00463DC8">
              <w:rPr>
                <w:rFonts w:ascii="Arial" w:hAnsi="Arial" w:cs="Arial"/>
                <w:sz w:val="18"/>
                <w:szCs w:val="18"/>
              </w:rPr>
              <w:t>2</w:t>
            </w:r>
            <w:r w:rsidRPr="000060C5">
              <w:rPr>
                <w:rFonts w:ascii="Arial" w:hAnsi="Arial" w:cs="Arial"/>
                <w:sz w:val="18"/>
                <w:szCs w:val="18"/>
              </w:rPr>
              <w:t>_</w:t>
            </w:r>
            <w:r w:rsidR="007477E4">
              <w:rPr>
                <w:rFonts w:ascii="Arial" w:hAnsi="Arial" w:cs="Arial"/>
                <w:sz w:val="18"/>
                <w:szCs w:val="18"/>
              </w:rPr>
              <w:t>Apr</w:t>
            </w:r>
            <w:r w:rsidRPr="000060C5">
              <w:rPr>
                <w:rFonts w:ascii="Arial" w:hAnsi="Arial" w:cs="Arial"/>
                <w:sz w:val="18"/>
                <w:szCs w:val="18"/>
              </w:rPr>
              <w:t>_Tel</w:t>
            </w:r>
          </w:p>
        </w:tc>
        <w:tc>
          <w:tcPr>
            <w:tcW w:w="1063" w:type="dxa"/>
          </w:tcPr>
          <w:p w14:paraId="1742B081" w14:textId="6253082A" w:rsidR="00365FCB" w:rsidRPr="000854CE" w:rsidRDefault="00365FCB" w:rsidP="00365FCB">
            <w:pPr>
              <w:pStyle w:val="IPPArial"/>
              <w:jc w:val="center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3</w:t>
            </w:r>
          </w:p>
        </w:tc>
        <w:tc>
          <w:tcPr>
            <w:tcW w:w="3996" w:type="dxa"/>
          </w:tcPr>
          <w:p w14:paraId="5949C329" w14:textId="77777777" w:rsidR="00365FCB" w:rsidRDefault="00365FCB" w:rsidP="00365FCB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Agenda</w:t>
            </w:r>
          </w:p>
          <w:p w14:paraId="747A0812" w14:textId="70E611FB" w:rsidR="00C04AC0" w:rsidRPr="000854CE" w:rsidRDefault="00C04AC0" w:rsidP="006F41F6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1585" w:type="dxa"/>
          </w:tcPr>
          <w:p w14:paraId="0894981F" w14:textId="2A212116" w:rsidR="00365FCB" w:rsidRPr="006E0540" w:rsidRDefault="006E0540" w:rsidP="006E0540">
            <w:pPr>
              <w:rPr>
                <w:rFonts w:ascii="Arial" w:hAnsi="Arial" w:cs="Arial"/>
                <w:sz w:val="18"/>
                <w:szCs w:val="18"/>
              </w:rPr>
            </w:pPr>
            <w:r w:rsidRPr="006E0540">
              <w:rPr>
                <w:rFonts w:ascii="Arial" w:hAnsi="Arial" w:cs="Arial"/>
                <w:iCs/>
                <w:sz w:val="18"/>
              </w:rPr>
              <w:t>25-04-2022</w:t>
            </w:r>
          </w:p>
        </w:tc>
      </w:tr>
      <w:tr w:rsidR="006F41F6" w:rsidRPr="000854CE" w14:paraId="38F03F65" w14:textId="77777777" w:rsidTr="598E0C4D">
        <w:trPr>
          <w:cantSplit/>
          <w:jc w:val="center"/>
        </w:trPr>
        <w:tc>
          <w:tcPr>
            <w:tcW w:w="2417" w:type="dxa"/>
          </w:tcPr>
          <w:p w14:paraId="5EE1D7E1" w14:textId="6E3FEBAA" w:rsidR="006F41F6" w:rsidRPr="000854CE" w:rsidRDefault="006F41F6" w:rsidP="007477E4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2_Bureau_2022</w:t>
            </w:r>
            <w:r w:rsidRPr="000060C5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77E4">
              <w:rPr>
                <w:rFonts w:ascii="Arial" w:hAnsi="Arial" w:cs="Arial"/>
                <w:sz w:val="18"/>
                <w:szCs w:val="18"/>
              </w:rPr>
              <w:t>Apr</w:t>
            </w:r>
            <w:r w:rsidRPr="000060C5">
              <w:rPr>
                <w:rFonts w:ascii="Arial" w:hAnsi="Arial" w:cs="Arial"/>
                <w:sz w:val="18"/>
                <w:szCs w:val="18"/>
              </w:rPr>
              <w:t>_Tel</w:t>
            </w:r>
          </w:p>
        </w:tc>
        <w:tc>
          <w:tcPr>
            <w:tcW w:w="1063" w:type="dxa"/>
          </w:tcPr>
          <w:p w14:paraId="1923BA38" w14:textId="619B9940" w:rsidR="006F41F6" w:rsidRPr="000854CE" w:rsidRDefault="006F41F6" w:rsidP="006F41F6">
            <w:pPr>
              <w:pStyle w:val="IPPArial"/>
              <w:jc w:val="center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2.1</w:t>
            </w:r>
          </w:p>
        </w:tc>
        <w:tc>
          <w:tcPr>
            <w:tcW w:w="3996" w:type="dxa"/>
          </w:tcPr>
          <w:p w14:paraId="693A9A71" w14:textId="77777777" w:rsidR="006F41F6" w:rsidRDefault="006F41F6" w:rsidP="006F41F6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 xml:space="preserve">Documents List </w:t>
            </w:r>
          </w:p>
          <w:p w14:paraId="0AABA3E7" w14:textId="5E05F104" w:rsidR="006F41F6" w:rsidRPr="000854CE" w:rsidRDefault="006F41F6" w:rsidP="006F41F6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1585" w:type="dxa"/>
          </w:tcPr>
          <w:p w14:paraId="75BB992D" w14:textId="7FA35536" w:rsidR="006F41F6" w:rsidRPr="006E0540" w:rsidRDefault="006E0540" w:rsidP="006F41F6">
            <w:pPr>
              <w:rPr>
                <w:rFonts w:ascii="Arial" w:hAnsi="Arial" w:cs="Arial"/>
                <w:sz w:val="18"/>
              </w:rPr>
            </w:pPr>
            <w:r w:rsidRPr="006E0540">
              <w:rPr>
                <w:rFonts w:ascii="Arial" w:hAnsi="Arial" w:cs="Arial"/>
                <w:iCs/>
                <w:sz w:val="18"/>
              </w:rPr>
              <w:t>25-04-2022</w:t>
            </w:r>
          </w:p>
        </w:tc>
      </w:tr>
      <w:tr w:rsidR="006F41F6" w:rsidRPr="000854CE" w14:paraId="7E650F39" w14:textId="77777777" w:rsidTr="598E0C4D">
        <w:trPr>
          <w:cantSplit/>
          <w:jc w:val="center"/>
        </w:trPr>
        <w:tc>
          <w:tcPr>
            <w:tcW w:w="2417" w:type="dxa"/>
          </w:tcPr>
          <w:p w14:paraId="73BCDCD5" w14:textId="4FA23B24" w:rsidR="006F41F6" w:rsidRPr="000854CE" w:rsidRDefault="006F41F6" w:rsidP="007477E4">
            <w:pPr>
              <w:rPr>
                <w:rFonts w:ascii="Arial" w:hAnsi="Arial" w:cs="Arial"/>
                <w:sz w:val="18"/>
                <w:szCs w:val="18"/>
              </w:rPr>
            </w:pPr>
            <w:r w:rsidRPr="000060C5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3_Bureau_2022</w:t>
            </w:r>
            <w:r w:rsidRPr="000060C5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77E4">
              <w:rPr>
                <w:rFonts w:ascii="Arial" w:hAnsi="Arial" w:cs="Arial"/>
                <w:sz w:val="18"/>
                <w:szCs w:val="18"/>
              </w:rPr>
              <w:t>Apr</w:t>
            </w:r>
            <w:r w:rsidRPr="000060C5">
              <w:rPr>
                <w:rFonts w:ascii="Arial" w:hAnsi="Arial" w:cs="Arial"/>
                <w:sz w:val="18"/>
                <w:szCs w:val="18"/>
              </w:rPr>
              <w:t>_Tel</w:t>
            </w:r>
          </w:p>
        </w:tc>
        <w:tc>
          <w:tcPr>
            <w:tcW w:w="1063" w:type="dxa"/>
          </w:tcPr>
          <w:p w14:paraId="2F70BABC" w14:textId="5BE2024A" w:rsidR="006F41F6" w:rsidRPr="000854CE" w:rsidRDefault="006F41F6" w:rsidP="006F41F6">
            <w:pPr>
              <w:pStyle w:val="IPPArial"/>
              <w:jc w:val="center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2.2</w:t>
            </w:r>
          </w:p>
        </w:tc>
        <w:tc>
          <w:tcPr>
            <w:tcW w:w="3996" w:type="dxa"/>
          </w:tcPr>
          <w:p w14:paraId="50FF35F1" w14:textId="77777777" w:rsidR="006F41F6" w:rsidRDefault="006F41F6" w:rsidP="006F41F6">
            <w:pPr>
              <w:pStyle w:val="IPPArial"/>
              <w:jc w:val="left"/>
              <w:rPr>
                <w:rFonts w:cs="Arial"/>
                <w:szCs w:val="18"/>
              </w:rPr>
            </w:pPr>
            <w:r w:rsidRPr="000854CE">
              <w:rPr>
                <w:rFonts w:cs="Arial"/>
                <w:szCs w:val="18"/>
              </w:rPr>
              <w:t>Participants List</w:t>
            </w:r>
          </w:p>
          <w:p w14:paraId="12B892BF" w14:textId="4132E1CE" w:rsidR="006F41F6" w:rsidRPr="000854CE" w:rsidRDefault="006F41F6" w:rsidP="006F41F6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1585" w:type="dxa"/>
          </w:tcPr>
          <w:p w14:paraId="4DE251B3" w14:textId="32ED783B" w:rsidR="006F41F6" w:rsidRPr="006E0540" w:rsidRDefault="006E0540" w:rsidP="006F41F6">
            <w:pPr>
              <w:rPr>
                <w:rFonts w:ascii="Arial" w:hAnsi="Arial" w:cs="Arial"/>
                <w:sz w:val="18"/>
              </w:rPr>
            </w:pPr>
            <w:r w:rsidRPr="006E0540">
              <w:rPr>
                <w:rFonts w:ascii="Arial" w:hAnsi="Arial" w:cs="Arial"/>
                <w:iCs/>
                <w:sz w:val="18"/>
              </w:rPr>
              <w:t>25-04-2022</w:t>
            </w:r>
          </w:p>
        </w:tc>
      </w:tr>
      <w:tr w:rsidR="006F41F6" w:rsidRPr="000854CE" w14:paraId="6A1ED2D0" w14:textId="77777777" w:rsidTr="598E0C4D">
        <w:trPr>
          <w:cantSplit/>
          <w:trHeight w:val="266"/>
          <w:jc w:val="center"/>
        </w:trPr>
        <w:tc>
          <w:tcPr>
            <w:tcW w:w="2417" w:type="dxa"/>
          </w:tcPr>
          <w:p w14:paraId="5B890A51" w14:textId="0F982FF4" w:rsidR="006F41F6" w:rsidRPr="000060C5" w:rsidRDefault="006F41F6" w:rsidP="598E0C4D">
            <w:pPr>
              <w:rPr>
                <w:rFonts w:ascii="Arial" w:hAnsi="Arial" w:cs="Arial"/>
                <w:sz w:val="18"/>
                <w:szCs w:val="18"/>
              </w:rPr>
            </w:pPr>
            <w:r w:rsidRPr="598E0C4D">
              <w:rPr>
                <w:rFonts w:ascii="Arial" w:hAnsi="Arial" w:cs="Arial"/>
                <w:sz w:val="18"/>
                <w:szCs w:val="18"/>
              </w:rPr>
              <w:t xml:space="preserve">04_Bureau_2022_ </w:t>
            </w:r>
            <w:r w:rsidR="007477E4" w:rsidRPr="598E0C4D">
              <w:rPr>
                <w:rFonts w:ascii="Arial" w:hAnsi="Arial" w:cs="Arial"/>
                <w:sz w:val="18"/>
                <w:szCs w:val="18"/>
              </w:rPr>
              <w:t>Apr</w:t>
            </w:r>
            <w:r w:rsidRPr="598E0C4D">
              <w:rPr>
                <w:rFonts w:ascii="Arial" w:hAnsi="Arial" w:cs="Arial"/>
                <w:sz w:val="18"/>
                <w:szCs w:val="18"/>
              </w:rPr>
              <w:t>_Tel</w:t>
            </w:r>
          </w:p>
          <w:p w14:paraId="0605FDB0" w14:textId="3EEE0848" w:rsidR="006F41F6" w:rsidRPr="000060C5" w:rsidRDefault="006F41F6" w:rsidP="598E0C4D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063" w:type="dxa"/>
          </w:tcPr>
          <w:p w14:paraId="2EE205B5" w14:textId="6A25E40B" w:rsidR="006F41F6" w:rsidRPr="000854CE" w:rsidRDefault="006E0540" w:rsidP="598E0C4D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4.2</w:t>
            </w:r>
          </w:p>
        </w:tc>
        <w:tc>
          <w:tcPr>
            <w:tcW w:w="3996" w:type="dxa"/>
          </w:tcPr>
          <w:p w14:paraId="3001B025" w14:textId="1E1A30E1" w:rsidR="006F41F6" w:rsidRPr="000854CE" w:rsidRDefault="598E0C4D" w:rsidP="598E0C4D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98E0C4D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Discussion on CPM Focus Group on Pest Outbreaks Alert and Response Systems (POARS)</w:t>
            </w:r>
          </w:p>
        </w:tc>
        <w:tc>
          <w:tcPr>
            <w:tcW w:w="1585" w:type="dxa"/>
          </w:tcPr>
          <w:p w14:paraId="4BCF488B" w14:textId="270034B3" w:rsidR="006F41F6" w:rsidRPr="006E0540" w:rsidRDefault="006E0540" w:rsidP="006F41F6">
            <w:pPr>
              <w:rPr>
                <w:rFonts w:ascii="Arial" w:hAnsi="Arial" w:cs="Arial"/>
                <w:sz w:val="18"/>
              </w:rPr>
            </w:pPr>
            <w:r w:rsidRPr="006E0540">
              <w:rPr>
                <w:rFonts w:ascii="Arial" w:hAnsi="Arial" w:cs="Arial"/>
                <w:iCs/>
                <w:sz w:val="18"/>
              </w:rPr>
              <w:t>25-04-2022</w:t>
            </w:r>
          </w:p>
        </w:tc>
      </w:tr>
      <w:tr w:rsidR="006E0540" w:rsidRPr="000854CE" w14:paraId="3CA6B58D" w14:textId="77777777" w:rsidTr="598E0C4D">
        <w:trPr>
          <w:cantSplit/>
          <w:trHeight w:val="266"/>
          <w:jc w:val="center"/>
        </w:trPr>
        <w:tc>
          <w:tcPr>
            <w:tcW w:w="2417" w:type="dxa"/>
          </w:tcPr>
          <w:p w14:paraId="197F9589" w14:textId="00783052" w:rsidR="006E0540" w:rsidRPr="006E0540" w:rsidRDefault="006E0540" w:rsidP="006E054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5AD61A61">
              <w:rPr>
                <w:rFonts w:ascii="Arial" w:eastAsia="Times" w:hAnsi="Arial" w:cs="Arial"/>
                <w:sz w:val="18"/>
                <w:szCs w:val="18"/>
              </w:rPr>
              <w:t>0</w:t>
            </w:r>
            <w:r>
              <w:rPr>
                <w:rFonts w:ascii="Arial" w:eastAsia="Times" w:hAnsi="Arial" w:cs="Arial"/>
                <w:sz w:val="18"/>
                <w:szCs w:val="18"/>
              </w:rPr>
              <w:t>5</w:t>
            </w:r>
            <w:r w:rsidRPr="5AD61A61">
              <w:rPr>
                <w:rFonts w:ascii="Arial" w:eastAsia="Times" w:hAnsi="Arial" w:cs="Arial"/>
                <w:sz w:val="18"/>
                <w:szCs w:val="18"/>
              </w:rPr>
              <w:t>_Bureau_2022_Apr_Tel</w:t>
            </w:r>
          </w:p>
        </w:tc>
        <w:tc>
          <w:tcPr>
            <w:tcW w:w="1063" w:type="dxa"/>
          </w:tcPr>
          <w:p w14:paraId="4E986FBA" w14:textId="2B76509C" w:rsidR="006E0540" w:rsidRPr="598E0C4D" w:rsidRDefault="006E0540" w:rsidP="598E0C4D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996" w:type="dxa"/>
          </w:tcPr>
          <w:p w14:paraId="49030CEF" w14:textId="1B6D1460" w:rsidR="006E0540" w:rsidRPr="598E0C4D" w:rsidRDefault="006E0540" w:rsidP="598E0C4D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C33382">
              <w:rPr>
                <w:rFonts w:ascii="Arial" w:eastAsia="Arial" w:hAnsi="Arial" w:cs="Arial"/>
                <w:sz w:val="18"/>
                <w:szCs w:val="18"/>
              </w:rPr>
              <w:t>North America nomination for the vacant seat in CPM Focus Group on Communications</w:t>
            </w:r>
            <w:bookmarkStart w:id="0" w:name="_GoBack"/>
            <w:bookmarkEnd w:id="0"/>
          </w:p>
        </w:tc>
        <w:tc>
          <w:tcPr>
            <w:tcW w:w="1585" w:type="dxa"/>
          </w:tcPr>
          <w:p w14:paraId="151408EA" w14:textId="7288E4A9" w:rsidR="006E0540" w:rsidRPr="006E0540" w:rsidRDefault="006E0540" w:rsidP="006F41F6">
            <w:pPr>
              <w:rPr>
                <w:rFonts w:ascii="Arial" w:hAnsi="Arial" w:cs="Arial"/>
                <w:iCs/>
                <w:sz w:val="18"/>
              </w:rPr>
            </w:pPr>
            <w:r w:rsidRPr="006E0540">
              <w:rPr>
                <w:rFonts w:ascii="Arial" w:hAnsi="Arial" w:cs="Arial"/>
                <w:iCs/>
                <w:sz w:val="18"/>
              </w:rPr>
              <w:t>25-04-2022</w:t>
            </w:r>
          </w:p>
        </w:tc>
      </w:tr>
    </w:tbl>
    <w:p w14:paraId="6C53C6D0" w14:textId="77777777" w:rsidR="002A048C" w:rsidRDefault="002A048C" w:rsidP="002A048C"/>
    <w:p w14:paraId="64FF0B9A" w14:textId="77777777" w:rsidR="002430FB" w:rsidRPr="002A048C" w:rsidRDefault="002A048C" w:rsidP="002A048C">
      <w:pPr>
        <w:tabs>
          <w:tab w:val="left" w:pos="2470"/>
        </w:tabs>
      </w:pPr>
      <w:r>
        <w:tab/>
      </w:r>
    </w:p>
    <w:sectPr w:rsidR="002430FB" w:rsidRPr="002A048C" w:rsidSect="00A62A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E1BD9" w14:textId="77777777" w:rsidR="008F6EFF" w:rsidRDefault="008F6EFF">
      <w:r>
        <w:separator/>
      </w:r>
    </w:p>
  </w:endnote>
  <w:endnote w:type="continuationSeparator" w:id="0">
    <w:p w14:paraId="067F2F53" w14:textId="77777777" w:rsidR="008F6EFF" w:rsidRDefault="008F6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7502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50ABE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9C82B" w14:textId="1C0CCDF5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6E0540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6E0540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0EE70" w14:textId="77777777" w:rsidR="008F6EFF" w:rsidRDefault="008F6EFF">
      <w:r>
        <w:separator/>
      </w:r>
    </w:p>
  </w:footnote>
  <w:footnote w:type="continuationSeparator" w:id="0">
    <w:p w14:paraId="1D183035" w14:textId="77777777" w:rsidR="008F6EFF" w:rsidRDefault="008F6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B0E2C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FD361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8CB18" w14:textId="7184B5C8" w:rsidR="00FC5ADD" w:rsidRPr="00D45F91" w:rsidRDefault="006F41F6" w:rsidP="0029695F">
    <w:pPr>
      <w:pStyle w:val="IPPHeader"/>
      <w:rPr>
        <w:rFonts w:cs="Arial"/>
        <w:szCs w:val="18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30071228" wp14:editId="256F7711">
          <wp:simplePos x="0" y="0"/>
          <wp:positionH relativeFrom="column">
            <wp:posOffset>-27940</wp:posOffset>
          </wp:positionH>
          <wp:positionV relativeFrom="paragraph">
            <wp:posOffset>56727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323B2DA6" wp14:editId="0DF210DD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ADD" w:rsidRPr="00D45F91">
      <w:rPr>
        <w:rFonts w:cs="Arial"/>
        <w:szCs w:val="18"/>
        <w:lang w:val="fr-FR"/>
      </w:rPr>
      <w:tab/>
      <w:t>International Plant Protection Convention</w:t>
    </w:r>
    <w:r w:rsidR="00FC5ADD" w:rsidRPr="00D45F91">
      <w:rPr>
        <w:rFonts w:cs="Arial"/>
        <w:szCs w:val="18"/>
        <w:lang w:val="fr-FR"/>
      </w:rPr>
      <w:tab/>
    </w:r>
    <w:r w:rsidR="005A49B9">
      <w:t>0</w:t>
    </w:r>
    <w:r w:rsidR="001F1589">
      <w:t>2</w:t>
    </w:r>
    <w:r w:rsidR="005A49B9">
      <w:t>_Bureau_202</w:t>
    </w:r>
    <w:r w:rsidR="000C5F49">
      <w:t>1</w:t>
    </w:r>
    <w:r w:rsidR="005A49B9">
      <w:t>_</w:t>
    </w:r>
    <w:r w:rsidR="007477E4">
      <w:t>Apr</w:t>
    </w:r>
    <w:r w:rsidR="00F72DE7">
      <w:t>_</w:t>
    </w:r>
    <w:r w:rsidR="005A49B9">
      <w:t>Tel</w:t>
    </w:r>
    <w:r w:rsidR="00F72DE7" w:rsidRPr="00D45F91">
      <w:rPr>
        <w:rFonts w:cs="Arial"/>
        <w:szCs w:val="18"/>
        <w:lang w:val="fr-FR"/>
      </w:rPr>
      <w:t xml:space="preserve"> </w:t>
    </w:r>
    <w:r w:rsidR="0029695F" w:rsidRPr="00D45F91">
      <w:rPr>
        <w:rFonts w:cs="Arial"/>
        <w:szCs w:val="18"/>
        <w:lang w:val="fr-FR"/>
      </w:rPr>
      <w:br/>
    </w:r>
    <w:r w:rsidR="00FC5ADD" w:rsidRPr="00D45F91">
      <w:rPr>
        <w:rFonts w:cs="Arial"/>
        <w:szCs w:val="18"/>
        <w:lang w:val="fr-FR"/>
      </w:rPr>
      <w:tab/>
    </w:r>
    <w:r w:rsidR="00FC5ADD" w:rsidRPr="00D45F91">
      <w:rPr>
        <w:rFonts w:cs="Arial"/>
        <w:i/>
        <w:iCs/>
        <w:szCs w:val="18"/>
        <w:lang w:val="fr-FR"/>
      </w:rPr>
      <w:t>Documents List</w:t>
    </w:r>
    <w:r w:rsidR="00FC5ADD" w:rsidRPr="00D45F91">
      <w:rPr>
        <w:rFonts w:cs="Arial"/>
        <w:i/>
        <w:iCs/>
        <w:szCs w:val="18"/>
        <w:lang w:val="fr-FR"/>
      </w:rPr>
      <w:tab/>
      <w:t xml:space="preserve">Agenda item: </w:t>
    </w:r>
    <w:r w:rsidR="004B5269" w:rsidRPr="00D45F91">
      <w:rPr>
        <w:rFonts w:cs="Arial"/>
        <w:i/>
        <w:iCs/>
        <w:szCs w:val="18"/>
        <w:lang w:val="fr-FR"/>
      </w:rPr>
      <w:t>0</w:t>
    </w:r>
    <w:r w:rsidR="005A49B9">
      <w:rPr>
        <w:rFonts w:cs="Arial"/>
        <w:i/>
        <w:iCs/>
        <w:szCs w:val="18"/>
        <w:lang w:val="fr-FR"/>
      </w:rPr>
      <w:t>2</w:t>
    </w:r>
    <w:r w:rsidR="00ED086F" w:rsidRPr="00D45F91">
      <w:rPr>
        <w:rFonts w:cs="Arial"/>
        <w:i/>
        <w:iCs/>
        <w:szCs w:val="18"/>
        <w:lang w:val="fr-FR"/>
      </w:rPr>
      <w:t>.</w:t>
    </w:r>
    <w:r w:rsidR="00D04547" w:rsidRPr="00D45F91">
      <w:rPr>
        <w:rFonts w:cs="Arial"/>
        <w:i/>
        <w:iCs/>
        <w:szCs w:val="18"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6838"/>
    <w:rsid w:val="0003292E"/>
    <w:rsid w:val="00036614"/>
    <w:rsid w:val="00043676"/>
    <w:rsid w:val="00043D1D"/>
    <w:rsid w:val="00044441"/>
    <w:rsid w:val="00044D4B"/>
    <w:rsid w:val="000546B1"/>
    <w:rsid w:val="0006114F"/>
    <w:rsid w:val="00061318"/>
    <w:rsid w:val="00063FE4"/>
    <w:rsid w:val="000679BE"/>
    <w:rsid w:val="00072005"/>
    <w:rsid w:val="000767F8"/>
    <w:rsid w:val="00076DEB"/>
    <w:rsid w:val="000801D1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31FE"/>
    <w:rsid w:val="000D3F83"/>
    <w:rsid w:val="000D49A4"/>
    <w:rsid w:val="000E2261"/>
    <w:rsid w:val="00103D94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55F6"/>
    <w:rsid w:val="003941B0"/>
    <w:rsid w:val="00395AA0"/>
    <w:rsid w:val="003A48E2"/>
    <w:rsid w:val="003A7BDE"/>
    <w:rsid w:val="003B3BE0"/>
    <w:rsid w:val="003B6E3D"/>
    <w:rsid w:val="003B77BD"/>
    <w:rsid w:val="003C1515"/>
    <w:rsid w:val="003D4E18"/>
    <w:rsid w:val="003D578E"/>
    <w:rsid w:val="003D5BD1"/>
    <w:rsid w:val="003D62A9"/>
    <w:rsid w:val="003D76C3"/>
    <w:rsid w:val="003E1CCF"/>
    <w:rsid w:val="003E238D"/>
    <w:rsid w:val="003E5D0A"/>
    <w:rsid w:val="003F1267"/>
    <w:rsid w:val="003F2332"/>
    <w:rsid w:val="003F2F87"/>
    <w:rsid w:val="003F358D"/>
    <w:rsid w:val="003F7216"/>
    <w:rsid w:val="0040023C"/>
    <w:rsid w:val="00405EB5"/>
    <w:rsid w:val="0041033A"/>
    <w:rsid w:val="0041677C"/>
    <w:rsid w:val="00421554"/>
    <w:rsid w:val="0042537F"/>
    <w:rsid w:val="00426CBE"/>
    <w:rsid w:val="00433D20"/>
    <w:rsid w:val="00433F66"/>
    <w:rsid w:val="00440C45"/>
    <w:rsid w:val="00440E60"/>
    <w:rsid w:val="004439EB"/>
    <w:rsid w:val="00444144"/>
    <w:rsid w:val="00444980"/>
    <w:rsid w:val="0045351B"/>
    <w:rsid w:val="004612B5"/>
    <w:rsid w:val="00463DC8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4F6DF0"/>
    <w:rsid w:val="00510D30"/>
    <w:rsid w:val="00514658"/>
    <w:rsid w:val="005163C2"/>
    <w:rsid w:val="00520511"/>
    <w:rsid w:val="005234C3"/>
    <w:rsid w:val="00523D5A"/>
    <w:rsid w:val="0053094E"/>
    <w:rsid w:val="00530ED9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2DD3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B2DD9"/>
    <w:rsid w:val="005C3FC2"/>
    <w:rsid w:val="005C7C9F"/>
    <w:rsid w:val="005D49C4"/>
    <w:rsid w:val="005D5A33"/>
    <w:rsid w:val="005D73DC"/>
    <w:rsid w:val="005E084B"/>
    <w:rsid w:val="005E09B7"/>
    <w:rsid w:val="005E4AD9"/>
    <w:rsid w:val="005F061E"/>
    <w:rsid w:val="005F6B45"/>
    <w:rsid w:val="006070D8"/>
    <w:rsid w:val="0061212B"/>
    <w:rsid w:val="00620C04"/>
    <w:rsid w:val="00624DBD"/>
    <w:rsid w:val="00624F8B"/>
    <w:rsid w:val="0062653D"/>
    <w:rsid w:val="00626AD8"/>
    <w:rsid w:val="00637F61"/>
    <w:rsid w:val="0064074D"/>
    <w:rsid w:val="00645D8F"/>
    <w:rsid w:val="00647D59"/>
    <w:rsid w:val="006503FC"/>
    <w:rsid w:val="00650E28"/>
    <w:rsid w:val="00652863"/>
    <w:rsid w:val="00653A05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93D76"/>
    <w:rsid w:val="006A3529"/>
    <w:rsid w:val="006A4E27"/>
    <w:rsid w:val="006A58A6"/>
    <w:rsid w:val="006A5EAB"/>
    <w:rsid w:val="006B1DF9"/>
    <w:rsid w:val="006B5A97"/>
    <w:rsid w:val="006C0218"/>
    <w:rsid w:val="006C4B82"/>
    <w:rsid w:val="006D108D"/>
    <w:rsid w:val="006D13AE"/>
    <w:rsid w:val="006D330A"/>
    <w:rsid w:val="006D7EB3"/>
    <w:rsid w:val="006E0540"/>
    <w:rsid w:val="006E2AEF"/>
    <w:rsid w:val="006E31F2"/>
    <w:rsid w:val="006E5E74"/>
    <w:rsid w:val="006F41F6"/>
    <w:rsid w:val="006F53DB"/>
    <w:rsid w:val="006F5EB0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6DCC"/>
    <w:rsid w:val="0073771D"/>
    <w:rsid w:val="007378E2"/>
    <w:rsid w:val="007477E4"/>
    <w:rsid w:val="007479CE"/>
    <w:rsid w:val="00752D19"/>
    <w:rsid w:val="007572E5"/>
    <w:rsid w:val="0076155B"/>
    <w:rsid w:val="00764093"/>
    <w:rsid w:val="00770BC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B270A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28A9"/>
    <w:rsid w:val="007E2D38"/>
    <w:rsid w:val="007E2D59"/>
    <w:rsid w:val="007E3C65"/>
    <w:rsid w:val="007E57A6"/>
    <w:rsid w:val="00800513"/>
    <w:rsid w:val="00805F25"/>
    <w:rsid w:val="0081064E"/>
    <w:rsid w:val="00813081"/>
    <w:rsid w:val="0081381F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679E9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D2058"/>
    <w:rsid w:val="008D53DB"/>
    <w:rsid w:val="008D608F"/>
    <w:rsid w:val="008F0ADD"/>
    <w:rsid w:val="008F475B"/>
    <w:rsid w:val="008F6EFF"/>
    <w:rsid w:val="009005F4"/>
    <w:rsid w:val="0090317C"/>
    <w:rsid w:val="00905587"/>
    <w:rsid w:val="00910A2C"/>
    <w:rsid w:val="00916DA3"/>
    <w:rsid w:val="00920ACD"/>
    <w:rsid w:val="00925E26"/>
    <w:rsid w:val="00934FC0"/>
    <w:rsid w:val="0094516D"/>
    <w:rsid w:val="009468F5"/>
    <w:rsid w:val="0095107D"/>
    <w:rsid w:val="00954311"/>
    <w:rsid w:val="00964AEA"/>
    <w:rsid w:val="0097354B"/>
    <w:rsid w:val="0097442C"/>
    <w:rsid w:val="00980BE8"/>
    <w:rsid w:val="00984640"/>
    <w:rsid w:val="00987184"/>
    <w:rsid w:val="0098749C"/>
    <w:rsid w:val="009A0A2D"/>
    <w:rsid w:val="009A76F5"/>
    <w:rsid w:val="009A78EE"/>
    <w:rsid w:val="009B2AC2"/>
    <w:rsid w:val="009B5A6F"/>
    <w:rsid w:val="009C4103"/>
    <w:rsid w:val="009D18EB"/>
    <w:rsid w:val="009D406D"/>
    <w:rsid w:val="009D74EE"/>
    <w:rsid w:val="009E1820"/>
    <w:rsid w:val="009E54AB"/>
    <w:rsid w:val="009F29BB"/>
    <w:rsid w:val="009F3FF5"/>
    <w:rsid w:val="009F588D"/>
    <w:rsid w:val="009F74E5"/>
    <w:rsid w:val="00A05F82"/>
    <w:rsid w:val="00A10D54"/>
    <w:rsid w:val="00A1141B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12FA"/>
    <w:rsid w:val="00AE79CA"/>
    <w:rsid w:val="00AF092E"/>
    <w:rsid w:val="00B00241"/>
    <w:rsid w:val="00B010C8"/>
    <w:rsid w:val="00B01B3A"/>
    <w:rsid w:val="00B01D16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178"/>
    <w:rsid w:val="00B91CD4"/>
    <w:rsid w:val="00B9365D"/>
    <w:rsid w:val="00B94840"/>
    <w:rsid w:val="00BA4390"/>
    <w:rsid w:val="00BA5672"/>
    <w:rsid w:val="00BC1911"/>
    <w:rsid w:val="00BC2BE5"/>
    <w:rsid w:val="00BC4485"/>
    <w:rsid w:val="00BC6955"/>
    <w:rsid w:val="00BE02E2"/>
    <w:rsid w:val="00BE1025"/>
    <w:rsid w:val="00C04AC0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85727"/>
    <w:rsid w:val="00C87F65"/>
    <w:rsid w:val="00C95B1A"/>
    <w:rsid w:val="00CB0177"/>
    <w:rsid w:val="00CB6DA6"/>
    <w:rsid w:val="00CC17D7"/>
    <w:rsid w:val="00CC6FAC"/>
    <w:rsid w:val="00CD3AF8"/>
    <w:rsid w:val="00CE1E9E"/>
    <w:rsid w:val="00CE4D00"/>
    <w:rsid w:val="00CF1CE5"/>
    <w:rsid w:val="00CF4DBA"/>
    <w:rsid w:val="00CF6E69"/>
    <w:rsid w:val="00D04547"/>
    <w:rsid w:val="00D12E48"/>
    <w:rsid w:val="00D134AA"/>
    <w:rsid w:val="00D2344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5060D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2F3C"/>
    <w:rsid w:val="00EE4A7F"/>
    <w:rsid w:val="00EF0340"/>
    <w:rsid w:val="00EF2EAE"/>
    <w:rsid w:val="00EF4088"/>
    <w:rsid w:val="00F005F5"/>
    <w:rsid w:val="00F00ADD"/>
    <w:rsid w:val="00F05211"/>
    <w:rsid w:val="00F10BDA"/>
    <w:rsid w:val="00F152B3"/>
    <w:rsid w:val="00F15BCB"/>
    <w:rsid w:val="00F23E19"/>
    <w:rsid w:val="00F253AD"/>
    <w:rsid w:val="00F27626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B151E"/>
    <w:rsid w:val="00FB6C58"/>
    <w:rsid w:val="00FC07C3"/>
    <w:rsid w:val="00FC0C37"/>
    <w:rsid w:val="00FC0DD5"/>
    <w:rsid w:val="00FC5ADD"/>
    <w:rsid w:val="00FC5B06"/>
    <w:rsid w:val="00FD5BB5"/>
    <w:rsid w:val="00FD761D"/>
    <w:rsid w:val="00FE3527"/>
    <w:rsid w:val="00FE3B65"/>
    <w:rsid w:val="00FE4B78"/>
    <w:rsid w:val="00FE76C6"/>
    <w:rsid w:val="00FF0EF1"/>
    <w:rsid w:val="00FF31CD"/>
    <w:rsid w:val="00FF72E1"/>
    <w:rsid w:val="042FB14C"/>
    <w:rsid w:val="1EF590FB"/>
    <w:rsid w:val="3600BFDF"/>
    <w:rsid w:val="3CC36408"/>
    <w:rsid w:val="598E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D56D0AC"/>
  <w15:chartTrackingRefBased/>
  <w15:docId w15:val="{0AFEBF09-D690-4383-B61B-9D590E36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59C2-FE45-433E-BF53-EC7AAA065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533A7-6C6A-4203-8F60-67A5565FCD37}">
  <ds:schemaRefs>
    <ds:schemaRef ds:uri="ea6feb38-a85a-45e8-92e9-814486bbe37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05d7f75-f42e-4288-8809-604fd4d969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1C5050-DF9B-4E5C-8C83-FE4AF795D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75A103-C528-443F-A15D-1A0C8DAC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>FAO of the UN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Cassin, Aoife (NSP)</cp:lastModifiedBy>
  <cp:revision>11</cp:revision>
  <cp:lastPrinted>2012-04-13T23:33:00Z</cp:lastPrinted>
  <dcterms:created xsi:type="dcterms:W3CDTF">2021-12-10T14:39:00Z</dcterms:created>
  <dcterms:modified xsi:type="dcterms:W3CDTF">2022-04-25T10:32:00Z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