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5C60B" w14:textId="77777777" w:rsidR="0001379A" w:rsidRPr="00A45AA4" w:rsidRDefault="0001379A" w:rsidP="00BB60B5">
      <w:pPr>
        <w:keepNext/>
        <w:tabs>
          <w:tab w:val="left" w:pos="851"/>
        </w:tabs>
        <w:spacing w:before="240"/>
        <w:ind w:left="850" w:hanging="850"/>
        <w:jc w:val="center"/>
        <w:outlineLvl w:val="0"/>
        <w:rPr>
          <w:rFonts w:eastAsia="Times"/>
          <w:b/>
          <w:bCs/>
          <w:caps/>
          <w:smallCaps/>
          <w:sz w:val="24"/>
        </w:rPr>
      </w:pPr>
      <w:r w:rsidRPr="00A45AA4">
        <w:rPr>
          <w:rFonts w:eastAsia="Times"/>
          <w:b/>
          <w:bCs/>
          <w:caps/>
          <w:sz w:val="24"/>
        </w:rPr>
        <w:t>Commission on Phytosanitary Measures</w:t>
      </w:r>
    </w:p>
    <w:p w14:paraId="7D1B61EB" w14:textId="36F57ACA" w:rsidR="0001379A" w:rsidRPr="00A45AA4" w:rsidRDefault="0001379A" w:rsidP="00BB60B5">
      <w:pPr>
        <w:keepNext/>
        <w:tabs>
          <w:tab w:val="left" w:pos="851"/>
        </w:tabs>
        <w:spacing w:after="120"/>
        <w:ind w:left="850" w:hanging="850"/>
        <w:jc w:val="center"/>
        <w:outlineLvl w:val="0"/>
        <w:rPr>
          <w:rFonts w:eastAsia="Times"/>
          <w:b/>
          <w:bCs/>
          <w:caps/>
          <w:sz w:val="24"/>
        </w:rPr>
      </w:pPr>
      <w:r w:rsidRPr="00A45AA4">
        <w:rPr>
          <w:rFonts w:eastAsia="Times"/>
          <w:b/>
          <w:bCs/>
          <w:caps/>
          <w:sz w:val="24"/>
        </w:rPr>
        <w:t>Bureau meeting</w:t>
      </w:r>
    </w:p>
    <w:p w14:paraId="7363035B" w14:textId="50742D90" w:rsidR="0001379A" w:rsidRPr="00A45AA4" w:rsidRDefault="005023A6" w:rsidP="00165249">
      <w:pPr>
        <w:keepNext/>
        <w:spacing w:beforeLines="25" w:before="60" w:afterLines="25" w:after="60"/>
        <w:jc w:val="center"/>
        <w:rPr>
          <w:i/>
        </w:rPr>
      </w:pPr>
      <w:r>
        <w:rPr>
          <w:i/>
        </w:rPr>
        <w:t>27</w:t>
      </w:r>
      <w:r w:rsidR="001879E3" w:rsidRPr="00A45AA4">
        <w:rPr>
          <w:i/>
        </w:rPr>
        <w:t xml:space="preserve"> </w:t>
      </w:r>
      <w:r w:rsidR="00887A60">
        <w:rPr>
          <w:i/>
        </w:rPr>
        <w:t>April</w:t>
      </w:r>
      <w:r w:rsidR="00540385" w:rsidRPr="00A45AA4">
        <w:rPr>
          <w:i/>
        </w:rPr>
        <w:t xml:space="preserve"> 2022</w:t>
      </w:r>
      <w:r w:rsidR="0001379A" w:rsidRPr="00A45AA4">
        <w:rPr>
          <w:i/>
        </w:rPr>
        <w:t xml:space="preserve"> (1</w:t>
      </w:r>
      <w:r>
        <w:rPr>
          <w:i/>
        </w:rPr>
        <w:t>0:00 a</w:t>
      </w:r>
      <w:r w:rsidR="0001379A" w:rsidRPr="00A45AA4">
        <w:rPr>
          <w:i/>
        </w:rPr>
        <w:t xml:space="preserve">m - </w:t>
      </w:r>
      <w:r>
        <w:rPr>
          <w:i/>
        </w:rPr>
        <w:t>12</w:t>
      </w:r>
      <w:r w:rsidR="0001379A" w:rsidRPr="00A45AA4">
        <w:rPr>
          <w:i/>
        </w:rPr>
        <w:t>:00 pm</w:t>
      </w:r>
      <w:proofErr w:type="gramStart"/>
      <w:r w:rsidR="0001379A" w:rsidRPr="00A45AA4">
        <w:rPr>
          <w:i/>
        </w:rPr>
        <w:t>)</w:t>
      </w:r>
      <w:proofErr w:type="gramEnd"/>
      <w:r w:rsidR="00BB60B5" w:rsidRPr="00A45AA4">
        <w:rPr>
          <w:i/>
        </w:rPr>
        <w:br/>
      </w:r>
      <w:r>
        <w:rPr>
          <w:i/>
        </w:rPr>
        <w:t>(Rome time)</w:t>
      </w:r>
    </w:p>
    <w:p w14:paraId="3884A069" w14:textId="77777777" w:rsidR="0001379A" w:rsidRPr="00A45AA4" w:rsidRDefault="0001379A" w:rsidP="00BB60B5">
      <w:pPr>
        <w:tabs>
          <w:tab w:val="center" w:pos="4535"/>
          <w:tab w:val="right" w:pos="9071"/>
        </w:tabs>
        <w:spacing w:after="240"/>
        <w:jc w:val="center"/>
        <w:rPr>
          <w:i/>
        </w:rPr>
      </w:pPr>
      <w:r w:rsidRPr="00A45AA4">
        <w:rPr>
          <w:i/>
        </w:rPr>
        <w:t>Teleconference</w:t>
      </w:r>
    </w:p>
    <w:p w14:paraId="4ADA06FB" w14:textId="71D65B4D" w:rsidR="099AA90E" w:rsidRPr="00A45AA4" w:rsidRDefault="0001379A" w:rsidP="00165249">
      <w:pPr>
        <w:keepNext/>
        <w:tabs>
          <w:tab w:val="left" w:pos="851"/>
        </w:tabs>
        <w:ind w:left="851" w:hanging="851"/>
        <w:jc w:val="center"/>
        <w:outlineLvl w:val="0"/>
        <w:rPr>
          <w:rFonts w:eastAsia="Times"/>
          <w:b/>
          <w:bCs/>
          <w:caps/>
          <w:sz w:val="24"/>
        </w:rPr>
      </w:pPr>
      <w:r w:rsidRPr="00A45AA4">
        <w:rPr>
          <w:rFonts w:eastAsia="Times"/>
          <w:b/>
          <w:bCs/>
          <w:caps/>
          <w:sz w:val="24"/>
        </w:rPr>
        <w:t>PROVISIONAL Agenda</w:t>
      </w:r>
    </w:p>
    <w:p w14:paraId="47799EA5" w14:textId="752FCFC7" w:rsidR="00165249" w:rsidRDefault="00A45AA4" w:rsidP="00A45AA4">
      <w:pPr>
        <w:keepNext/>
        <w:tabs>
          <w:tab w:val="left" w:pos="851"/>
        </w:tabs>
        <w:ind w:left="851" w:hanging="851"/>
        <w:jc w:val="center"/>
        <w:outlineLvl w:val="0"/>
        <w:rPr>
          <w:rFonts w:eastAsia="Times"/>
          <w:i/>
          <w:iCs/>
          <w:caps/>
          <w:sz w:val="24"/>
        </w:rPr>
      </w:pPr>
      <w:r w:rsidRPr="00A45AA4">
        <w:rPr>
          <w:rFonts w:eastAsia="Times"/>
          <w:i/>
          <w:iCs/>
          <w:sz w:val="24"/>
        </w:rPr>
        <w:t xml:space="preserve">Latest update </w:t>
      </w:r>
      <w:r w:rsidR="00165249" w:rsidRPr="00A45AA4">
        <w:rPr>
          <w:rFonts w:eastAsia="Times"/>
          <w:i/>
          <w:iCs/>
          <w:caps/>
          <w:sz w:val="24"/>
        </w:rPr>
        <w:fldChar w:fldCharType="begin"/>
      </w:r>
      <w:r w:rsidR="00165249" w:rsidRPr="00A45AA4">
        <w:rPr>
          <w:rFonts w:eastAsia="Times"/>
          <w:i/>
          <w:iCs/>
          <w:caps/>
          <w:sz w:val="24"/>
        </w:rPr>
        <w:instrText xml:space="preserve"> DATE \@ "dd/MM/yyyy" </w:instrText>
      </w:r>
      <w:r w:rsidR="00165249" w:rsidRPr="00A45AA4">
        <w:rPr>
          <w:rFonts w:eastAsia="Times"/>
          <w:i/>
          <w:iCs/>
          <w:caps/>
          <w:sz w:val="24"/>
        </w:rPr>
        <w:fldChar w:fldCharType="separate"/>
      </w:r>
      <w:r w:rsidR="00FF1FDA">
        <w:rPr>
          <w:rFonts w:eastAsia="Times"/>
          <w:i/>
          <w:iCs/>
          <w:caps/>
          <w:noProof/>
          <w:sz w:val="24"/>
        </w:rPr>
        <w:t>14/04/2022</w:t>
      </w:r>
      <w:r w:rsidR="00165249" w:rsidRPr="00A45AA4">
        <w:rPr>
          <w:rFonts w:eastAsia="Times"/>
          <w:i/>
          <w:iCs/>
          <w:caps/>
          <w:sz w:val="24"/>
        </w:rPr>
        <w:fldChar w:fldCharType="end"/>
      </w:r>
    </w:p>
    <w:p w14:paraId="7C397E36" w14:textId="77777777" w:rsidR="008E6E84" w:rsidRPr="00A45AA4" w:rsidRDefault="008E6E84" w:rsidP="00A45AA4">
      <w:pPr>
        <w:keepNext/>
        <w:tabs>
          <w:tab w:val="left" w:pos="851"/>
        </w:tabs>
        <w:ind w:left="851" w:hanging="851"/>
        <w:jc w:val="center"/>
        <w:outlineLvl w:val="0"/>
        <w:rPr>
          <w:rFonts w:eastAsia="Times"/>
          <w:i/>
          <w:iCs/>
          <w:caps/>
          <w:sz w:val="24"/>
        </w:rPr>
      </w:pPr>
    </w:p>
    <w:tbl>
      <w:tblPr>
        <w:tblW w:w="99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829"/>
        <w:gridCol w:w="2484"/>
        <w:gridCol w:w="2520"/>
      </w:tblGrid>
      <w:tr w:rsidR="0001379A" w:rsidRPr="00A45AA4" w14:paraId="14759B2D" w14:textId="77777777" w:rsidTr="4F9BE22E">
        <w:trPr>
          <w:cantSplit/>
          <w:tblHeader/>
        </w:trPr>
        <w:tc>
          <w:tcPr>
            <w:tcW w:w="4963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62C43963" w14:textId="77777777" w:rsidR="0001379A" w:rsidRPr="00A45AA4" w:rsidRDefault="0001379A" w:rsidP="00475528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2484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1CDA779D" w14:textId="77777777" w:rsidR="0001379A" w:rsidRPr="00A45AA4" w:rsidRDefault="0001379A" w:rsidP="00475528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DOCUMENT NO.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42B840D" w14:textId="77777777" w:rsidR="0001379A" w:rsidRPr="00A45AA4" w:rsidRDefault="0001379A" w:rsidP="00475528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="0001379A" w:rsidRPr="00A45AA4" w14:paraId="76E163C8" w14:textId="77777777" w:rsidTr="4F9BE22E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7ECEC684" w14:textId="75AB01CC" w:rsidR="0001379A" w:rsidRPr="00A45AA4" w:rsidRDefault="0001379A" w:rsidP="00781C19">
            <w:pPr>
              <w:pStyle w:val="ListParagraph"/>
              <w:numPr>
                <w:ilvl w:val="0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5DA2A67E" w14:textId="0F34FD3B" w:rsidR="0001379A" w:rsidRPr="00A45AA4" w:rsidRDefault="0001379A" w:rsidP="00CC3A2C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sz w:val="18"/>
                <w:szCs w:val="18"/>
              </w:rPr>
              <w:t>Opening of the Meeting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43DA2962" w14:textId="77777777" w:rsidR="0001379A" w:rsidRPr="00A45AA4" w:rsidRDefault="0001379A" w:rsidP="00CC3A2C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5AA4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7478A34C" w14:textId="78D718A0" w:rsidR="0001379A" w:rsidRPr="00A45AA4" w:rsidRDefault="00E90367" w:rsidP="00B96889">
            <w:pPr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Osama</w:t>
            </w:r>
            <w:r w:rsidR="007D533E" w:rsidRPr="00A45AA4">
              <w:rPr>
                <w:rFonts w:ascii="Arial" w:eastAsia="Times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</w:rPr>
              <w:t>EL LISSY</w:t>
            </w:r>
          </w:p>
          <w:p w14:paraId="237266E0" w14:textId="795076B7" w:rsidR="003900D3" w:rsidRPr="00A45AA4" w:rsidRDefault="00E90367" w:rsidP="00165249">
            <w:pPr>
              <w:spacing w:after="120"/>
              <w:jc w:val="center"/>
              <w:rPr>
                <w:rFonts w:ascii="Arial" w:eastAsia="Times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i/>
                <w:iCs/>
                <w:sz w:val="18"/>
                <w:szCs w:val="18"/>
              </w:rPr>
              <w:t>IPPC Secretary</w:t>
            </w:r>
          </w:p>
        </w:tc>
      </w:tr>
      <w:tr w:rsidR="0001379A" w:rsidRPr="00A45AA4" w14:paraId="7946916B" w14:textId="77777777" w:rsidTr="4F9BE22E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3FBDE9A4" w14:textId="5204541E" w:rsidR="0001379A" w:rsidRPr="00A45AA4" w:rsidRDefault="0001379A" w:rsidP="00781C19">
            <w:pPr>
              <w:pStyle w:val="ListParagraph"/>
              <w:numPr>
                <w:ilvl w:val="0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73B90753" w14:textId="77777777" w:rsidR="0001379A" w:rsidRPr="00A45AA4" w:rsidRDefault="0001379A" w:rsidP="00CC3A2C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sz w:val="18"/>
                <w:szCs w:val="18"/>
              </w:rPr>
              <w:t xml:space="preserve">Meeting </w:t>
            </w:r>
            <w:r w:rsidRPr="00A45AA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A45AA4">
              <w:rPr>
                <w:rFonts w:ascii="Arial" w:eastAsia="Times" w:hAnsi="Arial" w:cs="Arial"/>
                <w:b/>
                <w:sz w:val="18"/>
                <w:szCs w:val="18"/>
              </w:rPr>
              <w:t>rrangements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1C5AF7B0" w14:textId="77777777" w:rsidR="0001379A" w:rsidRPr="00A45AA4" w:rsidRDefault="0001379A" w:rsidP="00CC3A2C">
            <w:pPr>
              <w:spacing w:beforeLines="25" w:before="60" w:afterLines="25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68DCCA37" w14:textId="012BB20E" w:rsidR="003900D3" w:rsidRPr="00A45AA4" w:rsidRDefault="005023A6" w:rsidP="00FF1FDA">
            <w:pPr>
              <w:spacing w:before="60"/>
              <w:jc w:val="center"/>
              <w:rPr>
                <w:rFonts w:ascii="Arial" w:eastAsia="Times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Marko BENOVIC</w:t>
            </w:r>
            <w:bookmarkStart w:id="0" w:name="_GoBack"/>
            <w:bookmarkEnd w:id="0"/>
          </w:p>
        </w:tc>
      </w:tr>
      <w:tr w:rsidR="007C0B13" w:rsidRPr="00A45AA4" w14:paraId="1CED9827" w14:textId="77777777" w:rsidTr="4F9BE22E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345B63A" w14:textId="5AD2E063" w:rsidR="007C0B13" w:rsidRPr="00A45AA4" w:rsidRDefault="007C0B13" w:rsidP="00781C19">
            <w:pPr>
              <w:pStyle w:val="ListParagraph"/>
              <w:numPr>
                <w:ilvl w:val="1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14:paraId="446C8864" w14:textId="454B04A0" w:rsidR="007C0B13" w:rsidRPr="00A45AA4" w:rsidRDefault="007C0B13" w:rsidP="00CC3A2C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sz w:val="18"/>
                <w:szCs w:val="18"/>
              </w:rPr>
              <w:t>Document list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12B93C72" w14:textId="7DF22DB4" w:rsidR="00B260A7" w:rsidRPr="00A45AA4" w:rsidRDefault="005023A6" w:rsidP="005023A6">
            <w:pPr>
              <w:spacing w:beforeLines="25" w:before="60" w:afterLines="25" w:after="60"/>
              <w:jc w:val="center"/>
              <w:rPr>
                <w:rFonts w:cs="Arial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TBD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50AC44" w14:textId="77777777" w:rsidR="007C0B13" w:rsidRPr="00A45AA4" w:rsidRDefault="007C0B13" w:rsidP="00BB60B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7C0B13" w:rsidRPr="00A45AA4" w14:paraId="476902B4" w14:textId="77777777" w:rsidTr="4F9BE22E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1F2D5C6" w14:textId="3F94C11F" w:rsidR="007C0B13" w:rsidRPr="00A45AA4" w:rsidRDefault="007C0B13" w:rsidP="00781C19">
            <w:pPr>
              <w:pStyle w:val="ListParagraph"/>
              <w:numPr>
                <w:ilvl w:val="1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auto"/>
            <w:vAlign w:val="center"/>
          </w:tcPr>
          <w:p w14:paraId="3C000351" w14:textId="69FD4E55" w:rsidR="007C0B13" w:rsidRPr="00A45AA4" w:rsidRDefault="007C0B13" w:rsidP="00CC3A2C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sz w:val="18"/>
                <w:szCs w:val="18"/>
              </w:rPr>
              <w:t>Participant list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678C13F7" w14:textId="4813A015" w:rsidR="00B260A7" w:rsidRPr="00A45AA4" w:rsidRDefault="005023A6" w:rsidP="005023A6">
            <w:pPr>
              <w:spacing w:beforeLines="25" w:before="60" w:afterLines="25" w:after="60"/>
              <w:jc w:val="center"/>
              <w:rPr>
                <w:rFonts w:cs="Arial"/>
                <w:szCs w:val="18"/>
              </w:rPr>
            </w:pPr>
            <w:r w:rsidRPr="005023A6">
              <w:rPr>
                <w:rFonts w:ascii="Arial" w:eastAsia="Times" w:hAnsi="Arial" w:cs="Arial"/>
                <w:sz w:val="18"/>
                <w:szCs w:val="18"/>
              </w:rPr>
              <w:t>TBD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3E6C6E5" w14:textId="77777777" w:rsidR="007C0B13" w:rsidRPr="00A45AA4" w:rsidRDefault="007C0B13" w:rsidP="00BB60B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</w:tr>
      <w:tr w:rsidR="007C0B13" w:rsidRPr="00A45AA4" w14:paraId="6C75DF08" w14:textId="77777777" w:rsidTr="4F9BE22E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2299801F" w14:textId="4474DB4D" w:rsidR="007C0B13" w:rsidRPr="00A45AA4" w:rsidRDefault="007C0B13" w:rsidP="00781C19">
            <w:pPr>
              <w:pStyle w:val="ListParagraph"/>
              <w:numPr>
                <w:ilvl w:val="0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75D4D8BC" w14:textId="77D4C5B6" w:rsidR="007C0B13" w:rsidRPr="00A45AA4" w:rsidRDefault="005023A6" w:rsidP="00CC3A2C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</w:rPr>
              <w:t>Introductions and election of Chair</w:t>
            </w:r>
            <w:r w:rsidR="007D52E4">
              <w:rPr>
                <w:rFonts w:ascii="Arial" w:eastAsia="Times" w:hAnsi="Arial" w:cs="Arial"/>
                <w:b/>
                <w:bCs/>
                <w:sz w:val="18"/>
                <w:szCs w:val="18"/>
              </w:rPr>
              <w:t>person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018B9C56" w14:textId="3B0FAEA5" w:rsidR="00B260A7" w:rsidRPr="00A45AA4" w:rsidRDefault="00B260A7" w:rsidP="001879E3">
            <w:pPr>
              <w:pStyle w:val="IPPArial"/>
              <w:jc w:val="left"/>
              <w:rPr>
                <w:rFonts w:cs="Arial"/>
                <w:szCs w:val="18"/>
              </w:rPr>
            </w:pP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63F9426B" w14:textId="2F28349E" w:rsidR="007C0B13" w:rsidRPr="00A45AA4" w:rsidRDefault="005023A6" w:rsidP="00BB60B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All</w:t>
            </w:r>
          </w:p>
        </w:tc>
      </w:tr>
      <w:tr w:rsidR="005023A6" w:rsidRPr="00A45AA4" w14:paraId="4B05950C" w14:textId="77777777" w:rsidTr="4F9BE22E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6D032D83" w14:textId="77777777" w:rsidR="005023A6" w:rsidRPr="00A45AA4" w:rsidRDefault="005023A6" w:rsidP="005023A6">
            <w:pPr>
              <w:pStyle w:val="ListParagraph"/>
              <w:numPr>
                <w:ilvl w:val="0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2DF5E763" w14:textId="091BD7C9" w:rsidR="005023A6" w:rsidRPr="00A45AA4" w:rsidRDefault="005023A6" w:rsidP="005023A6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A45AA4">
              <w:rPr>
                <w:rFonts w:ascii="Arial" w:eastAsia="Times" w:hAnsi="Arial" w:cs="Arial"/>
                <w:b/>
                <w:bCs/>
                <w:sz w:val="18"/>
                <w:szCs w:val="18"/>
              </w:rPr>
              <w:t>Adoption of the Agenda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4DBA90EA" w14:textId="249DAB19" w:rsidR="005023A6" w:rsidRPr="005023A6" w:rsidRDefault="005023A6" w:rsidP="005023A6">
            <w:pPr>
              <w:pStyle w:val="IPPArial"/>
              <w:jc w:val="center"/>
              <w:rPr>
                <w:rFonts w:cs="Arial"/>
                <w:szCs w:val="18"/>
              </w:rPr>
            </w:pPr>
            <w:r w:rsidRPr="005023A6">
              <w:rPr>
                <w:rFonts w:cs="Arial"/>
                <w:szCs w:val="18"/>
              </w:rPr>
              <w:t>01_ePhyto SF FG_2022_Apr_Tel</w:t>
            </w: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09563395" w14:textId="5062E71B" w:rsidR="005023A6" w:rsidRPr="00A45AA4" w:rsidRDefault="00FF1FDA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Chairperson</w:t>
            </w:r>
          </w:p>
        </w:tc>
      </w:tr>
      <w:tr w:rsidR="005023A6" w:rsidRPr="00A45AA4" w14:paraId="286A16B9" w14:textId="77777777" w:rsidTr="4F9BE22E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22AE8CE6" w14:textId="77777777" w:rsidR="005023A6" w:rsidRPr="00A45AA4" w:rsidRDefault="005023A6" w:rsidP="005023A6">
            <w:pPr>
              <w:pStyle w:val="ListParagraph"/>
              <w:numPr>
                <w:ilvl w:val="0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1D601BB7" w14:textId="5D6897E5" w:rsidR="005023A6" w:rsidRPr="00A45AA4" w:rsidRDefault="005023A6" w:rsidP="005023A6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</w:rPr>
              <w:t>Setting the scene and brainstorming session on the way forward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0B13EBE3" w14:textId="77777777" w:rsidR="005023A6" w:rsidRPr="00A45AA4" w:rsidRDefault="005023A6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0CECE" w:themeFill="background2" w:themeFillShade="E6"/>
            <w:vAlign w:val="center"/>
          </w:tcPr>
          <w:p w14:paraId="164D23FB" w14:textId="2EC45B98" w:rsidR="005023A6" w:rsidRDefault="005023A6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All</w:t>
            </w:r>
          </w:p>
        </w:tc>
      </w:tr>
      <w:tr w:rsidR="005023A6" w:rsidRPr="00A45AA4" w14:paraId="0BAA0CCA" w14:textId="77777777" w:rsidTr="005023A6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2E9ED94A" w14:textId="2522F1B8" w:rsidR="005023A6" w:rsidRPr="005023A6" w:rsidRDefault="005023A6" w:rsidP="005023A6">
            <w:pPr>
              <w:pStyle w:val="ListParagraph"/>
              <w:spacing w:beforeLines="25" w:before="60" w:afterLines="25" w:after="60"/>
              <w:ind w:leftChars="0" w:left="0"/>
              <w:jc w:val="left"/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</w:pPr>
            <w:r w:rsidRPr="005023A6"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  <w:t>5.1.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1F02CA5F" w14:textId="393FB3F1" w:rsidR="005023A6" w:rsidRPr="005023A6" w:rsidRDefault="005023A6" w:rsidP="005023A6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5023A6">
              <w:rPr>
                <w:rFonts w:ascii="Arial" w:eastAsia="Times" w:hAnsi="Arial" w:cs="Arial"/>
                <w:bCs/>
                <w:sz w:val="18"/>
                <w:szCs w:val="18"/>
              </w:rPr>
              <w:t>Research already done – sustainable funding solutions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491A53DC" w14:textId="77777777" w:rsidR="005023A6" w:rsidRPr="00A45AA4" w:rsidRDefault="005023A6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1210055A" w14:textId="21F3962E" w:rsidR="005023A6" w:rsidRDefault="005023A6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Tom BUTTERLY</w:t>
            </w:r>
          </w:p>
        </w:tc>
      </w:tr>
      <w:tr w:rsidR="005023A6" w:rsidRPr="00A45AA4" w14:paraId="3F6B12D0" w14:textId="77777777" w:rsidTr="005023A6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3161C94C" w14:textId="46B8755D" w:rsidR="005023A6" w:rsidRPr="005023A6" w:rsidRDefault="005023A6" w:rsidP="005023A6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5023A6">
              <w:rPr>
                <w:rFonts w:ascii="Arial" w:eastAsia="Times" w:hAnsi="Arial" w:cs="Arial"/>
                <w:bCs/>
                <w:sz w:val="18"/>
                <w:szCs w:val="18"/>
              </w:rPr>
              <w:t>5.2.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0F742BE6" w14:textId="3FE5B12C" w:rsidR="005023A6" w:rsidRPr="005023A6" w:rsidRDefault="005023A6" w:rsidP="005023A6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5023A6">
              <w:rPr>
                <w:rFonts w:ascii="Arial" w:eastAsia="Times" w:hAnsi="Arial" w:cs="Arial"/>
                <w:bCs/>
                <w:sz w:val="18"/>
                <w:szCs w:val="18"/>
              </w:rPr>
              <w:t>Current situation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and </w:t>
            </w:r>
            <w:r w:rsidR="005963E6">
              <w:rPr>
                <w:rFonts w:ascii="Arial" w:eastAsia="Times" w:hAnsi="Arial" w:cs="Arial"/>
                <w:bCs/>
                <w:sz w:val="18"/>
                <w:szCs w:val="18"/>
              </w:rPr>
              <w:t xml:space="preserve">the </w:t>
            </w: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state of the development of the </w:t>
            </w:r>
            <w:proofErr w:type="spellStart"/>
            <w:r>
              <w:rPr>
                <w:rFonts w:ascii="Arial" w:eastAsia="Times" w:hAnsi="Arial" w:cs="Arial"/>
                <w:bCs/>
                <w:sz w:val="18"/>
                <w:szCs w:val="18"/>
              </w:rPr>
              <w:t>ePhyto</w:t>
            </w:r>
            <w:proofErr w:type="spellEnd"/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system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76C4CE60" w14:textId="77777777" w:rsidR="005023A6" w:rsidRPr="00A45AA4" w:rsidRDefault="005023A6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72E1F13" w14:textId="19A745A5" w:rsidR="005023A6" w:rsidRDefault="005023A6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Craig FEDCHOCK</w:t>
            </w:r>
          </w:p>
        </w:tc>
      </w:tr>
      <w:tr w:rsidR="005023A6" w:rsidRPr="00A45AA4" w14:paraId="458B71FD" w14:textId="77777777" w:rsidTr="005023A6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440EAF3C" w14:textId="6E81D947" w:rsidR="005023A6" w:rsidRPr="005023A6" w:rsidRDefault="005023A6" w:rsidP="005023A6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5023A6">
              <w:rPr>
                <w:rFonts w:ascii="Arial" w:eastAsia="Times" w:hAnsi="Arial" w:cs="Arial"/>
                <w:bCs/>
                <w:sz w:val="18"/>
                <w:szCs w:val="18"/>
              </w:rPr>
              <w:t>5.3.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5D48CDE5" w14:textId="070EB647" w:rsidR="007D52E4" w:rsidRDefault="007D52E4" w:rsidP="007D52E4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Proposed approaches to the task </w:t>
            </w:r>
          </w:p>
          <w:p w14:paraId="0265658B" w14:textId="2C8D78C4" w:rsidR="005023A6" w:rsidRPr="007D52E4" w:rsidRDefault="005023A6" w:rsidP="007D52E4">
            <w:pPr>
              <w:pStyle w:val="ListParagraph"/>
              <w:numPr>
                <w:ilvl w:val="0"/>
                <w:numId w:val="39"/>
              </w:numPr>
              <w:spacing w:beforeLines="25" w:before="60" w:afterLines="25" w:after="60" w:line="240" w:lineRule="auto"/>
              <w:ind w:leftChars="0"/>
              <w:rPr>
                <w:rFonts w:ascii="Arial" w:eastAsia="Times" w:hAnsi="Arial" w:cs="Arial"/>
                <w:bCs/>
                <w:sz w:val="18"/>
                <w:szCs w:val="18"/>
              </w:rPr>
            </w:pPr>
            <w:r w:rsidRPr="007D52E4">
              <w:rPr>
                <w:rFonts w:ascii="Arial" w:eastAsia="Times" w:hAnsi="Arial" w:cs="Arial"/>
                <w:bCs/>
                <w:sz w:val="18"/>
                <w:szCs w:val="18"/>
              </w:rPr>
              <w:t>Innovative solutions –</w:t>
            </w:r>
            <w:r w:rsidR="005963E6" w:rsidRPr="007D52E4">
              <w:rPr>
                <w:rFonts w:ascii="Arial" w:eastAsia="Times" w:hAnsi="Arial" w:cs="Arial"/>
                <w:bCs/>
                <w:sz w:val="18"/>
                <w:szCs w:val="18"/>
              </w:rPr>
              <w:t xml:space="preserve"> </w:t>
            </w:r>
            <w:r w:rsidRPr="007D52E4">
              <w:rPr>
                <w:rFonts w:ascii="Arial" w:eastAsia="Times" w:hAnsi="Arial" w:cs="Arial"/>
                <w:bCs/>
                <w:sz w:val="18"/>
                <w:szCs w:val="18"/>
              </w:rPr>
              <w:t xml:space="preserve">bitcoin </w:t>
            </w:r>
            <w:r w:rsidR="007D52E4">
              <w:rPr>
                <w:rFonts w:ascii="Arial" w:eastAsia="Times" w:hAnsi="Arial" w:cs="Arial"/>
                <w:bCs/>
                <w:sz w:val="18"/>
                <w:szCs w:val="18"/>
              </w:rPr>
              <w:t xml:space="preserve">lighting </w:t>
            </w:r>
            <w:r w:rsidRPr="007D52E4">
              <w:rPr>
                <w:rFonts w:ascii="Arial" w:eastAsia="Times" w:hAnsi="Arial" w:cs="Arial"/>
                <w:bCs/>
                <w:sz w:val="18"/>
                <w:szCs w:val="18"/>
              </w:rPr>
              <w:t>network</w:t>
            </w:r>
            <w:r w:rsidR="007D52E4">
              <w:rPr>
                <w:rFonts w:ascii="Arial" w:eastAsia="Times" w:hAnsi="Arial" w:cs="Arial"/>
                <w:bCs/>
                <w:sz w:val="18"/>
                <w:szCs w:val="18"/>
              </w:rPr>
              <w:t xml:space="preserve"> for payments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6F549AF" w14:textId="77777777" w:rsidR="005023A6" w:rsidRPr="00A45AA4" w:rsidRDefault="005023A6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0B187D4C" w14:textId="534ABA63" w:rsidR="005023A6" w:rsidRDefault="005023A6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Marko BENOVIC</w:t>
            </w:r>
          </w:p>
        </w:tc>
      </w:tr>
      <w:tr w:rsidR="00FF1FDA" w:rsidRPr="00A45AA4" w14:paraId="53C4D041" w14:textId="77777777" w:rsidTr="005023A6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52E3E1B2" w14:textId="049902E7" w:rsidR="00FF1FDA" w:rsidRPr="005023A6" w:rsidRDefault="00FF1FDA" w:rsidP="005023A6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5.4.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0B5641B5" w14:textId="62E6C6B9" w:rsidR="00FF1FDA" w:rsidRDefault="00FF1FDA" w:rsidP="007D52E4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IPPC Strategic framework 2020-2030 – </w:t>
            </w:r>
            <w:proofErr w:type="spellStart"/>
            <w:r>
              <w:rPr>
                <w:rFonts w:ascii="Arial" w:eastAsia="Times" w:hAnsi="Arial" w:cs="Arial"/>
                <w:bCs/>
                <w:sz w:val="18"/>
                <w:szCs w:val="18"/>
              </w:rPr>
              <w:t>ePhyto</w:t>
            </w:r>
            <w:proofErr w:type="spellEnd"/>
            <w:r>
              <w:rPr>
                <w:rFonts w:ascii="Arial" w:eastAsia="Times" w:hAnsi="Arial" w:cs="Arial"/>
                <w:bCs/>
                <w:sz w:val="18"/>
                <w:szCs w:val="18"/>
              </w:rPr>
              <w:t xml:space="preserve"> Development Agenda - discussion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072380A5" w14:textId="77777777" w:rsidR="00FF1FDA" w:rsidRPr="00A45AA4" w:rsidRDefault="00FF1FDA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780ADCC8" w14:textId="5CE8B498" w:rsidR="00FF1FDA" w:rsidRDefault="00FF1FDA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All</w:t>
            </w:r>
          </w:p>
        </w:tc>
      </w:tr>
      <w:tr w:rsidR="005963E6" w:rsidRPr="00A45AA4" w14:paraId="5FDA3920" w14:textId="77777777" w:rsidTr="005023A6">
        <w:trPr>
          <w:cantSplit/>
          <w:trHeight w:val="70"/>
        </w:trPr>
        <w:tc>
          <w:tcPr>
            <w:tcW w:w="1134" w:type="dxa"/>
            <w:shd w:val="clear" w:color="auto" w:fill="auto"/>
            <w:vAlign w:val="center"/>
          </w:tcPr>
          <w:p w14:paraId="6836ECF2" w14:textId="11860B0C" w:rsidR="005963E6" w:rsidRPr="005023A6" w:rsidRDefault="00FF1FDA" w:rsidP="005023A6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5.5</w:t>
            </w:r>
            <w:r w:rsidR="005963E6">
              <w:rPr>
                <w:rFonts w:ascii="Arial" w:eastAsia="Times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3829" w:type="dxa"/>
            <w:shd w:val="clear" w:color="auto" w:fill="auto"/>
            <w:vAlign w:val="center"/>
          </w:tcPr>
          <w:p w14:paraId="1E2CF913" w14:textId="328B1354" w:rsidR="005963E6" w:rsidRPr="005023A6" w:rsidRDefault="005963E6" w:rsidP="005023A6">
            <w:pPr>
              <w:spacing w:beforeLines="25" w:before="60" w:afterLines="25" w:after="60"/>
              <w:rPr>
                <w:rFonts w:ascii="Arial" w:eastAsia="Times" w:hAnsi="Arial" w:cs="Arial"/>
                <w:b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</w:rPr>
              <w:t>Discussion</w:t>
            </w:r>
          </w:p>
        </w:tc>
        <w:tc>
          <w:tcPr>
            <w:tcW w:w="2484" w:type="dxa"/>
            <w:shd w:val="clear" w:color="auto" w:fill="auto"/>
            <w:vAlign w:val="center"/>
          </w:tcPr>
          <w:p w14:paraId="3E5C1CBA" w14:textId="77777777" w:rsidR="005963E6" w:rsidRPr="00A45AA4" w:rsidRDefault="005963E6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14:paraId="6EC6E8B4" w14:textId="36A0AB16" w:rsidR="005963E6" w:rsidRDefault="005963E6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All</w:t>
            </w:r>
          </w:p>
        </w:tc>
      </w:tr>
      <w:tr w:rsidR="005023A6" w:rsidRPr="00A45AA4" w14:paraId="08A10950" w14:textId="77777777" w:rsidTr="4F9BE22E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7B93FFAE" w14:textId="77777777" w:rsidR="005023A6" w:rsidRPr="00A45AA4" w:rsidRDefault="005023A6" w:rsidP="005023A6">
            <w:pPr>
              <w:pStyle w:val="ListParagraph"/>
              <w:numPr>
                <w:ilvl w:val="0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77C4B596" w14:textId="2F51DC57" w:rsidR="005023A6" w:rsidRPr="001A73AF" w:rsidRDefault="005023A6" w:rsidP="005023A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45AA4">
              <w:rPr>
                <w:rFonts w:ascii="Arial" w:hAnsi="Arial" w:cs="Arial"/>
                <w:b/>
                <w:sz w:val="18"/>
                <w:szCs w:val="18"/>
              </w:rPr>
              <w:t>Any Other Business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5077339A" w14:textId="123C902E" w:rsidR="005023A6" w:rsidRPr="00A45AA4" w:rsidRDefault="005023A6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D0CECE" w:themeFill="background2" w:themeFillShade="E6"/>
          </w:tcPr>
          <w:p w14:paraId="08037B62" w14:textId="3FC35C05" w:rsidR="005023A6" w:rsidRPr="00A45AA4" w:rsidRDefault="007D52E4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Chairperson</w:t>
            </w:r>
          </w:p>
        </w:tc>
      </w:tr>
      <w:tr w:rsidR="005023A6" w:rsidRPr="00A45AA4" w14:paraId="2BD6E77D" w14:textId="77777777" w:rsidTr="4F9BE22E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207781F0" w14:textId="77777777" w:rsidR="005023A6" w:rsidRPr="00A45AA4" w:rsidRDefault="005023A6" w:rsidP="005023A6">
            <w:pPr>
              <w:pStyle w:val="ListParagraph"/>
              <w:numPr>
                <w:ilvl w:val="0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23C0A749" w14:textId="5872170F" w:rsidR="005023A6" w:rsidRPr="00A45AA4" w:rsidRDefault="005023A6" w:rsidP="005023A6">
            <w:pP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45AA4">
              <w:rPr>
                <w:rFonts w:ascii="Arial" w:hAnsi="Arial" w:cs="Arial"/>
                <w:b/>
                <w:sz w:val="18"/>
                <w:szCs w:val="18"/>
              </w:rPr>
              <w:t>Next Meeting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30DE5FDB" w14:textId="279CD484" w:rsidR="005023A6" w:rsidRPr="00A45AA4" w:rsidRDefault="005023A6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520" w:type="dxa"/>
            <w:shd w:val="clear" w:color="auto" w:fill="D0CECE" w:themeFill="background2" w:themeFillShade="E6"/>
          </w:tcPr>
          <w:p w14:paraId="5E102135" w14:textId="60CB1457" w:rsidR="005023A6" w:rsidRPr="00A45AA4" w:rsidRDefault="007D52E4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Chairperson</w:t>
            </w:r>
          </w:p>
        </w:tc>
      </w:tr>
      <w:tr w:rsidR="005023A6" w:rsidRPr="00A45AA4" w14:paraId="76284ACF" w14:textId="77777777" w:rsidTr="4F9BE22E">
        <w:trPr>
          <w:cantSplit/>
          <w:trHeight w:val="70"/>
        </w:trPr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10072325" w14:textId="77777777" w:rsidR="005023A6" w:rsidRPr="00A45AA4" w:rsidRDefault="005023A6" w:rsidP="005023A6">
            <w:pPr>
              <w:pStyle w:val="ListParagraph"/>
              <w:numPr>
                <w:ilvl w:val="0"/>
                <w:numId w:val="32"/>
              </w:numPr>
              <w:spacing w:beforeLines="25" w:before="60" w:afterLines="25" w:after="60"/>
              <w:ind w:leftChars="0" w:left="322" w:hanging="283"/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3829" w:type="dxa"/>
            <w:shd w:val="clear" w:color="auto" w:fill="D0CECE" w:themeFill="background2" w:themeFillShade="E6"/>
            <w:vAlign w:val="center"/>
          </w:tcPr>
          <w:p w14:paraId="7CDBFF6E" w14:textId="2BEB811A" w:rsidR="005023A6" w:rsidRPr="00A45AA4" w:rsidRDefault="005023A6" w:rsidP="005023A6">
            <w:pP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45AA4">
              <w:rPr>
                <w:rFonts w:ascii="Arial" w:hAnsi="Arial" w:cs="Arial"/>
                <w:b/>
                <w:sz w:val="18"/>
                <w:szCs w:val="18"/>
              </w:rPr>
              <w:t>Closing of the Meeting</w:t>
            </w:r>
          </w:p>
        </w:tc>
        <w:tc>
          <w:tcPr>
            <w:tcW w:w="2484" w:type="dxa"/>
            <w:shd w:val="clear" w:color="auto" w:fill="D0CECE" w:themeFill="background2" w:themeFillShade="E6"/>
            <w:vAlign w:val="center"/>
          </w:tcPr>
          <w:p w14:paraId="1EE3199F" w14:textId="5E530508" w:rsidR="005023A6" w:rsidRPr="00A45AA4" w:rsidRDefault="005023A6" w:rsidP="005023A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</w:rPr>
            </w:pPr>
            <w:r>
              <w:rPr>
                <w:rFonts w:ascii="Arial" w:eastAsia="Times" w:hAnsi="Arial" w:cs="Arial"/>
                <w:sz w:val="18"/>
                <w:szCs w:val="18"/>
              </w:rPr>
              <w:t>--</w:t>
            </w:r>
          </w:p>
        </w:tc>
        <w:tc>
          <w:tcPr>
            <w:tcW w:w="2520" w:type="dxa"/>
            <w:shd w:val="clear" w:color="auto" w:fill="D0CECE" w:themeFill="background2" w:themeFillShade="E6"/>
          </w:tcPr>
          <w:p w14:paraId="095AA994" w14:textId="39B0C701" w:rsidR="005023A6" w:rsidRPr="00A45AA4" w:rsidRDefault="007D52E4" w:rsidP="005023A6">
            <w:pPr>
              <w:spacing w:beforeLines="25" w:before="60" w:afterLines="25" w:after="60"/>
              <w:jc w:val="center"/>
              <w:rPr>
                <w:rFonts w:ascii="Arial" w:eastAsiaTheme="minorHAnsi" w:hAnsi="Arial" w:cs="Arial"/>
                <w:b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Chairperson</w:t>
            </w:r>
          </w:p>
        </w:tc>
      </w:tr>
    </w:tbl>
    <w:p w14:paraId="1237AFE7" w14:textId="77777777" w:rsidR="0001379A" w:rsidRPr="00A45AA4" w:rsidRDefault="0001379A" w:rsidP="0001379A"/>
    <w:sectPr w:rsidR="0001379A" w:rsidRPr="00A45AA4" w:rsidSect="002B1BBC"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61599" w14:textId="77777777" w:rsidR="00EB6AE3" w:rsidRDefault="00EB6AE3" w:rsidP="003240BC">
      <w:r>
        <w:separator/>
      </w:r>
    </w:p>
  </w:endnote>
  <w:endnote w:type="continuationSeparator" w:id="0">
    <w:p w14:paraId="4EB87B24" w14:textId="77777777" w:rsidR="00EB6AE3" w:rsidRDefault="00EB6AE3" w:rsidP="003240BC">
      <w:r>
        <w:continuationSeparator/>
      </w:r>
    </w:p>
  </w:endnote>
  <w:endnote w:type="continuationNotice" w:id="1">
    <w:p w14:paraId="6D72791E" w14:textId="77777777" w:rsidR="00EB6AE3" w:rsidRDefault="00EB6A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D26AE" w14:textId="5CABDFA5" w:rsidR="00EB6AE3" w:rsidRPr="000F61E7" w:rsidRDefault="00EB6AE3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FF1FDA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FF1FDA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3BA61" w14:textId="77777777" w:rsidR="00EB6AE3" w:rsidRDefault="00EB6AE3" w:rsidP="003240BC">
      <w:r>
        <w:separator/>
      </w:r>
    </w:p>
  </w:footnote>
  <w:footnote w:type="continuationSeparator" w:id="0">
    <w:p w14:paraId="3D1E2100" w14:textId="77777777" w:rsidR="00EB6AE3" w:rsidRDefault="00EB6AE3" w:rsidP="003240BC">
      <w:r>
        <w:continuationSeparator/>
      </w:r>
    </w:p>
  </w:footnote>
  <w:footnote w:type="continuationNotice" w:id="1">
    <w:p w14:paraId="310FE7E8" w14:textId="77777777" w:rsidR="00EB6AE3" w:rsidRDefault="00EB6A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56E65" w14:textId="6DE507AC" w:rsidR="00EB6AE3" w:rsidRDefault="00EB6AE3" w:rsidP="00F803E5">
    <w:pPr>
      <w:pStyle w:val="IPPHeader"/>
      <w:tabs>
        <w:tab w:val="clear" w:pos="1134"/>
        <w:tab w:val="clear" w:pos="9072"/>
        <w:tab w:val="right" w:pos="9026"/>
      </w:tabs>
    </w:pPr>
    <w:bookmarkStart w:id="1" w:name="_Hlk75992284"/>
    <w:bookmarkStart w:id="2" w:name="_Hlk75992285"/>
    <w:r>
      <w:rPr>
        <w:noProof/>
        <w:lang w:eastAsia="en-US"/>
      </w:rPr>
      <w:drawing>
        <wp:anchor distT="0" distB="0" distL="114300" distR="114300" simplePos="0" relativeHeight="251658241" behindDoc="0" locked="0" layoutInCell="1" allowOverlap="0" wp14:anchorId="152A5E13" wp14:editId="2A5A1498">
          <wp:simplePos x="0" y="0"/>
          <wp:positionH relativeFrom="page">
            <wp:align>left</wp:align>
          </wp:positionH>
          <wp:positionV relativeFrom="paragraph">
            <wp:posOffset>-452543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ADEAF0" w14:textId="3CAF076B" w:rsidR="00EB6AE3" w:rsidRPr="0029695F" w:rsidRDefault="00EB6AE3" w:rsidP="00F803E5">
    <w:pPr>
      <w:pStyle w:val="IPPHeader"/>
      <w:tabs>
        <w:tab w:val="clear" w:pos="1134"/>
        <w:tab w:val="clear" w:pos="9072"/>
        <w:tab w:val="right" w:pos="9026"/>
      </w:tabs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 wp14:anchorId="6F1AB521" wp14:editId="689C059E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01_ePhyto SF FG_2022_Apr_Tel</w:t>
    </w:r>
    <w:r>
      <w:br/>
    </w:r>
    <w:r>
      <w:rPr>
        <w:i/>
        <w:iCs/>
      </w:rPr>
      <w:t>Agenda</w:t>
    </w:r>
    <w:r>
      <w:rPr>
        <w:i/>
        <w:iCs/>
      </w:rPr>
      <w:tab/>
    </w:r>
    <w:bookmarkEnd w:id="1"/>
    <w:bookmarkEnd w:id="2"/>
    <w:proofErr w:type="spellStart"/>
    <w:r>
      <w:rPr>
        <w:i/>
        <w:iCs/>
      </w:rPr>
      <w:t>Agenda</w:t>
    </w:r>
    <w:proofErr w:type="spellEnd"/>
    <w:r>
      <w:rPr>
        <w:i/>
        <w:iCs/>
      </w:rPr>
      <w:t xml:space="preserve"> item 03</w:t>
    </w:r>
  </w:p>
  <w:p w14:paraId="4CC3B179" w14:textId="0E98256F" w:rsidR="00EB6AE3" w:rsidRPr="00F803E5" w:rsidRDefault="00EB6AE3" w:rsidP="00F803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FB4"/>
    <w:multiLevelType w:val="hybridMultilevel"/>
    <w:tmpl w:val="031EF1DE"/>
    <w:lvl w:ilvl="0" w:tplc="72D6EF90">
      <w:start w:val="1"/>
      <w:numFmt w:val="decimal"/>
      <w:lvlText w:val="%1."/>
      <w:lvlJc w:val="left"/>
      <w:pPr>
        <w:ind w:left="720" w:hanging="360"/>
      </w:pPr>
    </w:lvl>
    <w:lvl w:ilvl="1" w:tplc="F7AE61D8">
      <w:start w:val="1"/>
      <w:numFmt w:val="lowerLetter"/>
      <w:lvlText w:val="%2."/>
      <w:lvlJc w:val="left"/>
      <w:pPr>
        <w:ind w:left="1440" w:hanging="360"/>
      </w:pPr>
    </w:lvl>
    <w:lvl w:ilvl="2" w:tplc="1D18950E">
      <w:start w:val="1"/>
      <w:numFmt w:val="lowerRoman"/>
      <w:lvlText w:val="%3."/>
      <w:lvlJc w:val="right"/>
      <w:pPr>
        <w:ind w:left="2160" w:hanging="180"/>
      </w:pPr>
    </w:lvl>
    <w:lvl w:ilvl="3" w:tplc="BFDCE4F6">
      <w:start w:val="1"/>
      <w:numFmt w:val="decimal"/>
      <w:lvlText w:val="%4."/>
      <w:lvlJc w:val="left"/>
      <w:pPr>
        <w:ind w:left="2880" w:hanging="360"/>
      </w:pPr>
    </w:lvl>
    <w:lvl w:ilvl="4" w:tplc="6F96436E">
      <w:start w:val="1"/>
      <w:numFmt w:val="lowerLetter"/>
      <w:lvlText w:val="%5."/>
      <w:lvlJc w:val="left"/>
      <w:pPr>
        <w:ind w:left="3600" w:hanging="360"/>
      </w:pPr>
    </w:lvl>
    <w:lvl w:ilvl="5" w:tplc="3BC086D6">
      <w:start w:val="1"/>
      <w:numFmt w:val="lowerRoman"/>
      <w:lvlText w:val="%6."/>
      <w:lvlJc w:val="right"/>
      <w:pPr>
        <w:ind w:left="4320" w:hanging="180"/>
      </w:pPr>
    </w:lvl>
    <w:lvl w:ilvl="6" w:tplc="5D76D59A">
      <w:start w:val="1"/>
      <w:numFmt w:val="decimal"/>
      <w:lvlText w:val="%7."/>
      <w:lvlJc w:val="left"/>
      <w:pPr>
        <w:ind w:left="5040" w:hanging="360"/>
      </w:pPr>
    </w:lvl>
    <w:lvl w:ilvl="7" w:tplc="08AAE712">
      <w:start w:val="1"/>
      <w:numFmt w:val="lowerLetter"/>
      <w:lvlText w:val="%8."/>
      <w:lvlJc w:val="left"/>
      <w:pPr>
        <w:ind w:left="5760" w:hanging="360"/>
      </w:pPr>
    </w:lvl>
    <w:lvl w:ilvl="8" w:tplc="3B9058C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90F42F4"/>
    <w:multiLevelType w:val="hybridMultilevel"/>
    <w:tmpl w:val="7E74C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E38B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F60B6"/>
    <w:multiLevelType w:val="multilevel"/>
    <w:tmpl w:val="7BFAC2C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D780F5A"/>
    <w:multiLevelType w:val="multilevel"/>
    <w:tmpl w:val="418858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4" w15:restartNumberingAfterBreak="0">
    <w:nsid w:val="34404465"/>
    <w:multiLevelType w:val="multilevel"/>
    <w:tmpl w:val="0E86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5747146"/>
    <w:multiLevelType w:val="hybridMultilevel"/>
    <w:tmpl w:val="D8ACF7B4"/>
    <w:lvl w:ilvl="0" w:tplc="3B36E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2D027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D54A4D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5EE9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F6E61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2A02EA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5BA70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A1E8BC3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AD2151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A550035"/>
    <w:multiLevelType w:val="hybridMultilevel"/>
    <w:tmpl w:val="651E95E8"/>
    <w:lvl w:ilvl="0" w:tplc="521EB5EA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F0BFC"/>
    <w:multiLevelType w:val="hybridMultilevel"/>
    <w:tmpl w:val="99DE3F78"/>
    <w:lvl w:ilvl="0" w:tplc="2D5C9EC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65B12"/>
    <w:multiLevelType w:val="hybridMultilevel"/>
    <w:tmpl w:val="636A3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4313E"/>
    <w:multiLevelType w:val="hybridMultilevel"/>
    <w:tmpl w:val="8C286214"/>
    <w:lvl w:ilvl="0" w:tplc="26841AC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CB01B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66A5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E88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20A7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00E2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122B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A20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EC3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AB4AD8"/>
    <w:multiLevelType w:val="hybridMultilevel"/>
    <w:tmpl w:val="1390ECFC"/>
    <w:lvl w:ilvl="0" w:tplc="B95C8B22">
      <w:start w:val="20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54726"/>
    <w:multiLevelType w:val="hybridMultilevel"/>
    <w:tmpl w:val="75FEF844"/>
    <w:lvl w:ilvl="0" w:tplc="022A3CA2">
      <w:start w:val="2022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8C666A"/>
    <w:multiLevelType w:val="hybridMultilevel"/>
    <w:tmpl w:val="69EE5D40"/>
    <w:lvl w:ilvl="0" w:tplc="40EAC0DC">
      <w:start w:val="5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21"/>
  </w:num>
  <w:num w:numId="4">
    <w:abstractNumId w:val="10"/>
  </w:num>
  <w:num w:numId="5">
    <w:abstractNumId w:val="9"/>
  </w:num>
  <w:num w:numId="6">
    <w:abstractNumId w:val="9"/>
  </w:num>
  <w:num w:numId="7">
    <w:abstractNumId w:val="6"/>
  </w:num>
  <w:num w:numId="8">
    <w:abstractNumId w:val="8"/>
  </w:num>
  <w:num w:numId="9">
    <w:abstractNumId w:val="23"/>
  </w:num>
  <w:num w:numId="10">
    <w:abstractNumId w:val="4"/>
  </w:num>
  <w:num w:numId="11">
    <w:abstractNumId w:val="2"/>
  </w:num>
  <w:num w:numId="12">
    <w:abstractNumId w:val="13"/>
  </w:num>
  <w:num w:numId="13">
    <w:abstractNumId w:val="27"/>
  </w:num>
  <w:num w:numId="14">
    <w:abstractNumId w:val="22"/>
  </w:num>
  <w:num w:numId="15">
    <w:abstractNumId w:val="17"/>
  </w:num>
  <w:num w:numId="16">
    <w:abstractNumId w:val="29"/>
  </w:num>
  <w:num w:numId="17">
    <w:abstractNumId w:val="7"/>
  </w:num>
  <w:num w:numId="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1"/>
  </w:num>
  <w:num w:numId="25">
    <w:abstractNumId w:val="19"/>
  </w:num>
  <w:num w:numId="26">
    <w:abstractNumId w:val="24"/>
  </w:num>
  <w:num w:numId="2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25"/>
  </w:num>
  <w:num w:numId="30">
    <w:abstractNumId w:val="15"/>
  </w:num>
  <w:num w:numId="31">
    <w:abstractNumId w:val="20"/>
  </w:num>
  <w:num w:numId="32">
    <w:abstractNumId w:val="11"/>
  </w:num>
  <w:num w:numId="33">
    <w:abstractNumId w:val="5"/>
  </w:num>
  <w:num w:numId="34">
    <w:abstractNumId w:val="18"/>
  </w:num>
  <w:num w:numId="35">
    <w:abstractNumId w:val="26"/>
  </w:num>
  <w:num w:numId="36">
    <w:abstractNumId w:val="14"/>
  </w:num>
  <w:num w:numId="37">
    <w:abstractNumId w:val="16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mailMerge>
    <w:mainDocumentType w:val="formLetters"/>
    <w:dataType w:val="textFile"/>
    <w:activeRecord w:val="-1"/>
  </w:mailMerge>
  <w:defaultTabStop w:val="720"/>
  <w:evenAndOddHeaders/>
  <w:characterSpacingControl w:val="doNotCompress"/>
  <w:hdrShapeDefaults>
    <o:shapedefaults v:ext="edit" spidmax="274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379A"/>
    <w:rsid w:val="00016F06"/>
    <w:rsid w:val="00024A12"/>
    <w:rsid w:val="00061598"/>
    <w:rsid w:val="000703B8"/>
    <w:rsid w:val="00073290"/>
    <w:rsid w:val="00076F7F"/>
    <w:rsid w:val="00077166"/>
    <w:rsid w:val="000B2AE7"/>
    <w:rsid w:val="000D1462"/>
    <w:rsid w:val="000D1787"/>
    <w:rsid w:val="000E086A"/>
    <w:rsid w:val="000F5411"/>
    <w:rsid w:val="000F5FE8"/>
    <w:rsid w:val="000F61E7"/>
    <w:rsid w:val="00131643"/>
    <w:rsid w:val="00136BEA"/>
    <w:rsid w:val="0013719D"/>
    <w:rsid w:val="00137D66"/>
    <w:rsid w:val="0014370F"/>
    <w:rsid w:val="00165249"/>
    <w:rsid w:val="00172B18"/>
    <w:rsid w:val="0017566F"/>
    <w:rsid w:val="001879E3"/>
    <w:rsid w:val="001912AC"/>
    <w:rsid w:val="001A4CA9"/>
    <w:rsid w:val="001A5F4B"/>
    <w:rsid w:val="001A7235"/>
    <w:rsid w:val="001A73AF"/>
    <w:rsid w:val="001B4B8F"/>
    <w:rsid w:val="001B6754"/>
    <w:rsid w:val="001B7E37"/>
    <w:rsid w:val="001C0CE1"/>
    <w:rsid w:val="001C71E4"/>
    <w:rsid w:val="001D3E1F"/>
    <w:rsid w:val="001F3A2F"/>
    <w:rsid w:val="00201118"/>
    <w:rsid w:val="002012A4"/>
    <w:rsid w:val="0020471B"/>
    <w:rsid w:val="00210C7D"/>
    <w:rsid w:val="002114BB"/>
    <w:rsid w:val="0021589E"/>
    <w:rsid w:val="00233965"/>
    <w:rsid w:val="002367FC"/>
    <w:rsid w:val="00237897"/>
    <w:rsid w:val="00247CAB"/>
    <w:rsid w:val="0025368F"/>
    <w:rsid w:val="00255943"/>
    <w:rsid w:val="00267C6B"/>
    <w:rsid w:val="002806B9"/>
    <w:rsid w:val="0028700C"/>
    <w:rsid w:val="002B1BBC"/>
    <w:rsid w:val="002B3FDF"/>
    <w:rsid w:val="002D1389"/>
    <w:rsid w:val="002D38EC"/>
    <w:rsid w:val="002D3E71"/>
    <w:rsid w:val="002E60ED"/>
    <w:rsid w:val="002E6FB8"/>
    <w:rsid w:val="002F10B0"/>
    <w:rsid w:val="00307C2C"/>
    <w:rsid w:val="00311F79"/>
    <w:rsid w:val="00316A7C"/>
    <w:rsid w:val="003240BC"/>
    <w:rsid w:val="00332AA4"/>
    <w:rsid w:val="00343C6B"/>
    <w:rsid w:val="00351E79"/>
    <w:rsid w:val="003612E8"/>
    <w:rsid w:val="00366A91"/>
    <w:rsid w:val="003708B5"/>
    <w:rsid w:val="003717FE"/>
    <w:rsid w:val="0037450E"/>
    <w:rsid w:val="00385F89"/>
    <w:rsid w:val="003900D3"/>
    <w:rsid w:val="0039052F"/>
    <w:rsid w:val="00391D88"/>
    <w:rsid w:val="00394334"/>
    <w:rsid w:val="003A788C"/>
    <w:rsid w:val="003B0878"/>
    <w:rsid w:val="003B16D5"/>
    <w:rsid w:val="003B6495"/>
    <w:rsid w:val="003C2D9A"/>
    <w:rsid w:val="003E3EF1"/>
    <w:rsid w:val="003E7F41"/>
    <w:rsid w:val="00404530"/>
    <w:rsid w:val="00407D1C"/>
    <w:rsid w:val="004135C7"/>
    <w:rsid w:val="00440E27"/>
    <w:rsid w:val="00444BEC"/>
    <w:rsid w:val="00453CC7"/>
    <w:rsid w:val="004641DF"/>
    <w:rsid w:val="00475528"/>
    <w:rsid w:val="004827EC"/>
    <w:rsid w:val="00491DBD"/>
    <w:rsid w:val="00492A3C"/>
    <w:rsid w:val="004933EB"/>
    <w:rsid w:val="004A1A76"/>
    <w:rsid w:val="004A487C"/>
    <w:rsid w:val="004B25AB"/>
    <w:rsid w:val="004C5946"/>
    <w:rsid w:val="004F3C4F"/>
    <w:rsid w:val="004F489D"/>
    <w:rsid w:val="004F4F50"/>
    <w:rsid w:val="004F5B7D"/>
    <w:rsid w:val="004F7DBA"/>
    <w:rsid w:val="005023A6"/>
    <w:rsid w:val="005063EF"/>
    <w:rsid w:val="00507035"/>
    <w:rsid w:val="005114C4"/>
    <w:rsid w:val="00513499"/>
    <w:rsid w:val="00521559"/>
    <w:rsid w:val="0053487D"/>
    <w:rsid w:val="00540385"/>
    <w:rsid w:val="00580026"/>
    <w:rsid w:val="00590AC3"/>
    <w:rsid w:val="005963E6"/>
    <w:rsid w:val="005A70FC"/>
    <w:rsid w:val="005C7BE8"/>
    <w:rsid w:val="005E33FC"/>
    <w:rsid w:val="00632692"/>
    <w:rsid w:val="00641DA9"/>
    <w:rsid w:val="006450E2"/>
    <w:rsid w:val="00650380"/>
    <w:rsid w:val="006605F1"/>
    <w:rsid w:val="006646B3"/>
    <w:rsid w:val="006707C0"/>
    <w:rsid w:val="00672127"/>
    <w:rsid w:val="00673AB7"/>
    <w:rsid w:val="006749E8"/>
    <w:rsid w:val="00674A35"/>
    <w:rsid w:val="0068119A"/>
    <w:rsid w:val="006930DD"/>
    <w:rsid w:val="006C12A7"/>
    <w:rsid w:val="006C5698"/>
    <w:rsid w:val="006F136B"/>
    <w:rsid w:val="006F63F9"/>
    <w:rsid w:val="007009F9"/>
    <w:rsid w:val="007108BB"/>
    <w:rsid w:val="00711872"/>
    <w:rsid w:val="007153B0"/>
    <w:rsid w:val="007338AE"/>
    <w:rsid w:val="00740852"/>
    <w:rsid w:val="007468AE"/>
    <w:rsid w:val="00770489"/>
    <w:rsid w:val="0077261A"/>
    <w:rsid w:val="007763B8"/>
    <w:rsid w:val="00781C19"/>
    <w:rsid w:val="007B35A2"/>
    <w:rsid w:val="007C0B13"/>
    <w:rsid w:val="007D2134"/>
    <w:rsid w:val="007D52E4"/>
    <w:rsid w:val="007D533E"/>
    <w:rsid w:val="007E56D1"/>
    <w:rsid w:val="007F267B"/>
    <w:rsid w:val="007F2DD2"/>
    <w:rsid w:val="0082326E"/>
    <w:rsid w:val="00824239"/>
    <w:rsid w:val="008244F8"/>
    <w:rsid w:val="00836098"/>
    <w:rsid w:val="00836EC8"/>
    <w:rsid w:val="008378A8"/>
    <w:rsid w:val="008433F0"/>
    <w:rsid w:val="00846C4D"/>
    <w:rsid w:val="00860169"/>
    <w:rsid w:val="0086209F"/>
    <w:rsid w:val="0086432B"/>
    <w:rsid w:val="008762E5"/>
    <w:rsid w:val="008765B7"/>
    <w:rsid w:val="008870F6"/>
    <w:rsid w:val="00887A60"/>
    <w:rsid w:val="00887F30"/>
    <w:rsid w:val="00891994"/>
    <w:rsid w:val="00893E5A"/>
    <w:rsid w:val="008B00B0"/>
    <w:rsid w:val="008B6E65"/>
    <w:rsid w:val="008B7DA5"/>
    <w:rsid w:val="008C5B07"/>
    <w:rsid w:val="008C5B99"/>
    <w:rsid w:val="008E4452"/>
    <w:rsid w:val="008E6E84"/>
    <w:rsid w:val="008F2982"/>
    <w:rsid w:val="008F3979"/>
    <w:rsid w:val="00903B26"/>
    <w:rsid w:val="00912F05"/>
    <w:rsid w:val="00913702"/>
    <w:rsid w:val="00923772"/>
    <w:rsid w:val="00924296"/>
    <w:rsid w:val="0093193E"/>
    <w:rsid w:val="00942340"/>
    <w:rsid w:val="00947421"/>
    <w:rsid w:val="00966628"/>
    <w:rsid w:val="00973F3E"/>
    <w:rsid w:val="009744C4"/>
    <w:rsid w:val="009A5063"/>
    <w:rsid w:val="009B2C50"/>
    <w:rsid w:val="009B7252"/>
    <w:rsid w:val="009C118B"/>
    <w:rsid w:val="009D69BE"/>
    <w:rsid w:val="009F1D9F"/>
    <w:rsid w:val="009F704E"/>
    <w:rsid w:val="009F7242"/>
    <w:rsid w:val="00A013C4"/>
    <w:rsid w:val="00A042DF"/>
    <w:rsid w:val="00A26401"/>
    <w:rsid w:val="00A3236A"/>
    <w:rsid w:val="00A36B36"/>
    <w:rsid w:val="00A45AA4"/>
    <w:rsid w:val="00A5254C"/>
    <w:rsid w:val="00A55313"/>
    <w:rsid w:val="00A56251"/>
    <w:rsid w:val="00A65216"/>
    <w:rsid w:val="00A65863"/>
    <w:rsid w:val="00A673AF"/>
    <w:rsid w:val="00A77E80"/>
    <w:rsid w:val="00A77F9F"/>
    <w:rsid w:val="00A8278E"/>
    <w:rsid w:val="00A958CB"/>
    <w:rsid w:val="00AC2A51"/>
    <w:rsid w:val="00AF7684"/>
    <w:rsid w:val="00B260A7"/>
    <w:rsid w:val="00B35BCB"/>
    <w:rsid w:val="00B41E11"/>
    <w:rsid w:val="00B43327"/>
    <w:rsid w:val="00B478F3"/>
    <w:rsid w:val="00B5497C"/>
    <w:rsid w:val="00B57910"/>
    <w:rsid w:val="00B65E4E"/>
    <w:rsid w:val="00B7282C"/>
    <w:rsid w:val="00B754D4"/>
    <w:rsid w:val="00B75DCD"/>
    <w:rsid w:val="00B764D9"/>
    <w:rsid w:val="00B8320B"/>
    <w:rsid w:val="00B871A3"/>
    <w:rsid w:val="00B9380D"/>
    <w:rsid w:val="00B96889"/>
    <w:rsid w:val="00BA094F"/>
    <w:rsid w:val="00BB60B5"/>
    <w:rsid w:val="00BE107B"/>
    <w:rsid w:val="00BF1444"/>
    <w:rsid w:val="00C041E2"/>
    <w:rsid w:val="00C11010"/>
    <w:rsid w:val="00C22B57"/>
    <w:rsid w:val="00C23809"/>
    <w:rsid w:val="00C2481D"/>
    <w:rsid w:val="00C42206"/>
    <w:rsid w:val="00C46B33"/>
    <w:rsid w:val="00C507C6"/>
    <w:rsid w:val="00C77ABC"/>
    <w:rsid w:val="00C8321D"/>
    <w:rsid w:val="00C93EAF"/>
    <w:rsid w:val="00CB1412"/>
    <w:rsid w:val="00CC3A2C"/>
    <w:rsid w:val="00CD5702"/>
    <w:rsid w:val="00CF09F2"/>
    <w:rsid w:val="00CF3871"/>
    <w:rsid w:val="00D00B10"/>
    <w:rsid w:val="00D14F7E"/>
    <w:rsid w:val="00D15B3B"/>
    <w:rsid w:val="00D23FF6"/>
    <w:rsid w:val="00D505AF"/>
    <w:rsid w:val="00D56E08"/>
    <w:rsid w:val="00D62817"/>
    <w:rsid w:val="00D6391F"/>
    <w:rsid w:val="00D962AF"/>
    <w:rsid w:val="00D97841"/>
    <w:rsid w:val="00DA5955"/>
    <w:rsid w:val="00DA7C10"/>
    <w:rsid w:val="00DB4401"/>
    <w:rsid w:val="00DB4F25"/>
    <w:rsid w:val="00DC4910"/>
    <w:rsid w:val="00DD1A85"/>
    <w:rsid w:val="00DD69FB"/>
    <w:rsid w:val="00DE1871"/>
    <w:rsid w:val="00DE5D09"/>
    <w:rsid w:val="00DE7892"/>
    <w:rsid w:val="00DF210C"/>
    <w:rsid w:val="00E04E7B"/>
    <w:rsid w:val="00E10AF0"/>
    <w:rsid w:val="00E127FD"/>
    <w:rsid w:val="00E24498"/>
    <w:rsid w:val="00E429E3"/>
    <w:rsid w:val="00E46B14"/>
    <w:rsid w:val="00E472BF"/>
    <w:rsid w:val="00E5215A"/>
    <w:rsid w:val="00E63188"/>
    <w:rsid w:val="00E74ED3"/>
    <w:rsid w:val="00E75246"/>
    <w:rsid w:val="00E8192A"/>
    <w:rsid w:val="00E90367"/>
    <w:rsid w:val="00E95D5F"/>
    <w:rsid w:val="00E963F5"/>
    <w:rsid w:val="00E96F9A"/>
    <w:rsid w:val="00EB2EFF"/>
    <w:rsid w:val="00EB6AE3"/>
    <w:rsid w:val="00EC0FD7"/>
    <w:rsid w:val="00ED3BCB"/>
    <w:rsid w:val="00EE05EF"/>
    <w:rsid w:val="00EE1E18"/>
    <w:rsid w:val="00EF4DFA"/>
    <w:rsid w:val="00EF6E04"/>
    <w:rsid w:val="00F0198B"/>
    <w:rsid w:val="00F05B06"/>
    <w:rsid w:val="00F111C2"/>
    <w:rsid w:val="00F1356D"/>
    <w:rsid w:val="00F2260A"/>
    <w:rsid w:val="00F23DEA"/>
    <w:rsid w:val="00F2774A"/>
    <w:rsid w:val="00F32025"/>
    <w:rsid w:val="00F40019"/>
    <w:rsid w:val="00F611EC"/>
    <w:rsid w:val="00F803E5"/>
    <w:rsid w:val="00F854A7"/>
    <w:rsid w:val="00F86669"/>
    <w:rsid w:val="00F966E9"/>
    <w:rsid w:val="00FA5581"/>
    <w:rsid w:val="00FB7105"/>
    <w:rsid w:val="00FD196B"/>
    <w:rsid w:val="00FD5E18"/>
    <w:rsid w:val="00FE309C"/>
    <w:rsid w:val="00FF1FDA"/>
    <w:rsid w:val="00FF386A"/>
    <w:rsid w:val="032D1BF7"/>
    <w:rsid w:val="03F52B13"/>
    <w:rsid w:val="04FDD357"/>
    <w:rsid w:val="066308EB"/>
    <w:rsid w:val="099AA90E"/>
    <w:rsid w:val="09C26FD9"/>
    <w:rsid w:val="0BD49A87"/>
    <w:rsid w:val="0C6537BB"/>
    <w:rsid w:val="0CC1DC23"/>
    <w:rsid w:val="0D6C973C"/>
    <w:rsid w:val="0F31CF0C"/>
    <w:rsid w:val="0F6196E2"/>
    <w:rsid w:val="10A31DD1"/>
    <w:rsid w:val="123C86F8"/>
    <w:rsid w:val="13EF0D86"/>
    <w:rsid w:val="178D31B1"/>
    <w:rsid w:val="193F8931"/>
    <w:rsid w:val="1F88EA1C"/>
    <w:rsid w:val="2287811E"/>
    <w:rsid w:val="22950983"/>
    <w:rsid w:val="2315DC62"/>
    <w:rsid w:val="23F4ABB4"/>
    <w:rsid w:val="25907C15"/>
    <w:rsid w:val="260110B3"/>
    <w:rsid w:val="266C3B2D"/>
    <w:rsid w:val="2ADB66E1"/>
    <w:rsid w:val="2B847CCA"/>
    <w:rsid w:val="3407E5D5"/>
    <w:rsid w:val="34AD4B60"/>
    <w:rsid w:val="37E73322"/>
    <w:rsid w:val="39E930B6"/>
    <w:rsid w:val="3BE54D9E"/>
    <w:rsid w:val="4594D801"/>
    <w:rsid w:val="4EF72166"/>
    <w:rsid w:val="4F9BE22E"/>
    <w:rsid w:val="5121ED23"/>
    <w:rsid w:val="5575F821"/>
    <w:rsid w:val="559626ED"/>
    <w:rsid w:val="5A98D5DE"/>
    <w:rsid w:val="5EF04F3C"/>
    <w:rsid w:val="611EE890"/>
    <w:rsid w:val="63307F67"/>
    <w:rsid w:val="64BEFE2A"/>
    <w:rsid w:val="6836CFF5"/>
    <w:rsid w:val="730A4876"/>
    <w:rsid w:val="7545AF64"/>
    <w:rsid w:val="77ADD3E1"/>
    <w:rsid w:val="7A553883"/>
    <w:rsid w:val="7C699A02"/>
    <w:rsid w:val="7C709915"/>
    <w:rsid w:val="7C9E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3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216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A6521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A6521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6521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21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/>
    </w:pPr>
    <w:rPr>
      <w:rFonts w:cs="Times New Roman"/>
      <w:sz w:val="24"/>
      <w:lang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rsid w:val="00A652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5216"/>
    <w:rPr>
      <w:rFonts w:ascii="Tahoma" w:eastAsia="MS Mincho" w:hAnsi="Tahoma" w:cs="Tahoma"/>
      <w:sz w:val="16"/>
      <w:szCs w:val="16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rsid w:val="00A652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65216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A652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65216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A6521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PageNumber">
    <w:name w:val="page number"/>
    <w:rsid w:val="00A65216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A6521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A6521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A65216"/>
    <w:rPr>
      <w:rFonts w:ascii="Courier" w:eastAsia="Times" w:hAnsi="Courier"/>
      <w:sz w:val="21"/>
      <w:szCs w:val="21"/>
      <w:lang w:val="en-AU" w:eastAsia="zh-CN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unhideWhenUsed/>
    <w:rsid w:val="0074085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A65216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65216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65216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A6521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65216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A65216"/>
    <w:rPr>
      <w:vertAlign w:val="superscript"/>
    </w:rPr>
  </w:style>
  <w:style w:type="paragraph" w:customStyle="1" w:styleId="Style">
    <w:name w:val="Style"/>
    <w:basedOn w:val="Footer"/>
    <w:autoRedefine/>
    <w:qFormat/>
    <w:rsid w:val="00A6521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A6521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A65216"/>
    <w:pPr>
      <w:spacing w:after="240"/>
    </w:pPr>
    <w:rPr>
      <w:sz w:val="24"/>
    </w:rPr>
  </w:style>
  <w:style w:type="table" w:styleId="TableGrid">
    <w:name w:val="Table Grid"/>
    <w:basedOn w:val="TableNormal"/>
    <w:rsid w:val="00A65216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A65216"/>
    <w:pPr>
      <w:numPr>
        <w:numId w:val="13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A65216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A6521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A6521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A65216"/>
    <w:pPr>
      <w:spacing w:after="180"/>
    </w:pPr>
  </w:style>
  <w:style w:type="paragraph" w:customStyle="1" w:styleId="IPPFootnote">
    <w:name w:val="IPP Footnote"/>
    <w:basedOn w:val="IPPArialFootnote"/>
    <w:qFormat/>
    <w:rsid w:val="00A6521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A6521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A6521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A65216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A6521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A6521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A6521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A6521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A65216"/>
    <w:pPr>
      <w:numPr>
        <w:numId w:val="2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A65216"/>
    <w:pPr>
      <w:numPr>
        <w:numId w:val="14"/>
      </w:numPr>
    </w:pPr>
  </w:style>
  <w:style w:type="character" w:customStyle="1" w:styleId="IPPNormalstrikethrough">
    <w:name w:val="IPP Normal strikethrough"/>
    <w:rsid w:val="00A6521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A6521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A6521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A6521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A65216"/>
    <w:pPr>
      <w:numPr>
        <w:numId w:val="12"/>
      </w:numPr>
    </w:pPr>
  </w:style>
  <w:style w:type="paragraph" w:customStyle="1" w:styleId="IPPNormalCloseSpace">
    <w:name w:val="IPP NormalCloseSpace"/>
    <w:basedOn w:val="Normal"/>
    <w:qFormat/>
    <w:rsid w:val="00A6521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A6521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A6521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A6521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A6521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A6521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A6521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A6521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A6521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A6521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A6521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A6521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A6521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A6521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A6521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A65216"/>
    <w:pPr>
      <w:numPr>
        <w:numId w:val="9"/>
      </w:numPr>
      <w:jc w:val="left"/>
    </w:pPr>
  </w:style>
  <w:style w:type="paragraph" w:customStyle="1" w:styleId="IPPLetterListIndent">
    <w:name w:val="IPP LetterList Indent"/>
    <w:basedOn w:val="IPPLetterList"/>
    <w:qFormat/>
    <w:rsid w:val="00A65216"/>
    <w:pPr>
      <w:numPr>
        <w:numId w:val="10"/>
      </w:numPr>
    </w:pPr>
  </w:style>
  <w:style w:type="paragraph" w:customStyle="1" w:styleId="IPPFooterLandscape">
    <w:name w:val="IPP Footer Landscape"/>
    <w:basedOn w:val="IPPHeaderlandscape"/>
    <w:qFormat/>
    <w:rsid w:val="00A6521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A6521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A6521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A65216"/>
    <w:pPr>
      <w:numPr>
        <w:numId w:val="15"/>
      </w:numPr>
    </w:pPr>
  </w:style>
  <w:style w:type="paragraph" w:customStyle="1" w:styleId="IPPHdg2Num">
    <w:name w:val="IPP Hdg2Num"/>
    <w:basedOn w:val="IPPHeading2"/>
    <w:next w:val="IPPNormal"/>
    <w:qFormat/>
    <w:rsid w:val="00A65216"/>
    <w:pPr>
      <w:numPr>
        <w:ilvl w:val="1"/>
        <w:numId w:val="16"/>
      </w:numPr>
    </w:pPr>
  </w:style>
  <w:style w:type="paragraph" w:customStyle="1" w:styleId="IPPNumberedList">
    <w:name w:val="IPP NumberedList"/>
    <w:basedOn w:val="IPPBullet1"/>
    <w:qFormat/>
    <w:rsid w:val="00A65216"/>
    <w:pPr>
      <w:numPr>
        <w:numId w:val="24"/>
      </w:numPr>
    </w:pPr>
  </w:style>
  <w:style w:type="character" w:styleId="Strong">
    <w:name w:val="Strong"/>
    <w:basedOn w:val="DefaultParagraphFont"/>
    <w:qFormat/>
    <w:rsid w:val="00A65216"/>
    <w:rPr>
      <w:b/>
      <w:bCs/>
    </w:rPr>
  </w:style>
  <w:style w:type="paragraph" w:customStyle="1" w:styleId="IPPParagraphnumbering">
    <w:name w:val="IPP Paragraph numbering"/>
    <w:basedOn w:val="IPPNormal"/>
    <w:qFormat/>
    <w:rsid w:val="00A65216"/>
    <w:pPr>
      <w:numPr>
        <w:numId w:val="1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A65216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A65216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A65216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A65216"/>
    <w:rPr>
      <w:rFonts w:ascii="Times New Roman" w:eastAsia="Times" w:hAnsi="Times New Roman"/>
      <w:szCs w:val="24"/>
      <w:lang w:val="en-GB" w:eastAsia="zh-CN"/>
    </w:rPr>
  </w:style>
  <w:style w:type="paragraph" w:styleId="Revision">
    <w:name w:val="Revision"/>
    <w:hidden/>
    <w:uiPriority w:val="99"/>
    <w:semiHidden/>
    <w:rsid w:val="00E74ED3"/>
    <w:pPr>
      <w:spacing w:after="0" w:line="240" w:lineRule="auto"/>
    </w:pPr>
    <w:rPr>
      <w:rFonts w:ascii="Times New Roman" w:eastAsia="MS Mincho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4f277465bfd0426f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RA\Desktop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46634-58A8-4648-929E-A5A3EC1B4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F1452E-EB84-4E73-9F4C-D97C606E4B3C}">
  <ds:schemaRefs>
    <ds:schemaRef ds:uri="ea6feb38-a85a-45e8-92e9-814486bbe37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05d7f75-f42e-4288-8809-604fd4d9691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79AD9E8-7281-4925-9AE4-60E0DDB97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B6C05-19DC-42A4-9491-76BF756A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31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Benovic, Marko (NSPD)</cp:lastModifiedBy>
  <cp:revision>6</cp:revision>
  <cp:lastPrinted>2021-06-16T06:14:00Z</cp:lastPrinted>
  <dcterms:created xsi:type="dcterms:W3CDTF">2022-04-13T15:15:00Z</dcterms:created>
  <dcterms:modified xsi:type="dcterms:W3CDTF">2022-04-14T17:21:00Z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