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20CF42" w14:textId="7C5D3F7A" w:rsidR="00287D63" w:rsidRPr="000A187B" w:rsidRDefault="00C34777" w:rsidP="00171BE4">
      <w:pPr>
        <w:pStyle w:val="IPPHeadSection"/>
        <w:spacing w:before="240"/>
        <w:jc w:val="center"/>
      </w:pPr>
      <w:r>
        <w:t xml:space="preserve"> </w:t>
      </w:r>
      <w:r w:rsidR="00EA40EC" w:rsidRPr="00EA40EC">
        <w:t xml:space="preserve">Review of draft </w:t>
      </w:r>
      <w:r w:rsidR="00CC367B">
        <w:t>diagnostic protocols (</w:t>
      </w:r>
      <w:r w:rsidR="00EA40EC" w:rsidRPr="00EA40EC">
        <w:t>DPs</w:t>
      </w:r>
      <w:r w:rsidR="00CC367B">
        <w:t>)</w:t>
      </w:r>
      <w:r w:rsidR="00EA40EC" w:rsidRPr="00EA40EC">
        <w:t xml:space="preserve"> in the </w:t>
      </w:r>
      <w:r w:rsidR="00CC367B">
        <w:t xml:space="preserve">TPDP </w:t>
      </w:r>
      <w:r w:rsidR="00EA40EC" w:rsidRPr="00EA40EC">
        <w:t>work programme</w:t>
      </w:r>
    </w:p>
    <w:p w14:paraId="53BBCBA6" w14:textId="579CFD7F" w:rsidR="00287D63" w:rsidRDefault="00287D63" w:rsidP="00287D63">
      <w:pPr>
        <w:pStyle w:val="IPPNormal"/>
        <w:jc w:val="center"/>
        <w:rPr>
          <w:i/>
        </w:rPr>
      </w:pPr>
      <w:r w:rsidRPr="00474CC2">
        <w:rPr>
          <w:i/>
        </w:rPr>
        <w:t>(Prepared by the IPPC Secretariat)</w:t>
      </w:r>
    </w:p>
    <w:p w14:paraId="2065CF7A" w14:textId="7B899E40" w:rsidR="007E108B" w:rsidRPr="006563AB" w:rsidRDefault="007E108B" w:rsidP="006563AB">
      <w:pPr>
        <w:pStyle w:val="IPPHeading1"/>
      </w:pPr>
      <w:r w:rsidRPr="00822300">
        <w:t xml:space="preserve">1. </w:t>
      </w:r>
      <w:r>
        <w:t>Background</w:t>
      </w:r>
    </w:p>
    <w:p w14:paraId="5F74849F" w14:textId="1646988D" w:rsidR="00450714" w:rsidRPr="00450714" w:rsidRDefault="00352B0D" w:rsidP="00735569">
      <w:pPr>
        <w:pStyle w:val="IPPParagraphnumbering"/>
        <w:rPr>
          <w:sz w:val="24"/>
        </w:rPr>
      </w:pPr>
      <w:r w:rsidRPr="00352B0D">
        <w:t xml:space="preserve">This paper presents an </w:t>
      </w:r>
      <w:r w:rsidR="00735569">
        <w:t>overview</w:t>
      </w:r>
      <w:r w:rsidRPr="00352B0D">
        <w:t xml:space="preserve"> </w:t>
      </w:r>
      <w:r>
        <w:t xml:space="preserve">of the </w:t>
      </w:r>
      <w:r w:rsidR="00735569">
        <w:t xml:space="preserve">current subjects in </w:t>
      </w:r>
      <w:r w:rsidR="00AA6FBD">
        <w:t xml:space="preserve">the </w:t>
      </w:r>
      <w:r>
        <w:t>work</w:t>
      </w:r>
      <w:r w:rsidRPr="00352B0D">
        <w:t xml:space="preserve"> </w:t>
      </w:r>
      <w:proofErr w:type="spellStart"/>
      <w:r w:rsidR="00735569">
        <w:t>programme</w:t>
      </w:r>
      <w:proofErr w:type="spellEnd"/>
      <w:r w:rsidR="00735569">
        <w:t xml:space="preserve"> </w:t>
      </w:r>
      <w:r w:rsidRPr="00352B0D">
        <w:t xml:space="preserve">of the </w:t>
      </w:r>
      <w:r w:rsidR="00735569">
        <w:t xml:space="preserve">Technical Panel on Diagnostic Protocols (TPDP). </w:t>
      </w:r>
      <w:r w:rsidR="00DC148E">
        <w:t>The last update was presented to the TPDP</w:t>
      </w:r>
      <w:r w:rsidR="00E80A91">
        <w:rPr>
          <w:rStyle w:val="FootnoteReference"/>
        </w:rPr>
        <w:footnoteReference w:id="1"/>
      </w:r>
      <w:r w:rsidR="00DC148E">
        <w:t xml:space="preserve"> and to the </w:t>
      </w:r>
      <w:r w:rsidR="00A70B6D">
        <w:t>Standards Committee (</w:t>
      </w:r>
      <w:r w:rsidR="00DC148E">
        <w:t>SC</w:t>
      </w:r>
      <w:r w:rsidR="00A70B6D">
        <w:t>)</w:t>
      </w:r>
      <w:r w:rsidR="00DC148E">
        <w:rPr>
          <w:rStyle w:val="FootnoteReference"/>
        </w:rPr>
        <w:footnoteReference w:id="2"/>
      </w:r>
      <w:r w:rsidR="00DC148E">
        <w:t xml:space="preserve"> in July 2022. </w:t>
      </w:r>
    </w:p>
    <w:p w14:paraId="0280C48F" w14:textId="691235E0" w:rsidR="001D02F2" w:rsidRPr="00CD3804" w:rsidRDefault="002F5AF2" w:rsidP="00B53AB0">
      <w:pPr>
        <w:pStyle w:val="IPPParagraphnumbering"/>
        <w:spacing w:before="120" w:after="120"/>
        <w:rPr>
          <w:lang w:val="en-GB"/>
        </w:rPr>
      </w:pPr>
      <w:r>
        <w:t xml:space="preserve">The Standard Setting Unit (SSU) of the IPPC Secretariat provides support to the work of the TPDP and to the work of the SC. </w:t>
      </w:r>
      <w:bookmarkStart w:id="0" w:name="_GoBack"/>
      <w:bookmarkEnd w:id="0"/>
      <w:r w:rsidR="00EB0D04">
        <w:t>T</w:t>
      </w:r>
      <w:r w:rsidR="000270FE">
        <w:t>he c</w:t>
      </w:r>
      <w:r w:rsidR="000270FE" w:rsidRPr="00CD3804">
        <w:rPr>
          <w:szCs w:val="22"/>
        </w:rPr>
        <w:t xml:space="preserve">urrent SSU staff are presented in the </w:t>
      </w:r>
      <w:hyperlink r:id="rId11" w:history="1">
        <w:r w:rsidR="000270FE" w:rsidRPr="00CD3804">
          <w:rPr>
            <w:rStyle w:val="Hyperlink"/>
            <w:szCs w:val="22"/>
          </w:rPr>
          <w:t>linked chart</w:t>
        </w:r>
      </w:hyperlink>
      <w:r w:rsidR="000270FE" w:rsidRPr="00CD3804">
        <w:rPr>
          <w:szCs w:val="22"/>
        </w:rPr>
        <w:t>.</w:t>
      </w:r>
      <w:r w:rsidR="001D02F2" w:rsidRPr="001D02F2">
        <w:t xml:space="preserve"> </w:t>
      </w:r>
      <w:r w:rsidR="001D02F2" w:rsidRPr="00CD3804">
        <w:rPr>
          <w:lang w:val="en-GB"/>
        </w:rPr>
        <w:t xml:space="preserve">The IPPC Secretariat support for the </w:t>
      </w:r>
      <w:r w:rsidR="001D02F2" w:rsidRPr="00CD3804">
        <w:rPr>
          <w:lang w:val="en-GB" w:eastAsia="en-GB"/>
        </w:rPr>
        <w:t>TPDP</w:t>
      </w:r>
      <w:r w:rsidR="001D02F2" w:rsidRPr="00CD3804">
        <w:rPr>
          <w:lang w:val="en-GB"/>
        </w:rPr>
        <w:t xml:space="preserve"> are:</w:t>
      </w:r>
    </w:p>
    <w:p w14:paraId="21015CC5" w14:textId="77777777" w:rsidR="001D02F2" w:rsidRPr="005A4066" w:rsidRDefault="001D02F2" w:rsidP="001D02F2">
      <w:pPr>
        <w:pStyle w:val="IPPBullet1"/>
        <w:ind w:left="720" w:hanging="360"/>
        <w:rPr>
          <w:iCs/>
          <w:szCs w:val="22"/>
          <w:lang w:val="pt-BR"/>
        </w:rPr>
      </w:pPr>
      <w:r w:rsidRPr="005A4066">
        <w:rPr>
          <w:lang w:val="pt-BR"/>
        </w:rPr>
        <w:t>Ms Adriana G. MOREIRA (lead)</w:t>
      </w:r>
    </w:p>
    <w:p w14:paraId="5039B8BE" w14:textId="77777777" w:rsidR="001D02F2" w:rsidRPr="00BA0015" w:rsidRDefault="001D02F2" w:rsidP="001D02F2">
      <w:pPr>
        <w:pStyle w:val="IPPBullet1"/>
        <w:spacing w:after="180"/>
        <w:ind w:left="714" w:hanging="357"/>
        <w:rPr>
          <w:lang w:val="fr-BE"/>
        </w:rPr>
      </w:pPr>
      <w:r w:rsidRPr="00BA0015">
        <w:rPr>
          <w:lang w:val="fr-BE"/>
        </w:rPr>
        <w:t>Ms Erika MANGILI ANDRÉ (support)</w:t>
      </w:r>
    </w:p>
    <w:p w14:paraId="2C8F1106" w14:textId="40EC4B9E" w:rsidR="00DE70C9" w:rsidRPr="00541696" w:rsidRDefault="00DE70C9" w:rsidP="00DE70C9">
      <w:pPr>
        <w:pStyle w:val="IPPHeading1"/>
        <w:rPr>
          <w:lang w:val="en-NZ"/>
        </w:rPr>
      </w:pPr>
      <w:r>
        <w:rPr>
          <w:lang w:val="en-NZ"/>
        </w:rPr>
        <w:t xml:space="preserve">2. </w:t>
      </w:r>
      <w:r w:rsidRPr="00541696">
        <w:rPr>
          <w:lang w:val="en-NZ"/>
        </w:rPr>
        <w:t xml:space="preserve">Membership </w:t>
      </w:r>
    </w:p>
    <w:p w14:paraId="078CED06" w14:textId="4CB598B6" w:rsidR="00DE70C9" w:rsidRPr="000544B5" w:rsidRDefault="00DE70C9" w:rsidP="00DE70C9">
      <w:pPr>
        <w:pStyle w:val="IPPPargraphnumbering"/>
        <w:numPr>
          <w:ilvl w:val="0"/>
          <w:numId w:val="16"/>
        </w:numPr>
        <w:spacing w:before="120" w:after="120"/>
      </w:pPr>
      <w:r w:rsidRPr="000544B5">
        <w:t xml:space="preserve">The </w:t>
      </w:r>
      <w:hyperlink r:id="rId12" w:history="1">
        <w:r w:rsidRPr="00FA5089">
          <w:rPr>
            <w:rStyle w:val="Hyperlink"/>
          </w:rPr>
          <w:t>TPDP membership and contact information</w:t>
        </w:r>
      </w:hyperlink>
      <w:r w:rsidRPr="00FA5089">
        <w:t xml:space="preserve"> </w:t>
      </w:r>
      <w:r w:rsidRPr="000544B5">
        <w:t>can be found on I</w:t>
      </w:r>
      <w:r w:rsidR="004C7B52">
        <w:t>nternational Phytosanitary Portal (I</w:t>
      </w:r>
      <w:r w:rsidRPr="000544B5">
        <w:t>PP</w:t>
      </w:r>
      <w:r w:rsidR="004C7B52">
        <w:t>)</w:t>
      </w:r>
      <w:r w:rsidRPr="000544B5">
        <w:t xml:space="preserve">. Table 1 shows a simplified version of the TPDP membership as of </w:t>
      </w:r>
      <w:r w:rsidR="00B13F71">
        <w:t>October</w:t>
      </w:r>
      <w:r w:rsidRPr="000544B5">
        <w:t xml:space="preserve"> 202</w:t>
      </w:r>
      <w:r>
        <w:t>2</w:t>
      </w:r>
      <w:r w:rsidRPr="000544B5">
        <w:t xml:space="preserve">. </w:t>
      </w:r>
    </w:p>
    <w:p w14:paraId="446DAA7D" w14:textId="11D3C80A" w:rsidR="00DE70C9" w:rsidRPr="00DE70C9" w:rsidRDefault="00CC367B" w:rsidP="00DE70C9">
      <w:pPr>
        <w:pStyle w:val="IPPArialTable"/>
        <w:spacing w:after="120"/>
        <w:rPr>
          <w:rFonts w:cs="Arial"/>
          <w:szCs w:val="18"/>
        </w:rPr>
      </w:pPr>
      <w:r>
        <w:rPr>
          <w:rFonts w:cs="Arial"/>
          <w:b/>
          <w:szCs w:val="18"/>
        </w:rPr>
        <w:t>2</w:t>
      </w:r>
      <w:r w:rsidR="00DE70C9" w:rsidRPr="00DE70C9">
        <w:rPr>
          <w:rFonts w:cs="Arial"/>
          <w:b/>
          <w:szCs w:val="18"/>
        </w:rPr>
        <w:t>able 1.</w:t>
      </w:r>
      <w:r w:rsidR="00DE70C9" w:rsidRPr="00DE70C9">
        <w:rPr>
          <w:rFonts w:cs="Arial"/>
          <w:szCs w:val="18"/>
        </w:rPr>
        <w:t xml:space="preserve"> TPDP membership (as of </w:t>
      </w:r>
      <w:r w:rsidR="00B13F71">
        <w:rPr>
          <w:rFonts w:cs="Arial"/>
          <w:szCs w:val="18"/>
        </w:rPr>
        <w:t>October</w:t>
      </w:r>
      <w:r w:rsidR="00DE70C9" w:rsidRPr="00DE70C9">
        <w:rPr>
          <w:rFonts w:cs="Arial"/>
          <w:szCs w:val="18"/>
        </w:rPr>
        <w:t xml:space="preserve"> 2022) and expertise of its members.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3410"/>
        <w:gridCol w:w="1951"/>
        <w:gridCol w:w="2095"/>
      </w:tblGrid>
      <w:tr w:rsidR="00DE70C9" w:rsidRPr="007B3EDD" w14:paraId="08C33DBD" w14:textId="77777777" w:rsidTr="3D92E2D2">
        <w:trPr>
          <w:tblHeader/>
        </w:trPr>
        <w:tc>
          <w:tcPr>
            <w:tcW w:w="865" w:type="pct"/>
            <w:shd w:val="clear" w:color="auto" w:fill="BFBFBF" w:themeFill="background1" w:themeFillShade="BF"/>
          </w:tcPr>
          <w:p w14:paraId="3E3256CD" w14:textId="77777777" w:rsidR="00DE70C9" w:rsidRPr="007B3EDD" w:rsidRDefault="00DE70C9" w:rsidP="00374CA1">
            <w:pPr>
              <w:pStyle w:val="IPPArialTable"/>
              <w:rPr>
                <w:rFonts w:cs="Arial"/>
                <w:b/>
                <w:szCs w:val="18"/>
              </w:rPr>
            </w:pPr>
            <w:r w:rsidRPr="007B3EDD">
              <w:rPr>
                <w:rFonts w:cs="Arial"/>
                <w:b/>
                <w:szCs w:val="18"/>
              </w:rPr>
              <w:t>Participant role</w:t>
            </w:r>
          </w:p>
        </w:tc>
        <w:tc>
          <w:tcPr>
            <w:tcW w:w="1891" w:type="pct"/>
            <w:shd w:val="clear" w:color="auto" w:fill="BFBFBF" w:themeFill="background1" w:themeFillShade="BF"/>
          </w:tcPr>
          <w:p w14:paraId="2C38C4B3" w14:textId="77777777" w:rsidR="00DE70C9" w:rsidRPr="007B3EDD" w:rsidRDefault="00DE70C9" w:rsidP="00374CA1">
            <w:pPr>
              <w:pStyle w:val="IPPArialTable"/>
              <w:rPr>
                <w:rFonts w:cs="Arial"/>
                <w:b/>
                <w:szCs w:val="18"/>
              </w:rPr>
            </w:pPr>
            <w:r w:rsidRPr="007B3EDD">
              <w:rPr>
                <w:rFonts w:cs="Arial"/>
                <w:b/>
                <w:szCs w:val="18"/>
              </w:rPr>
              <w:t>Name (country)</w:t>
            </w:r>
          </w:p>
        </w:tc>
        <w:tc>
          <w:tcPr>
            <w:tcW w:w="1082" w:type="pct"/>
            <w:shd w:val="clear" w:color="auto" w:fill="BFBFBF" w:themeFill="background1" w:themeFillShade="BF"/>
          </w:tcPr>
          <w:p w14:paraId="18DED2C8" w14:textId="77777777" w:rsidR="00DE70C9" w:rsidRPr="007B3EDD" w:rsidRDefault="00DE70C9" w:rsidP="00374CA1">
            <w:pPr>
              <w:pStyle w:val="IPPArialTable"/>
              <w:rPr>
                <w:rFonts w:cs="Arial"/>
                <w:b/>
                <w:szCs w:val="18"/>
              </w:rPr>
            </w:pPr>
            <w:r w:rsidRPr="007B3EDD">
              <w:rPr>
                <w:rFonts w:cs="Arial"/>
                <w:b/>
                <w:szCs w:val="18"/>
              </w:rPr>
              <w:t>Expertise</w:t>
            </w:r>
          </w:p>
        </w:tc>
        <w:tc>
          <w:tcPr>
            <w:tcW w:w="1162" w:type="pct"/>
            <w:shd w:val="clear" w:color="auto" w:fill="BFBFBF" w:themeFill="background1" w:themeFillShade="BF"/>
          </w:tcPr>
          <w:p w14:paraId="37490EA2" w14:textId="77777777" w:rsidR="00DE70C9" w:rsidRPr="007B3EDD" w:rsidRDefault="00DE70C9" w:rsidP="00374CA1">
            <w:pPr>
              <w:pStyle w:val="IPPArialTable"/>
              <w:rPr>
                <w:rFonts w:cs="Arial"/>
                <w:b/>
                <w:szCs w:val="18"/>
              </w:rPr>
            </w:pPr>
            <w:r w:rsidRPr="007B3EDD">
              <w:rPr>
                <w:rFonts w:cs="Arial"/>
                <w:b/>
                <w:szCs w:val="18"/>
              </w:rPr>
              <w:t>Term expires</w:t>
            </w:r>
          </w:p>
        </w:tc>
      </w:tr>
      <w:tr w:rsidR="00DE70C9" w:rsidRPr="00264C52" w14:paraId="091A2414" w14:textId="77777777" w:rsidTr="3D92E2D2">
        <w:tc>
          <w:tcPr>
            <w:tcW w:w="865" w:type="pct"/>
            <w:vAlign w:val="center"/>
          </w:tcPr>
          <w:p w14:paraId="452429D1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</w:rPr>
            </w:pPr>
            <w:r w:rsidRPr="007B3EDD">
              <w:rPr>
                <w:rFonts w:cs="Arial"/>
                <w:szCs w:val="18"/>
              </w:rPr>
              <w:t>Steward</w:t>
            </w:r>
          </w:p>
        </w:tc>
        <w:tc>
          <w:tcPr>
            <w:tcW w:w="1891" w:type="pct"/>
            <w:vAlign w:val="center"/>
          </w:tcPr>
          <w:p w14:paraId="17650C92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  <w:lang w:val="es-CU"/>
              </w:rPr>
            </w:pPr>
            <w:proofErr w:type="spellStart"/>
            <w:r w:rsidRPr="007B3EDD">
              <w:rPr>
                <w:rFonts w:cs="Arial"/>
                <w:szCs w:val="18"/>
                <w:lang w:val="es-AR"/>
              </w:rPr>
              <w:t>Mr</w:t>
            </w:r>
            <w:proofErr w:type="spellEnd"/>
            <w:r w:rsidRPr="007B3EDD">
              <w:rPr>
                <w:rFonts w:cs="Arial"/>
                <w:szCs w:val="18"/>
                <w:lang w:val="es-AR"/>
              </w:rPr>
              <w:t xml:space="preserve"> Álvaro SEPULVEDA LUQUE (Chile)</w:t>
            </w:r>
          </w:p>
        </w:tc>
        <w:tc>
          <w:tcPr>
            <w:tcW w:w="1082" w:type="pct"/>
            <w:shd w:val="clear" w:color="auto" w:fill="D9D9D9" w:themeFill="background1" w:themeFillShade="D9"/>
            <w:vAlign w:val="center"/>
          </w:tcPr>
          <w:p w14:paraId="1AA0081F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  <w:lang w:val="es-CU"/>
              </w:rPr>
            </w:pPr>
          </w:p>
        </w:tc>
        <w:tc>
          <w:tcPr>
            <w:tcW w:w="1162" w:type="pct"/>
            <w:shd w:val="clear" w:color="auto" w:fill="D9D9D9" w:themeFill="background1" w:themeFillShade="D9"/>
          </w:tcPr>
          <w:p w14:paraId="086440E4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  <w:lang w:val="es-CU"/>
              </w:rPr>
            </w:pPr>
          </w:p>
        </w:tc>
      </w:tr>
      <w:tr w:rsidR="00DE70C9" w:rsidRPr="007B3EDD" w14:paraId="26916B03" w14:textId="77777777" w:rsidTr="3D92E2D2">
        <w:tc>
          <w:tcPr>
            <w:tcW w:w="865" w:type="pct"/>
            <w:vAlign w:val="center"/>
          </w:tcPr>
          <w:p w14:paraId="4AE6BE0D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</w:rPr>
            </w:pPr>
            <w:r w:rsidRPr="007B3EDD">
              <w:rPr>
                <w:rFonts w:cs="Arial"/>
                <w:szCs w:val="18"/>
              </w:rPr>
              <w:t>Member</w:t>
            </w:r>
          </w:p>
        </w:tc>
        <w:tc>
          <w:tcPr>
            <w:tcW w:w="1891" w:type="pct"/>
            <w:vAlign w:val="center"/>
          </w:tcPr>
          <w:p w14:paraId="1115C7B3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</w:rPr>
            </w:pPr>
            <w:r w:rsidRPr="007B3EDD">
              <w:rPr>
                <w:rFonts w:cs="Arial"/>
                <w:szCs w:val="18"/>
              </w:rPr>
              <w:t>Mr Robert TAYLOR (New Zealand)</w:t>
            </w:r>
          </w:p>
        </w:tc>
        <w:tc>
          <w:tcPr>
            <w:tcW w:w="1082" w:type="pct"/>
            <w:vAlign w:val="center"/>
          </w:tcPr>
          <w:p w14:paraId="0B9AE2BD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</w:rPr>
            </w:pPr>
            <w:r w:rsidRPr="007B3EDD">
              <w:rPr>
                <w:rFonts w:cs="Arial"/>
                <w:szCs w:val="18"/>
              </w:rPr>
              <w:t>Bacteriology (and backup for mycology)</w:t>
            </w:r>
          </w:p>
        </w:tc>
        <w:tc>
          <w:tcPr>
            <w:tcW w:w="1162" w:type="pct"/>
            <w:vAlign w:val="center"/>
          </w:tcPr>
          <w:p w14:paraId="4FF935CA" w14:textId="1E8F88BA" w:rsidR="00DE70C9" w:rsidRPr="007B3EDD" w:rsidRDefault="005C75E3" w:rsidP="005C75E3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May 2026</w:t>
            </w:r>
            <w:r w:rsidR="00DE70C9" w:rsidRPr="007B3EDD">
              <w:rPr>
                <w:rFonts w:cs="Arial"/>
                <w:szCs w:val="18"/>
              </w:rPr>
              <w:t xml:space="preserve"> (</w:t>
            </w:r>
            <w:r>
              <w:rPr>
                <w:rFonts w:cs="Arial"/>
                <w:szCs w:val="18"/>
              </w:rPr>
              <w:t>3</w:t>
            </w:r>
            <w:r w:rsidR="00DE70C9" w:rsidRPr="007B3EDD">
              <w:rPr>
                <w:rFonts w:cs="Arial"/>
                <w:szCs w:val="18"/>
                <w:vertAlign w:val="superscript"/>
              </w:rPr>
              <w:t>nd</w:t>
            </w:r>
            <w:r w:rsidR="00DE70C9" w:rsidRPr="007B3EDD">
              <w:rPr>
                <w:rFonts w:cs="Arial"/>
                <w:szCs w:val="18"/>
              </w:rPr>
              <w:t xml:space="preserve"> term)</w:t>
            </w:r>
          </w:p>
        </w:tc>
      </w:tr>
      <w:tr w:rsidR="00DE70C9" w:rsidRPr="007B3EDD" w14:paraId="6DDF884D" w14:textId="77777777" w:rsidTr="3D92E2D2">
        <w:tc>
          <w:tcPr>
            <w:tcW w:w="865" w:type="pct"/>
            <w:vAlign w:val="center"/>
          </w:tcPr>
          <w:p w14:paraId="33C329C2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</w:rPr>
            </w:pPr>
            <w:r w:rsidRPr="007B3EDD">
              <w:rPr>
                <w:rFonts w:cs="Arial"/>
                <w:szCs w:val="18"/>
              </w:rPr>
              <w:t>Member</w:t>
            </w:r>
          </w:p>
        </w:tc>
        <w:tc>
          <w:tcPr>
            <w:tcW w:w="1891" w:type="pct"/>
            <w:vAlign w:val="center"/>
          </w:tcPr>
          <w:p w14:paraId="6125BEE2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</w:rPr>
            </w:pPr>
            <w:r w:rsidRPr="007B3EDD">
              <w:rPr>
                <w:rFonts w:cs="Arial"/>
                <w:szCs w:val="18"/>
              </w:rPr>
              <w:t>Ms Liping YIN (China)</w:t>
            </w:r>
          </w:p>
        </w:tc>
        <w:tc>
          <w:tcPr>
            <w:tcW w:w="1082" w:type="pct"/>
            <w:vAlign w:val="center"/>
          </w:tcPr>
          <w:p w14:paraId="0018C1EA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</w:rPr>
            </w:pPr>
            <w:r w:rsidRPr="007B3EDD">
              <w:rPr>
                <w:rFonts w:cs="Arial"/>
                <w:szCs w:val="18"/>
              </w:rPr>
              <w:t>Botany</w:t>
            </w:r>
          </w:p>
        </w:tc>
        <w:tc>
          <w:tcPr>
            <w:tcW w:w="1162" w:type="pct"/>
            <w:vAlign w:val="center"/>
          </w:tcPr>
          <w:p w14:paraId="50D3F15E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</w:rPr>
            </w:pPr>
            <w:r w:rsidRPr="007B3EDD">
              <w:rPr>
                <w:rFonts w:cs="Arial"/>
                <w:szCs w:val="18"/>
              </w:rPr>
              <w:t>April 2023 (3</w:t>
            </w:r>
            <w:r w:rsidRPr="007B3EDD">
              <w:rPr>
                <w:rFonts w:cs="Arial"/>
                <w:szCs w:val="18"/>
                <w:vertAlign w:val="superscript"/>
              </w:rPr>
              <w:t xml:space="preserve">rd </w:t>
            </w:r>
            <w:r w:rsidRPr="007B3EDD">
              <w:rPr>
                <w:rFonts w:cs="Arial"/>
                <w:szCs w:val="18"/>
              </w:rPr>
              <w:t>term)</w:t>
            </w:r>
          </w:p>
        </w:tc>
      </w:tr>
      <w:tr w:rsidR="00DE70C9" w:rsidRPr="007B3EDD" w14:paraId="53F95B75" w14:textId="77777777" w:rsidTr="3D92E2D2">
        <w:tc>
          <w:tcPr>
            <w:tcW w:w="865" w:type="pct"/>
            <w:vAlign w:val="center"/>
          </w:tcPr>
          <w:p w14:paraId="337CE1B1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</w:rPr>
            </w:pPr>
            <w:r w:rsidRPr="007B3EDD">
              <w:rPr>
                <w:rFonts w:cs="Arial"/>
                <w:szCs w:val="18"/>
              </w:rPr>
              <w:t>Member</w:t>
            </w:r>
          </w:p>
        </w:tc>
        <w:tc>
          <w:tcPr>
            <w:tcW w:w="1891" w:type="pct"/>
            <w:vAlign w:val="center"/>
          </w:tcPr>
          <w:p w14:paraId="58EB168B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  <w:lang w:val="it-IT"/>
              </w:rPr>
            </w:pPr>
            <w:r w:rsidRPr="007B3EDD">
              <w:rPr>
                <w:rFonts w:cs="Arial"/>
                <w:szCs w:val="18"/>
                <w:lang w:val="it-IT"/>
              </w:rPr>
              <w:t>Ms Colette C. JACONO (USA)</w:t>
            </w:r>
          </w:p>
        </w:tc>
        <w:tc>
          <w:tcPr>
            <w:tcW w:w="1082" w:type="pct"/>
            <w:vAlign w:val="center"/>
          </w:tcPr>
          <w:p w14:paraId="4DCCCB21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</w:rPr>
            </w:pPr>
            <w:r w:rsidRPr="007B3EDD">
              <w:rPr>
                <w:rFonts w:cs="Arial"/>
                <w:szCs w:val="18"/>
              </w:rPr>
              <w:t>Botany</w:t>
            </w:r>
          </w:p>
        </w:tc>
        <w:tc>
          <w:tcPr>
            <w:tcW w:w="1162" w:type="pct"/>
            <w:vAlign w:val="center"/>
          </w:tcPr>
          <w:p w14:paraId="44999BC3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</w:rPr>
            </w:pPr>
            <w:r w:rsidRPr="007B3EDD">
              <w:rPr>
                <w:rFonts w:cs="Arial"/>
                <w:szCs w:val="18"/>
              </w:rPr>
              <w:t>October 2025 (1</w:t>
            </w:r>
            <w:r w:rsidRPr="007B3EDD">
              <w:rPr>
                <w:rFonts w:cs="Arial"/>
                <w:szCs w:val="18"/>
                <w:vertAlign w:val="superscript"/>
              </w:rPr>
              <w:t>st</w:t>
            </w:r>
            <w:r w:rsidRPr="007B3EDD">
              <w:rPr>
                <w:rFonts w:cs="Arial"/>
                <w:szCs w:val="18"/>
              </w:rPr>
              <w:t xml:space="preserve"> term)</w:t>
            </w:r>
          </w:p>
        </w:tc>
      </w:tr>
      <w:tr w:rsidR="00DE70C9" w:rsidRPr="007B3EDD" w14:paraId="581379DB" w14:textId="77777777" w:rsidTr="3D92E2D2">
        <w:tc>
          <w:tcPr>
            <w:tcW w:w="865" w:type="pct"/>
            <w:vAlign w:val="center"/>
          </w:tcPr>
          <w:p w14:paraId="20368C9E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</w:rPr>
            </w:pPr>
            <w:r w:rsidRPr="007B3EDD">
              <w:rPr>
                <w:rFonts w:cs="Arial"/>
                <w:szCs w:val="18"/>
              </w:rPr>
              <w:t>Member</w:t>
            </w:r>
          </w:p>
        </w:tc>
        <w:tc>
          <w:tcPr>
            <w:tcW w:w="1891" w:type="pct"/>
            <w:vAlign w:val="center"/>
          </w:tcPr>
          <w:p w14:paraId="67BD5F90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</w:rPr>
            </w:pPr>
            <w:r w:rsidRPr="007B3EDD">
              <w:rPr>
                <w:rFonts w:cs="Arial"/>
                <w:szCs w:val="18"/>
              </w:rPr>
              <w:t>Mr Norman B. BARR (United States)</w:t>
            </w:r>
          </w:p>
        </w:tc>
        <w:tc>
          <w:tcPr>
            <w:tcW w:w="1082" w:type="pct"/>
            <w:vAlign w:val="center"/>
          </w:tcPr>
          <w:p w14:paraId="6708132B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</w:rPr>
            </w:pPr>
            <w:r w:rsidRPr="007B3EDD">
              <w:rPr>
                <w:rFonts w:cs="Arial"/>
                <w:szCs w:val="18"/>
              </w:rPr>
              <w:t>Entomology</w:t>
            </w:r>
          </w:p>
        </w:tc>
        <w:tc>
          <w:tcPr>
            <w:tcW w:w="1162" w:type="pct"/>
            <w:vAlign w:val="center"/>
          </w:tcPr>
          <w:p w14:paraId="3BD43C20" w14:textId="27F6D8C4" w:rsidR="00DE70C9" w:rsidRPr="00DE70C9" w:rsidRDefault="00DE70C9" w:rsidP="3D92E2D2">
            <w:pPr>
              <w:pStyle w:val="IPPArialTable"/>
              <w:rPr>
                <w:rFonts w:cs="Arial"/>
                <w:highlight w:val="yellow"/>
              </w:rPr>
            </w:pPr>
            <w:r w:rsidRPr="00862A29">
              <w:rPr>
                <w:rFonts w:cs="Arial"/>
              </w:rPr>
              <w:t>July 2027 (3</w:t>
            </w:r>
            <w:r w:rsidR="5F7D6AB4" w:rsidRPr="00862A29">
              <w:rPr>
                <w:rFonts w:cs="Arial"/>
                <w:vertAlign w:val="superscript"/>
              </w:rPr>
              <w:t>r</w:t>
            </w:r>
            <w:r w:rsidRPr="00862A29">
              <w:rPr>
                <w:rFonts w:cs="Arial"/>
                <w:vertAlign w:val="superscript"/>
              </w:rPr>
              <w:t>d</w:t>
            </w:r>
            <w:r w:rsidRPr="00862A29">
              <w:rPr>
                <w:rFonts w:cs="Arial"/>
              </w:rPr>
              <w:t xml:space="preserve"> term)</w:t>
            </w:r>
          </w:p>
        </w:tc>
      </w:tr>
      <w:tr w:rsidR="00DE70C9" w:rsidRPr="007B3EDD" w14:paraId="1F951396" w14:textId="77777777" w:rsidTr="3D92E2D2">
        <w:tc>
          <w:tcPr>
            <w:tcW w:w="865" w:type="pct"/>
            <w:vAlign w:val="center"/>
          </w:tcPr>
          <w:p w14:paraId="7E36A56A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</w:rPr>
            </w:pPr>
            <w:r w:rsidRPr="007B3EDD">
              <w:rPr>
                <w:rFonts w:cs="Arial"/>
                <w:szCs w:val="18"/>
              </w:rPr>
              <w:t>Member</w:t>
            </w:r>
          </w:p>
        </w:tc>
        <w:tc>
          <w:tcPr>
            <w:tcW w:w="1891" w:type="pct"/>
            <w:vAlign w:val="center"/>
          </w:tcPr>
          <w:p w14:paraId="1174D211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</w:rPr>
            </w:pPr>
            <w:r w:rsidRPr="007B3EDD">
              <w:rPr>
                <w:rFonts w:cs="Arial"/>
                <w:szCs w:val="18"/>
              </w:rPr>
              <w:t>Ms Juliet GOLDSMITH (CAHFSA)</w:t>
            </w:r>
          </w:p>
        </w:tc>
        <w:tc>
          <w:tcPr>
            <w:tcW w:w="1082" w:type="pct"/>
            <w:vAlign w:val="center"/>
          </w:tcPr>
          <w:p w14:paraId="49AB81B5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</w:rPr>
            </w:pPr>
            <w:r w:rsidRPr="007B3EDD">
              <w:rPr>
                <w:rFonts w:cs="Arial"/>
                <w:szCs w:val="18"/>
              </w:rPr>
              <w:t>Entomology</w:t>
            </w:r>
          </w:p>
        </w:tc>
        <w:tc>
          <w:tcPr>
            <w:tcW w:w="1162" w:type="pct"/>
            <w:vAlign w:val="center"/>
          </w:tcPr>
          <w:p w14:paraId="539BEB0C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</w:rPr>
            </w:pPr>
            <w:r w:rsidRPr="007B3EDD">
              <w:rPr>
                <w:rFonts w:cs="Arial"/>
                <w:szCs w:val="18"/>
              </w:rPr>
              <w:t>November 2024 (2</w:t>
            </w:r>
            <w:r w:rsidRPr="007B3EDD">
              <w:rPr>
                <w:rFonts w:cs="Arial"/>
                <w:szCs w:val="18"/>
                <w:vertAlign w:val="superscript"/>
              </w:rPr>
              <w:t>nd</w:t>
            </w:r>
            <w:r w:rsidRPr="007B3EDD">
              <w:rPr>
                <w:rFonts w:cs="Arial"/>
                <w:szCs w:val="18"/>
              </w:rPr>
              <w:t xml:space="preserve"> term)</w:t>
            </w:r>
          </w:p>
        </w:tc>
      </w:tr>
      <w:tr w:rsidR="00DE70C9" w:rsidRPr="007B3EDD" w14:paraId="527F6741" w14:textId="77777777" w:rsidTr="3D92E2D2">
        <w:tc>
          <w:tcPr>
            <w:tcW w:w="865" w:type="pct"/>
            <w:vAlign w:val="center"/>
          </w:tcPr>
          <w:p w14:paraId="351D2E5F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</w:rPr>
            </w:pPr>
            <w:r w:rsidRPr="007B3EDD">
              <w:rPr>
                <w:rFonts w:cs="Arial"/>
                <w:szCs w:val="18"/>
              </w:rPr>
              <w:t>Member</w:t>
            </w:r>
          </w:p>
        </w:tc>
        <w:tc>
          <w:tcPr>
            <w:tcW w:w="1891" w:type="pct"/>
            <w:vAlign w:val="center"/>
          </w:tcPr>
          <w:p w14:paraId="3B88B3ED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</w:rPr>
            </w:pPr>
            <w:r w:rsidRPr="007B3EDD">
              <w:rPr>
                <w:rFonts w:cs="Arial"/>
                <w:szCs w:val="18"/>
              </w:rPr>
              <w:t>Ms Géraldine ANTHOINE (France)</w:t>
            </w:r>
          </w:p>
        </w:tc>
        <w:tc>
          <w:tcPr>
            <w:tcW w:w="1082" w:type="pct"/>
            <w:vAlign w:val="center"/>
          </w:tcPr>
          <w:p w14:paraId="066B5488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</w:rPr>
            </w:pPr>
            <w:r w:rsidRPr="007B3EDD">
              <w:rPr>
                <w:rFonts w:cs="Arial"/>
                <w:szCs w:val="18"/>
              </w:rPr>
              <w:t>Nematology</w:t>
            </w:r>
          </w:p>
        </w:tc>
        <w:tc>
          <w:tcPr>
            <w:tcW w:w="1162" w:type="pct"/>
            <w:vAlign w:val="center"/>
          </w:tcPr>
          <w:p w14:paraId="5E96992E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</w:rPr>
            </w:pPr>
            <w:r w:rsidRPr="007B3EDD">
              <w:rPr>
                <w:rFonts w:cs="Arial"/>
                <w:szCs w:val="18"/>
              </w:rPr>
              <w:t>April 2024 (3</w:t>
            </w:r>
            <w:r w:rsidRPr="007B3EDD">
              <w:rPr>
                <w:rFonts w:cs="Arial"/>
                <w:szCs w:val="18"/>
                <w:vertAlign w:val="superscript"/>
              </w:rPr>
              <w:t>rd</w:t>
            </w:r>
            <w:r w:rsidRPr="007B3EDD">
              <w:rPr>
                <w:rFonts w:cs="Arial"/>
                <w:szCs w:val="18"/>
              </w:rPr>
              <w:t xml:space="preserve"> term)</w:t>
            </w:r>
          </w:p>
        </w:tc>
      </w:tr>
      <w:tr w:rsidR="00DE70C9" w:rsidRPr="007B3EDD" w14:paraId="367F76CE" w14:textId="77777777" w:rsidTr="3D92E2D2">
        <w:tc>
          <w:tcPr>
            <w:tcW w:w="865" w:type="pct"/>
            <w:vAlign w:val="center"/>
          </w:tcPr>
          <w:p w14:paraId="7CA917E1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</w:rPr>
            </w:pPr>
            <w:r w:rsidRPr="007B3EDD">
              <w:rPr>
                <w:rFonts w:cs="Arial"/>
                <w:szCs w:val="18"/>
              </w:rPr>
              <w:t>Member</w:t>
            </w:r>
          </w:p>
        </w:tc>
        <w:tc>
          <w:tcPr>
            <w:tcW w:w="1891" w:type="pct"/>
            <w:vAlign w:val="center"/>
          </w:tcPr>
          <w:p w14:paraId="7E0608D2" w14:textId="77777777" w:rsidR="00DE70C9" w:rsidRPr="005A4066" w:rsidRDefault="00DE70C9" w:rsidP="00374CA1">
            <w:pPr>
              <w:pStyle w:val="IPPArialTable"/>
              <w:rPr>
                <w:rFonts w:cs="Arial"/>
                <w:szCs w:val="18"/>
                <w:lang w:val="pt-BR"/>
              </w:rPr>
            </w:pPr>
            <w:r w:rsidRPr="005A4066">
              <w:rPr>
                <w:rFonts w:cs="Arial"/>
                <w:szCs w:val="18"/>
                <w:lang w:val="pt-BR"/>
              </w:rPr>
              <w:t>Ms Vessela Assenova MAVRODIEVA (USA)</w:t>
            </w:r>
          </w:p>
        </w:tc>
        <w:tc>
          <w:tcPr>
            <w:tcW w:w="1082" w:type="pct"/>
            <w:vAlign w:val="center"/>
          </w:tcPr>
          <w:p w14:paraId="488D6AAE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</w:rPr>
            </w:pPr>
            <w:r w:rsidRPr="007B3EDD">
              <w:rPr>
                <w:rFonts w:cs="Arial"/>
                <w:szCs w:val="18"/>
              </w:rPr>
              <w:t xml:space="preserve">Virology </w:t>
            </w:r>
          </w:p>
        </w:tc>
        <w:tc>
          <w:tcPr>
            <w:tcW w:w="1162" w:type="pct"/>
            <w:vAlign w:val="center"/>
          </w:tcPr>
          <w:p w14:paraId="744281EE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</w:rPr>
            </w:pPr>
            <w:r w:rsidRPr="007B3EDD">
              <w:rPr>
                <w:rFonts w:cs="Arial"/>
                <w:szCs w:val="18"/>
              </w:rPr>
              <w:t>March 2025 (1</w:t>
            </w:r>
            <w:r w:rsidRPr="007B3EDD">
              <w:rPr>
                <w:rFonts w:cs="Arial"/>
                <w:szCs w:val="18"/>
                <w:vertAlign w:val="superscript"/>
              </w:rPr>
              <w:t>st</w:t>
            </w:r>
            <w:r w:rsidRPr="007B3EDD">
              <w:rPr>
                <w:rFonts w:cs="Arial"/>
                <w:szCs w:val="18"/>
              </w:rPr>
              <w:t xml:space="preserve"> term)</w:t>
            </w:r>
          </w:p>
        </w:tc>
      </w:tr>
      <w:tr w:rsidR="00DE70C9" w:rsidRPr="007B3EDD" w14:paraId="43FA462D" w14:textId="77777777" w:rsidTr="3D92E2D2">
        <w:tc>
          <w:tcPr>
            <w:tcW w:w="865" w:type="pct"/>
            <w:vAlign w:val="center"/>
          </w:tcPr>
          <w:p w14:paraId="52FD93AD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</w:rPr>
            </w:pPr>
            <w:r w:rsidRPr="007B3EDD">
              <w:rPr>
                <w:rFonts w:cs="Arial"/>
                <w:szCs w:val="18"/>
              </w:rPr>
              <w:t>Member</w:t>
            </w:r>
          </w:p>
        </w:tc>
        <w:tc>
          <w:tcPr>
            <w:tcW w:w="1891" w:type="pct"/>
            <w:vAlign w:val="center"/>
          </w:tcPr>
          <w:p w14:paraId="651741B1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</w:rPr>
            </w:pPr>
            <w:r w:rsidRPr="007B3EDD">
              <w:rPr>
                <w:rFonts w:cs="Arial"/>
                <w:szCs w:val="18"/>
              </w:rPr>
              <w:t>Ms Julie PATTEMORE (Australia)</w:t>
            </w:r>
          </w:p>
        </w:tc>
        <w:tc>
          <w:tcPr>
            <w:tcW w:w="1082" w:type="pct"/>
            <w:vAlign w:val="center"/>
          </w:tcPr>
          <w:p w14:paraId="48400814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</w:rPr>
            </w:pPr>
            <w:r w:rsidRPr="007B3EDD">
              <w:rPr>
                <w:rFonts w:cs="Arial"/>
                <w:szCs w:val="18"/>
              </w:rPr>
              <w:t>Mycology</w:t>
            </w:r>
          </w:p>
        </w:tc>
        <w:tc>
          <w:tcPr>
            <w:tcW w:w="1162" w:type="pct"/>
            <w:vAlign w:val="center"/>
          </w:tcPr>
          <w:p w14:paraId="5B82CCDE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</w:rPr>
            </w:pPr>
            <w:r w:rsidRPr="007B3EDD">
              <w:rPr>
                <w:rFonts w:cs="Arial"/>
                <w:szCs w:val="18"/>
              </w:rPr>
              <w:t>March 2025 (1</w:t>
            </w:r>
            <w:r w:rsidRPr="007B3EDD">
              <w:rPr>
                <w:rFonts w:cs="Arial"/>
                <w:szCs w:val="18"/>
                <w:vertAlign w:val="superscript"/>
              </w:rPr>
              <w:t>st</w:t>
            </w:r>
            <w:r w:rsidRPr="007B3EDD">
              <w:rPr>
                <w:rFonts w:cs="Arial"/>
                <w:szCs w:val="18"/>
              </w:rPr>
              <w:t xml:space="preserve"> term)</w:t>
            </w:r>
          </w:p>
        </w:tc>
      </w:tr>
      <w:tr w:rsidR="00DE70C9" w:rsidRPr="007B3EDD" w14:paraId="19851606" w14:textId="77777777" w:rsidTr="3D92E2D2">
        <w:tc>
          <w:tcPr>
            <w:tcW w:w="865" w:type="pct"/>
            <w:vAlign w:val="center"/>
          </w:tcPr>
          <w:p w14:paraId="73630AE8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</w:rPr>
            </w:pPr>
            <w:r w:rsidRPr="007B3EDD">
              <w:rPr>
                <w:rFonts w:cs="Arial"/>
                <w:szCs w:val="18"/>
              </w:rPr>
              <w:t>Member</w:t>
            </w:r>
          </w:p>
        </w:tc>
        <w:tc>
          <w:tcPr>
            <w:tcW w:w="1891" w:type="pct"/>
            <w:vAlign w:val="center"/>
          </w:tcPr>
          <w:p w14:paraId="39A648F6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</w:rPr>
            </w:pPr>
            <w:r w:rsidRPr="007B3EDD">
              <w:rPr>
                <w:rFonts w:cs="Arial"/>
                <w:szCs w:val="18"/>
              </w:rPr>
              <w:t>Ms Yazmin RIVERA (USA)</w:t>
            </w:r>
          </w:p>
        </w:tc>
        <w:tc>
          <w:tcPr>
            <w:tcW w:w="1082" w:type="pct"/>
            <w:vAlign w:val="center"/>
          </w:tcPr>
          <w:p w14:paraId="3B49E7C0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</w:rPr>
            </w:pPr>
            <w:r w:rsidRPr="007B3EDD">
              <w:rPr>
                <w:rFonts w:cs="Arial"/>
                <w:szCs w:val="18"/>
              </w:rPr>
              <w:t>Mycology</w:t>
            </w:r>
          </w:p>
        </w:tc>
        <w:tc>
          <w:tcPr>
            <w:tcW w:w="1162" w:type="pct"/>
            <w:vAlign w:val="center"/>
          </w:tcPr>
          <w:p w14:paraId="1D4C772F" w14:textId="77777777" w:rsidR="00DE70C9" w:rsidRPr="007B3EDD" w:rsidRDefault="00DE70C9" w:rsidP="00374CA1">
            <w:pPr>
              <w:pStyle w:val="IPPArialTable"/>
              <w:rPr>
                <w:rFonts w:cs="Arial"/>
                <w:szCs w:val="18"/>
              </w:rPr>
            </w:pPr>
            <w:r w:rsidRPr="007B3EDD">
              <w:rPr>
                <w:rFonts w:cs="Arial"/>
                <w:szCs w:val="18"/>
              </w:rPr>
              <w:t>March 2025 (1</w:t>
            </w:r>
            <w:r w:rsidRPr="007B3EDD">
              <w:rPr>
                <w:rFonts w:cs="Arial"/>
                <w:szCs w:val="18"/>
                <w:vertAlign w:val="superscript"/>
              </w:rPr>
              <w:t>st</w:t>
            </w:r>
            <w:r w:rsidRPr="007B3EDD">
              <w:rPr>
                <w:rFonts w:cs="Arial"/>
                <w:szCs w:val="18"/>
              </w:rPr>
              <w:t xml:space="preserve"> term)</w:t>
            </w:r>
          </w:p>
        </w:tc>
      </w:tr>
      <w:tr w:rsidR="00CC367B" w:rsidRPr="007B3EDD" w14:paraId="383DE171" w14:textId="77777777" w:rsidTr="3D92E2D2">
        <w:tc>
          <w:tcPr>
            <w:tcW w:w="865" w:type="pct"/>
            <w:vAlign w:val="center"/>
          </w:tcPr>
          <w:p w14:paraId="57B451A4" w14:textId="53F03BF2" w:rsidR="00CC367B" w:rsidRPr="007B3EDD" w:rsidRDefault="00CC367B" w:rsidP="00374CA1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Member</w:t>
            </w:r>
          </w:p>
        </w:tc>
        <w:tc>
          <w:tcPr>
            <w:tcW w:w="1891" w:type="pct"/>
            <w:vAlign w:val="center"/>
          </w:tcPr>
          <w:p w14:paraId="3BACE3EF" w14:textId="082CABB0" w:rsidR="00CC367B" w:rsidRPr="007B3EDD" w:rsidRDefault="00CC367B" w:rsidP="00CC367B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 (with the Standards Committee fro selection)</w:t>
            </w:r>
          </w:p>
        </w:tc>
        <w:tc>
          <w:tcPr>
            <w:tcW w:w="1082" w:type="pct"/>
            <w:vAlign w:val="center"/>
          </w:tcPr>
          <w:p w14:paraId="72B11C1E" w14:textId="004A1DBB" w:rsidR="00CC367B" w:rsidRPr="007B3EDD" w:rsidRDefault="00CC367B" w:rsidP="00374CA1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Virology</w:t>
            </w:r>
          </w:p>
        </w:tc>
        <w:tc>
          <w:tcPr>
            <w:tcW w:w="1162" w:type="pct"/>
            <w:vAlign w:val="center"/>
          </w:tcPr>
          <w:p w14:paraId="0F909201" w14:textId="73F61FBC" w:rsidR="00CC367B" w:rsidRPr="007B3EDD" w:rsidRDefault="00CC367B" w:rsidP="00CC367B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November 2027 </w:t>
            </w:r>
            <w:r w:rsidRPr="007B3EDD">
              <w:rPr>
                <w:rFonts w:cs="Arial"/>
                <w:szCs w:val="18"/>
              </w:rPr>
              <w:t>(1</w:t>
            </w:r>
            <w:r w:rsidRPr="007B3EDD">
              <w:rPr>
                <w:rFonts w:cs="Arial"/>
                <w:szCs w:val="18"/>
                <w:vertAlign w:val="superscript"/>
              </w:rPr>
              <w:t>st</w:t>
            </w:r>
            <w:r w:rsidRPr="007B3EDD">
              <w:rPr>
                <w:rFonts w:cs="Arial"/>
                <w:szCs w:val="18"/>
              </w:rPr>
              <w:t xml:space="preserve"> term)</w:t>
            </w:r>
          </w:p>
        </w:tc>
      </w:tr>
    </w:tbl>
    <w:p w14:paraId="5D84709C" w14:textId="77777777" w:rsidR="00DE70C9" w:rsidRDefault="00DE70C9" w:rsidP="00DE70C9">
      <w:pPr>
        <w:pStyle w:val="IPPHeading30"/>
      </w:pPr>
    </w:p>
    <w:p w14:paraId="29B3792D" w14:textId="5C3EA6C3" w:rsidR="00D345E0" w:rsidRDefault="00DE70C9" w:rsidP="00D345E0">
      <w:pPr>
        <w:pStyle w:val="IPPHeading1"/>
      </w:pPr>
      <w:r>
        <w:t>3</w:t>
      </w:r>
      <w:r w:rsidR="00D345E0" w:rsidRPr="008F6BCD">
        <w:t xml:space="preserve">. </w:t>
      </w:r>
      <w:r w:rsidR="007F1724" w:rsidRPr="008F6BCD">
        <w:t>Subjects in the TPDP work programme</w:t>
      </w:r>
    </w:p>
    <w:p w14:paraId="05423472" w14:textId="625EA4C5" w:rsidR="00171BE4" w:rsidRDefault="000F47D2" w:rsidP="00B53AB0">
      <w:pPr>
        <w:pStyle w:val="IPPParagraphnumbering"/>
      </w:pPr>
      <w:r>
        <w:t xml:space="preserve">Currently there are </w:t>
      </w:r>
      <w:r w:rsidR="00CD3804" w:rsidRPr="00E80A91">
        <w:t>27</w:t>
      </w:r>
      <w:r>
        <w:t xml:space="preserve"> subjects in the TPDP work </w:t>
      </w:r>
      <w:proofErr w:type="spellStart"/>
      <w:r>
        <w:t>programme</w:t>
      </w:r>
      <w:proofErr w:type="spellEnd"/>
      <w:r w:rsidR="00DC148E">
        <w:t xml:space="preserve">, </w:t>
      </w:r>
      <w:r w:rsidR="008F6BCD">
        <w:t>under various stages of development</w:t>
      </w:r>
      <w:r w:rsidR="00DC148E">
        <w:t xml:space="preserve"> (Annex1)</w:t>
      </w:r>
      <w:r w:rsidR="008F6BCD">
        <w:t>, to be developed as annexes to ISPM 27 (</w:t>
      </w:r>
      <w:r w:rsidR="008F6BCD" w:rsidRPr="008F6BCD">
        <w:rPr>
          <w:i/>
        </w:rPr>
        <w:t>Diagnostic protocols for regulated pests</w:t>
      </w:r>
      <w:r w:rsidR="008F6BCD">
        <w:t>)</w:t>
      </w:r>
      <w:r w:rsidR="00DC148E">
        <w:t>, as refle</w:t>
      </w:r>
      <w:r w:rsidR="00B87D5A">
        <w:t>c</w:t>
      </w:r>
      <w:r w:rsidR="00DC148E">
        <w:t>ted in the</w:t>
      </w:r>
      <w:r>
        <w:t xml:space="preserve"> </w:t>
      </w:r>
      <w:r w:rsidRPr="008F6BCD">
        <w:rPr>
          <w:i/>
        </w:rPr>
        <w:t xml:space="preserve">List of </w:t>
      </w:r>
      <w:r w:rsidR="008F6BCD">
        <w:rPr>
          <w:i/>
        </w:rPr>
        <w:t>t</w:t>
      </w:r>
      <w:r w:rsidRPr="008F6BCD">
        <w:rPr>
          <w:i/>
        </w:rPr>
        <w:t xml:space="preserve">opics for IPPC </w:t>
      </w:r>
      <w:r w:rsidR="008F6BCD">
        <w:rPr>
          <w:i/>
        </w:rPr>
        <w:t>s</w:t>
      </w:r>
      <w:r w:rsidRPr="008F6BCD">
        <w:rPr>
          <w:i/>
        </w:rPr>
        <w:t>tandards</w:t>
      </w:r>
      <w:r>
        <w:t xml:space="preserve"> available at </w:t>
      </w:r>
      <w:hyperlink r:id="rId13" w:history="1">
        <w:r w:rsidR="0037243C">
          <w:rPr>
            <w:rStyle w:val="Hyperlink"/>
          </w:rPr>
          <w:t>https://www.ippc.int/en/core-activities/standards-setting/list-topics-ippc-standards/list</w:t>
        </w:r>
      </w:hyperlink>
      <w:r w:rsidR="0037243C">
        <w:t xml:space="preserve">. </w:t>
      </w:r>
    </w:p>
    <w:p w14:paraId="5A209327" w14:textId="7EE6F07B" w:rsidR="00A54143" w:rsidRPr="00064ACF" w:rsidRDefault="00A54143" w:rsidP="00A54143">
      <w:pPr>
        <w:pStyle w:val="IPPPargraphnumbering"/>
        <w:numPr>
          <w:ilvl w:val="0"/>
          <w:numId w:val="16"/>
        </w:numPr>
      </w:pPr>
      <w:r w:rsidRPr="00064ACF">
        <w:lastRenderedPageBreak/>
        <w:t xml:space="preserve">The TPDP work programme is delivered through several activities. Since July 2022, the activities </w:t>
      </w:r>
      <w:r w:rsidR="009B6DF6" w:rsidRPr="00064ACF">
        <w:t>are being progressed</w:t>
      </w:r>
      <w:r w:rsidRPr="00064ACF">
        <w:t xml:space="preserve"> as follows:</w:t>
      </w:r>
    </w:p>
    <w:p w14:paraId="3F804EE0" w14:textId="69770A27" w:rsidR="00A54143" w:rsidRPr="00064ACF" w:rsidRDefault="0000113C" w:rsidP="00A54143">
      <w:pPr>
        <w:pStyle w:val="IPPBullet1"/>
        <w:spacing w:after="0"/>
      </w:pPr>
      <w:r w:rsidRPr="00064ACF">
        <w:t xml:space="preserve">Two draft DPs submitted to </w:t>
      </w:r>
      <w:hyperlink r:id="rId14" w:history="1">
        <w:r w:rsidR="00A54143" w:rsidRPr="00064ACF">
          <w:rPr>
            <w:rStyle w:val="Hyperlink"/>
          </w:rPr>
          <w:t xml:space="preserve">IPPC </w:t>
        </w:r>
        <w:r w:rsidRPr="00064ACF">
          <w:rPr>
            <w:rStyle w:val="Hyperlink"/>
          </w:rPr>
          <w:t xml:space="preserve">first </w:t>
        </w:r>
        <w:r w:rsidR="00A54143" w:rsidRPr="00064ACF">
          <w:rPr>
            <w:rStyle w:val="Hyperlink"/>
          </w:rPr>
          <w:t>consultation (1 July – 30 September 2022)</w:t>
        </w:r>
      </w:hyperlink>
      <w:r w:rsidRPr="00064ACF">
        <w:t xml:space="preserve">: </w:t>
      </w:r>
      <w:r w:rsidRPr="00064ACF">
        <w:rPr>
          <w:i/>
          <w:iCs/>
          <w:lang w:val="en-GB"/>
        </w:rPr>
        <w:t xml:space="preserve">Genus </w:t>
      </w:r>
      <w:proofErr w:type="spellStart"/>
      <w:r w:rsidRPr="00064ACF">
        <w:rPr>
          <w:i/>
          <w:iCs/>
          <w:lang w:val="en-GB"/>
        </w:rPr>
        <w:t>Ceratitis</w:t>
      </w:r>
      <w:proofErr w:type="spellEnd"/>
      <w:r w:rsidRPr="00064ACF">
        <w:rPr>
          <w:lang w:val="en-GB"/>
        </w:rPr>
        <w:t> (2006-001)</w:t>
      </w:r>
      <w:r w:rsidR="00006ADB" w:rsidRPr="00064ACF">
        <w:rPr>
          <w:lang w:val="en-GB"/>
        </w:rPr>
        <w:t xml:space="preserve"> </w:t>
      </w:r>
      <w:r w:rsidRPr="00064ACF">
        <w:t>and</w:t>
      </w:r>
      <w:r w:rsidRPr="00064ACF">
        <w:rPr>
          <w:rFonts w:ascii="Arial" w:eastAsia="Times New Roman" w:hAnsi="Arial" w:cs="Arial"/>
          <w:i/>
          <w:iCs/>
          <w:color w:val="0070C0"/>
          <w:sz w:val="18"/>
          <w:szCs w:val="18"/>
          <w:lang w:val="en-GB"/>
        </w:rPr>
        <w:t xml:space="preserve"> </w:t>
      </w:r>
      <w:proofErr w:type="spellStart"/>
      <w:r w:rsidRPr="00064ACF">
        <w:rPr>
          <w:i/>
          <w:iCs/>
          <w:lang w:val="en-GB"/>
        </w:rPr>
        <w:t>Mononychelus</w:t>
      </w:r>
      <w:proofErr w:type="spellEnd"/>
      <w:r w:rsidRPr="00064ACF">
        <w:rPr>
          <w:i/>
          <w:iCs/>
          <w:lang w:val="en-GB"/>
        </w:rPr>
        <w:t xml:space="preserve"> </w:t>
      </w:r>
      <w:proofErr w:type="spellStart"/>
      <w:r w:rsidRPr="00064ACF">
        <w:rPr>
          <w:i/>
          <w:iCs/>
          <w:lang w:val="en-GB"/>
        </w:rPr>
        <w:t>tanajoa</w:t>
      </w:r>
      <w:proofErr w:type="spellEnd"/>
      <w:r w:rsidRPr="00064ACF">
        <w:rPr>
          <w:lang w:val="en-GB"/>
        </w:rPr>
        <w:t> (2018-006)</w:t>
      </w:r>
    </w:p>
    <w:p w14:paraId="3738808E" w14:textId="7FA7C80B" w:rsidR="003275C2" w:rsidRPr="00064ACF" w:rsidRDefault="0000113C" w:rsidP="00F25717">
      <w:pPr>
        <w:pStyle w:val="IPPBullet1"/>
      </w:pPr>
      <w:r w:rsidRPr="00064ACF">
        <w:t>Two draft DPs submitted to</w:t>
      </w:r>
      <w:r w:rsidR="00A54143" w:rsidRPr="00064ACF">
        <w:t xml:space="preserve"> </w:t>
      </w:r>
      <w:hyperlink r:id="rId15" w:history="1">
        <w:r w:rsidR="00A54143" w:rsidRPr="00064ACF">
          <w:rPr>
            <w:rStyle w:val="Hyperlink"/>
          </w:rPr>
          <w:t>expert consultation (</w:t>
        </w:r>
        <w:r w:rsidR="003275C2" w:rsidRPr="00064ACF">
          <w:rPr>
            <w:rStyle w:val="Hyperlink"/>
          </w:rPr>
          <w:t>8 August – 30 September 2022</w:t>
        </w:r>
        <w:r w:rsidR="00A54143" w:rsidRPr="00064ACF">
          <w:rPr>
            <w:rStyle w:val="Hyperlink"/>
          </w:rPr>
          <w:t>)</w:t>
        </w:r>
      </w:hyperlink>
      <w:r w:rsidR="00A54143" w:rsidRPr="00064ACF">
        <w:t>:</w:t>
      </w:r>
      <w:r w:rsidR="003275C2" w:rsidRPr="00064ACF">
        <w:t xml:space="preserve"> </w:t>
      </w:r>
      <w:r w:rsidR="003275C2" w:rsidRPr="00064ACF">
        <w:rPr>
          <w:bCs/>
        </w:rPr>
        <w:t>Revision of DP 27 </w:t>
      </w:r>
      <w:proofErr w:type="spellStart"/>
      <w:r w:rsidR="003275C2" w:rsidRPr="00064ACF">
        <w:rPr>
          <w:bCs/>
          <w:i/>
          <w:iCs/>
        </w:rPr>
        <w:t>Ips</w:t>
      </w:r>
      <w:proofErr w:type="spellEnd"/>
      <w:r w:rsidR="003275C2" w:rsidRPr="00064ACF">
        <w:rPr>
          <w:bCs/>
          <w:i/>
          <w:iCs/>
        </w:rPr>
        <w:t xml:space="preserve"> spp</w:t>
      </w:r>
      <w:r w:rsidR="003275C2" w:rsidRPr="00064ACF">
        <w:rPr>
          <w:bCs/>
        </w:rPr>
        <w:t>. (2021-004)</w:t>
      </w:r>
      <w:r w:rsidR="003275C2" w:rsidRPr="00064ACF">
        <w:t xml:space="preserve"> and </w:t>
      </w:r>
      <w:r w:rsidR="003275C2" w:rsidRPr="00064ACF">
        <w:rPr>
          <w:bCs/>
        </w:rPr>
        <w:t>Revision of DP 5 (</w:t>
      </w:r>
      <w:proofErr w:type="spellStart"/>
      <w:r w:rsidR="003275C2" w:rsidRPr="00064ACF">
        <w:rPr>
          <w:bCs/>
          <w:i/>
          <w:iCs/>
        </w:rPr>
        <w:t>Phyllosticta</w:t>
      </w:r>
      <w:proofErr w:type="spellEnd"/>
      <w:r w:rsidR="003275C2" w:rsidRPr="00064ACF">
        <w:rPr>
          <w:bCs/>
          <w:i/>
          <w:iCs/>
        </w:rPr>
        <w:t xml:space="preserve"> </w:t>
      </w:r>
      <w:proofErr w:type="spellStart"/>
      <w:r w:rsidR="003275C2" w:rsidRPr="00064ACF">
        <w:rPr>
          <w:bCs/>
          <w:i/>
          <w:iCs/>
        </w:rPr>
        <w:t>citricarpa</w:t>
      </w:r>
      <w:proofErr w:type="spellEnd"/>
      <w:r w:rsidR="003275C2" w:rsidRPr="00064ACF">
        <w:rPr>
          <w:bCs/>
        </w:rPr>
        <w:t> (</w:t>
      </w:r>
      <w:proofErr w:type="spellStart"/>
      <w:r w:rsidR="003275C2" w:rsidRPr="00064ACF">
        <w:rPr>
          <w:bCs/>
        </w:rPr>
        <w:t>McAlpine</w:t>
      </w:r>
      <w:proofErr w:type="spellEnd"/>
      <w:r w:rsidR="003275C2" w:rsidRPr="00064ACF">
        <w:rPr>
          <w:bCs/>
        </w:rPr>
        <w:t>)) Aa (2019-011)</w:t>
      </w:r>
    </w:p>
    <w:p w14:paraId="47B29377" w14:textId="6BFB62B2" w:rsidR="009B6DF6" w:rsidRPr="006F6DD5" w:rsidRDefault="009B6DF6" w:rsidP="009B6DF6">
      <w:pPr>
        <w:pStyle w:val="IPPBullet1"/>
        <w:rPr>
          <w:szCs w:val="22"/>
        </w:rPr>
      </w:pPr>
      <w:r w:rsidRPr="00064ACF">
        <w:t>T</w:t>
      </w:r>
      <w:r w:rsidR="006F6DD5">
        <w:t>hree</w:t>
      </w:r>
      <w:r w:rsidRPr="00064ACF">
        <w:t xml:space="preserve"> draft DPs to be submitted to the next expert consultation</w:t>
      </w:r>
      <w:r w:rsidR="006F6DD5">
        <w:t>:</w:t>
      </w:r>
      <w:r w:rsidRPr="00064ACF">
        <w:t xml:space="preserve"> (Revision of DP 09 Genus </w:t>
      </w:r>
      <w:proofErr w:type="spellStart"/>
      <w:r w:rsidRPr="00064ACF">
        <w:rPr>
          <w:i/>
        </w:rPr>
        <w:t>Anastrepha</w:t>
      </w:r>
      <w:proofErr w:type="spellEnd"/>
      <w:r w:rsidRPr="00064ACF">
        <w:t xml:space="preserve"> (2021-002)</w:t>
      </w:r>
      <w:r w:rsidR="006F6DD5">
        <w:t xml:space="preserve">, </w:t>
      </w:r>
      <w:r w:rsidRPr="00064ACF">
        <w:t xml:space="preserve">Revision of DP 25 </w:t>
      </w:r>
      <w:proofErr w:type="spellStart"/>
      <w:r w:rsidRPr="00064ACF">
        <w:rPr>
          <w:i/>
        </w:rPr>
        <w:t>Xylella</w:t>
      </w:r>
      <w:proofErr w:type="spellEnd"/>
      <w:r w:rsidRPr="00064ACF">
        <w:rPr>
          <w:i/>
        </w:rPr>
        <w:t xml:space="preserve"> </w:t>
      </w:r>
      <w:proofErr w:type="spellStart"/>
      <w:r w:rsidRPr="00064ACF">
        <w:rPr>
          <w:i/>
        </w:rPr>
        <w:t>fastidiosa</w:t>
      </w:r>
      <w:proofErr w:type="spellEnd"/>
      <w:r w:rsidRPr="00064ACF">
        <w:t xml:space="preserve"> (2021-003))</w:t>
      </w:r>
      <w:r w:rsidR="006F6DD5">
        <w:t xml:space="preserve"> and </w:t>
      </w:r>
      <w:proofErr w:type="spellStart"/>
      <w:r w:rsidR="006F6DD5" w:rsidRPr="006F6DD5">
        <w:rPr>
          <w:szCs w:val="22"/>
          <w:lang w:val="en-GB"/>
        </w:rPr>
        <w:t>Pospiviroid</w:t>
      </w:r>
      <w:proofErr w:type="spellEnd"/>
      <w:r w:rsidR="006F6DD5" w:rsidRPr="006F6DD5">
        <w:rPr>
          <w:szCs w:val="22"/>
          <w:lang w:val="en-GB"/>
        </w:rPr>
        <w:t xml:space="preserve"> species (except Potato spindle tuber viroid (DP 7)) (2018-031)</w:t>
      </w:r>
      <w:r w:rsidR="006F6DD5">
        <w:rPr>
          <w:szCs w:val="22"/>
          <w:lang w:val="en-GB"/>
        </w:rPr>
        <w:t>.</w:t>
      </w:r>
    </w:p>
    <w:p w14:paraId="2EBA285E" w14:textId="65E6E0FA" w:rsidR="00A54143" w:rsidRPr="00A54143" w:rsidRDefault="00A54143" w:rsidP="003275C2">
      <w:pPr>
        <w:pStyle w:val="IPPBullet1"/>
        <w:numPr>
          <w:ilvl w:val="0"/>
          <w:numId w:val="0"/>
        </w:numPr>
        <w:ind w:left="567"/>
        <w:rPr>
          <w:highlight w:val="yellow"/>
        </w:rPr>
      </w:pPr>
    </w:p>
    <w:p w14:paraId="2AFAEDDB" w14:textId="110DD7CA" w:rsidR="008F6BCD" w:rsidRDefault="00CC367B" w:rsidP="008F6BCD">
      <w:pPr>
        <w:pStyle w:val="IPPHeading1"/>
      </w:pPr>
      <w:r>
        <w:t>4</w:t>
      </w:r>
      <w:r w:rsidR="008F6BCD" w:rsidRPr="008F6BCD">
        <w:t xml:space="preserve">. </w:t>
      </w:r>
      <w:r w:rsidR="008F6BCD">
        <w:t>Adopted diagnostic prot</w:t>
      </w:r>
      <w:r w:rsidR="00F90EE1">
        <w:t>o</w:t>
      </w:r>
      <w:r w:rsidR="008F6BCD">
        <w:t>cols annexes to ISPM 27</w:t>
      </w:r>
    </w:p>
    <w:p w14:paraId="7084500B" w14:textId="3EA323CD" w:rsidR="0037243C" w:rsidRDefault="008F6BCD" w:rsidP="00B53AB0">
      <w:pPr>
        <w:pStyle w:val="IPPParagraphnumbering"/>
      </w:pPr>
      <w:r>
        <w:t xml:space="preserve">Currently there are </w:t>
      </w:r>
      <w:r w:rsidR="00F30151" w:rsidRPr="002A2C28">
        <w:t>3</w:t>
      </w:r>
      <w:r w:rsidR="002A2C28" w:rsidRPr="002A2C28">
        <w:t>1</w:t>
      </w:r>
      <w:r>
        <w:t xml:space="preserve"> diagnostic prot</w:t>
      </w:r>
      <w:r w:rsidR="00F90EE1">
        <w:t>o</w:t>
      </w:r>
      <w:r>
        <w:t>cols</w:t>
      </w:r>
      <w:r w:rsidR="00995566">
        <w:t xml:space="preserve"> adopted as</w:t>
      </w:r>
      <w:r>
        <w:t xml:space="preserve"> annexes to ISPM 27. The adopted DPs are available at </w:t>
      </w:r>
      <w:hyperlink r:id="rId16" w:history="1">
        <w:r>
          <w:rPr>
            <w:rStyle w:val="Hyperlink"/>
          </w:rPr>
          <w:t>https://www.ippc.int/en/core-activities/standards-setting/ispms/</w:t>
        </w:r>
      </w:hyperlink>
      <w:r>
        <w:t xml:space="preserve">. </w:t>
      </w:r>
    </w:p>
    <w:p w14:paraId="3382CEF4" w14:textId="21E13AC8" w:rsidR="001F78E4" w:rsidRPr="00CC367B" w:rsidRDefault="00CC367B" w:rsidP="00CC367B">
      <w:pPr>
        <w:pStyle w:val="IPPParagraphnumbering"/>
        <w:numPr>
          <w:ilvl w:val="0"/>
          <w:numId w:val="0"/>
        </w:numPr>
        <w:rPr>
          <w:b/>
          <w:sz w:val="24"/>
        </w:rPr>
      </w:pPr>
      <w:r>
        <w:rPr>
          <w:b/>
          <w:sz w:val="24"/>
        </w:rPr>
        <w:t xml:space="preserve">5. </w:t>
      </w:r>
      <w:r w:rsidR="00AA6FBD" w:rsidRPr="00CC367B">
        <w:rPr>
          <w:b/>
          <w:sz w:val="24"/>
        </w:rPr>
        <w:t>Recommendations to the TPDP</w:t>
      </w:r>
      <w:r w:rsidR="001F78E4" w:rsidRPr="00CC367B">
        <w:rPr>
          <w:b/>
          <w:sz w:val="24"/>
        </w:rPr>
        <w:t>:</w:t>
      </w:r>
    </w:p>
    <w:p w14:paraId="689F9654" w14:textId="41D4544C" w:rsidR="00683546" w:rsidRPr="00C06D74" w:rsidRDefault="00AA6FBD" w:rsidP="00CC367B">
      <w:pPr>
        <w:pStyle w:val="IPPParagraphnumberingclose"/>
      </w:pPr>
      <w:r>
        <w:t>The TPDP</w:t>
      </w:r>
      <w:r w:rsidR="00683546" w:rsidRPr="00683546">
        <w:t xml:space="preserve"> is </w:t>
      </w:r>
      <w:r w:rsidR="00683546" w:rsidRPr="00683546">
        <w:rPr>
          <w:i/>
        </w:rPr>
        <w:t>invited</w:t>
      </w:r>
      <w:r w:rsidR="00683546" w:rsidRPr="00683546">
        <w:t xml:space="preserve"> to:</w:t>
      </w:r>
      <w:r w:rsidR="00683546" w:rsidRPr="00C06D74">
        <w:t xml:space="preserve"> </w:t>
      </w:r>
      <w:r w:rsidR="00683546">
        <w:tab/>
      </w:r>
    </w:p>
    <w:p w14:paraId="65A627A9" w14:textId="1804DB59" w:rsidR="006278DA" w:rsidRPr="00CC367B" w:rsidRDefault="00683546" w:rsidP="009D0DFA">
      <w:pPr>
        <w:pStyle w:val="IPPNumberedList"/>
      </w:pPr>
      <w:r w:rsidRPr="00CC367B">
        <w:rPr>
          <w:i/>
        </w:rPr>
        <w:t>note</w:t>
      </w:r>
      <w:r w:rsidRPr="00CC367B">
        <w:t xml:space="preserve"> the</w:t>
      </w:r>
      <w:r w:rsidR="00AA6FBD" w:rsidRPr="00CC367B">
        <w:t xml:space="preserve"> current subjects in the TPDP work </w:t>
      </w:r>
      <w:proofErr w:type="spellStart"/>
      <w:r w:rsidR="00AA6FBD" w:rsidRPr="00CC367B">
        <w:t>programme</w:t>
      </w:r>
      <w:proofErr w:type="spellEnd"/>
      <w:r w:rsidR="00A21680" w:rsidRPr="00CC367B">
        <w:t xml:space="preserve"> and provide comments and updates, as needed</w:t>
      </w:r>
      <w:r w:rsidR="00AA6FBD" w:rsidRPr="00CC367B">
        <w:t>;</w:t>
      </w:r>
    </w:p>
    <w:p w14:paraId="150D6289" w14:textId="5C59C018" w:rsidR="00AA6FBD" w:rsidRPr="00CC367B" w:rsidRDefault="00AA6FBD" w:rsidP="009D0DFA">
      <w:pPr>
        <w:pStyle w:val="IPPNumberedList"/>
        <w:rPr>
          <w:szCs w:val="22"/>
        </w:rPr>
      </w:pPr>
      <w:r w:rsidRPr="00CC367B">
        <w:rPr>
          <w:i/>
          <w:szCs w:val="22"/>
        </w:rPr>
        <w:t xml:space="preserve">assign </w:t>
      </w:r>
      <w:r w:rsidRPr="00CC367B">
        <w:rPr>
          <w:szCs w:val="22"/>
        </w:rPr>
        <w:t xml:space="preserve">referees to </w:t>
      </w:r>
      <w:r w:rsidR="00F30151" w:rsidRPr="00CC367B">
        <w:rPr>
          <w:szCs w:val="22"/>
        </w:rPr>
        <w:t>the</w:t>
      </w:r>
      <w:r w:rsidRPr="00CC367B">
        <w:rPr>
          <w:szCs w:val="22"/>
        </w:rPr>
        <w:t xml:space="preserve"> subject</w:t>
      </w:r>
      <w:r w:rsidR="00F30151" w:rsidRPr="00CC367B">
        <w:rPr>
          <w:szCs w:val="22"/>
        </w:rPr>
        <w:t xml:space="preserve">s </w:t>
      </w:r>
      <w:proofErr w:type="spellStart"/>
      <w:r w:rsidR="00D86C40" w:rsidRPr="00CC367B">
        <w:rPr>
          <w:szCs w:val="22"/>
          <w:lang w:val="en-GB"/>
        </w:rPr>
        <w:t>Pospiviroid</w:t>
      </w:r>
      <w:proofErr w:type="spellEnd"/>
      <w:r w:rsidR="00D86C40" w:rsidRPr="00CC367B">
        <w:rPr>
          <w:szCs w:val="22"/>
          <w:lang w:val="en-GB"/>
        </w:rPr>
        <w:t xml:space="preserve"> species (except Potato spindle tuber viroid (DP 7)) (</w:t>
      </w:r>
      <w:r w:rsidR="00F30151" w:rsidRPr="00CC367B">
        <w:rPr>
          <w:rFonts w:eastAsia="Times New Roman"/>
          <w:color w:val="000000"/>
          <w:szCs w:val="22"/>
        </w:rPr>
        <w:t>2018-031</w:t>
      </w:r>
      <w:r w:rsidR="00D86C40" w:rsidRPr="00CC367B">
        <w:rPr>
          <w:rFonts w:eastAsia="Times New Roman"/>
          <w:color w:val="000000"/>
          <w:szCs w:val="22"/>
        </w:rPr>
        <w:t>)</w:t>
      </w:r>
      <w:r w:rsidR="00F30151" w:rsidRPr="00CC367B">
        <w:rPr>
          <w:rFonts w:eastAsia="Times New Roman"/>
          <w:color w:val="000000"/>
          <w:szCs w:val="22"/>
        </w:rPr>
        <w:t xml:space="preserve"> and </w:t>
      </w:r>
      <w:r w:rsidR="00D86C40" w:rsidRPr="00CC367B">
        <w:rPr>
          <w:rFonts w:eastAsia="Times New Roman"/>
          <w:color w:val="000000"/>
          <w:szCs w:val="22"/>
          <w:lang w:val="en-GB"/>
        </w:rPr>
        <w:t xml:space="preserve">Revision of DP 25 </w:t>
      </w:r>
      <w:proofErr w:type="spellStart"/>
      <w:r w:rsidR="00D86C40" w:rsidRPr="00CC367B">
        <w:rPr>
          <w:rFonts w:eastAsia="Times New Roman"/>
          <w:i/>
          <w:iCs/>
          <w:color w:val="000000"/>
          <w:szCs w:val="22"/>
          <w:lang w:val="en-GB"/>
        </w:rPr>
        <w:t>Xylella</w:t>
      </w:r>
      <w:proofErr w:type="spellEnd"/>
      <w:r w:rsidR="00D86C40" w:rsidRPr="00CC367B">
        <w:rPr>
          <w:rFonts w:eastAsia="Times New Roman"/>
          <w:i/>
          <w:iCs/>
          <w:color w:val="000000"/>
          <w:szCs w:val="22"/>
          <w:lang w:val="en-GB"/>
        </w:rPr>
        <w:t xml:space="preserve"> </w:t>
      </w:r>
      <w:proofErr w:type="spellStart"/>
      <w:r w:rsidR="00D86C40" w:rsidRPr="00CC367B">
        <w:rPr>
          <w:rFonts w:eastAsia="Times New Roman"/>
          <w:i/>
          <w:iCs/>
          <w:color w:val="000000"/>
          <w:szCs w:val="22"/>
          <w:lang w:val="en-GB"/>
        </w:rPr>
        <w:t>fastidiosa</w:t>
      </w:r>
      <w:proofErr w:type="spellEnd"/>
      <w:r w:rsidR="00D86C40" w:rsidRPr="00CC367B">
        <w:rPr>
          <w:rFonts w:eastAsia="Times New Roman"/>
          <w:color w:val="000000"/>
          <w:szCs w:val="22"/>
          <w:lang w:val="en-GB"/>
        </w:rPr>
        <w:t xml:space="preserve"> (</w:t>
      </w:r>
      <w:r w:rsidR="00F30151" w:rsidRPr="00CC367B">
        <w:rPr>
          <w:rFonts w:eastAsia="Times New Roman"/>
          <w:color w:val="000000"/>
          <w:szCs w:val="22"/>
        </w:rPr>
        <w:t>2021-003</w:t>
      </w:r>
      <w:r w:rsidR="00D86C40" w:rsidRPr="00CC367B">
        <w:rPr>
          <w:rFonts w:eastAsia="Times New Roman"/>
          <w:color w:val="000000"/>
          <w:szCs w:val="22"/>
        </w:rPr>
        <w:t>)</w:t>
      </w:r>
      <w:r w:rsidRPr="00CC367B">
        <w:rPr>
          <w:szCs w:val="22"/>
        </w:rPr>
        <w:t>;</w:t>
      </w:r>
    </w:p>
    <w:p w14:paraId="2E539074" w14:textId="06ED6673" w:rsidR="00AA6FBD" w:rsidRPr="00CC367B" w:rsidRDefault="00AA6FBD" w:rsidP="009D0DFA">
      <w:pPr>
        <w:pStyle w:val="IPPNumberedList"/>
      </w:pPr>
      <w:r w:rsidRPr="00CC367B">
        <w:rPr>
          <w:i/>
        </w:rPr>
        <w:t>provide</w:t>
      </w:r>
      <w:r w:rsidR="00CC367B" w:rsidRPr="00CC367B">
        <w:rPr>
          <w:i/>
        </w:rPr>
        <w:t xml:space="preserve"> further</w:t>
      </w:r>
      <w:r w:rsidRPr="00CC367B">
        <w:rPr>
          <w:i/>
        </w:rPr>
        <w:t xml:space="preserve"> guidance </w:t>
      </w:r>
      <w:r w:rsidRPr="00CC367B">
        <w:t xml:space="preserve">to the IPPC Secretariat to </w:t>
      </w:r>
      <w:r w:rsidR="00F30151" w:rsidRPr="00CC367B">
        <w:t>complete the drafting groups</w:t>
      </w:r>
      <w:r w:rsidRPr="00CC367B">
        <w:t xml:space="preserve"> for the development of specific diagnostic prot</w:t>
      </w:r>
      <w:r w:rsidR="00C5608D" w:rsidRPr="00CC367B">
        <w:t>o</w:t>
      </w:r>
      <w:r w:rsidRPr="00CC367B">
        <w:t>cols</w:t>
      </w:r>
      <w:r w:rsidR="00F30151" w:rsidRPr="00CC367B">
        <w:t xml:space="preserve"> (</w:t>
      </w:r>
      <w:proofErr w:type="spellStart"/>
      <w:r w:rsidR="00D86C40" w:rsidRPr="00CC367B">
        <w:rPr>
          <w:i/>
          <w:iCs/>
          <w:lang w:val="en-GB"/>
        </w:rPr>
        <w:t>Microcyclus</w:t>
      </w:r>
      <w:proofErr w:type="spellEnd"/>
      <w:r w:rsidR="00D86C40" w:rsidRPr="00CC367B">
        <w:rPr>
          <w:i/>
          <w:iCs/>
          <w:lang w:val="en-GB"/>
        </w:rPr>
        <w:t xml:space="preserve"> </w:t>
      </w:r>
      <w:proofErr w:type="spellStart"/>
      <w:r w:rsidR="00D86C40" w:rsidRPr="00CC367B">
        <w:rPr>
          <w:i/>
          <w:iCs/>
          <w:lang w:val="en-GB"/>
        </w:rPr>
        <w:t>ulei</w:t>
      </w:r>
      <w:proofErr w:type="spellEnd"/>
      <w:r w:rsidR="00D86C40" w:rsidRPr="00CC367B">
        <w:rPr>
          <w:lang w:val="en-GB"/>
        </w:rPr>
        <w:t>  (</w:t>
      </w:r>
      <w:r w:rsidR="00F30151" w:rsidRPr="00CC367B">
        <w:t>2019-003</w:t>
      </w:r>
      <w:r w:rsidR="00D86C40" w:rsidRPr="00CC367B">
        <w:t>)</w:t>
      </w:r>
      <w:r w:rsidR="00F30151" w:rsidRPr="00CC367B">
        <w:t xml:space="preserve"> and </w:t>
      </w:r>
      <w:proofErr w:type="spellStart"/>
      <w:r w:rsidR="00D86C40" w:rsidRPr="00CC367B">
        <w:rPr>
          <w:i/>
          <w:iCs/>
          <w:lang w:val="en-GB"/>
        </w:rPr>
        <w:t>Moniliophthora</w:t>
      </w:r>
      <w:proofErr w:type="spellEnd"/>
      <w:r w:rsidR="00D86C40" w:rsidRPr="00CC367B">
        <w:rPr>
          <w:i/>
          <w:iCs/>
          <w:lang w:val="en-GB"/>
        </w:rPr>
        <w:t xml:space="preserve"> </w:t>
      </w:r>
      <w:proofErr w:type="spellStart"/>
      <w:r w:rsidR="00D86C40" w:rsidRPr="00CC367B">
        <w:rPr>
          <w:i/>
          <w:iCs/>
          <w:lang w:val="en-GB"/>
        </w:rPr>
        <w:t>roreri</w:t>
      </w:r>
      <w:proofErr w:type="spellEnd"/>
      <w:r w:rsidR="00D86C40" w:rsidRPr="00CC367B">
        <w:rPr>
          <w:lang w:val="en-GB"/>
        </w:rPr>
        <w:t> (</w:t>
      </w:r>
      <w:r w:rsidR="00F30151" w:rsidRPr="00CC367B">
        <w:t>2019-005)</w:t>
      </w:r>
      <w:r w:rsidR="00D86C40" w:rsidRPr="00CC367B">
        <w:t>)</w:t>
      </w:r>
      <w:r w:rsidRPr="00CC367B">
        <w:t>;</w:t>
      </w:r>
    </w:p>
    <w:p w14:paraId="4F44ABC4" w14:textId="05CC3745" w:rsidR="00AA6FBD" w:rsidRPr="00CC367B" w:rsidRDefault="00AA6FBD" w:rsidP="009D0DFA">
      <w:pPr>
        <w:pStyle w:val="IPPNumberedList"/>
      </w:pPr>
      <w:proofErr w:type="gramStart"/>
      <w:r w:rsidRPr="00CC367B">
        <w:rPr>
          <w:i/>
        </w:rPr>
        <w:t>if</w:t>
      </w:r>
      <w:proofErr w:type="gramEnd"/>
      <w:r w:rsidRPr="00CC367B">
        <w:rPr>
          <w:i/>
        </w:rPr>
        <w:t xml:space="preserve"> appropriate, identify</w:t>
      </w:r>
      <w:r w:rsidRPr="00CC367B">
        <w:t xml:space="preserve"> specialists for the development or revision of a DP</w:t>
      </w:r>
      <w:r w:rsidR="00CC367B" w:rsidRPr="00CC367B">
        <w:t>.</w:t>
      </w:r>
    </w:p>
    <w:p w14:paraId="2F0E110B" w14:textId="2D5C0FAA" w:rsidR="00150D39" w:rsidRDefault="00150D39" w:rsidP="00150D39">
      <w:pPr>
        <w:pStyle w:val="IPPNumberedList"/>
        <w:numPr>
          <w:ilvl w:val="0"/>
          <w:numId w:val="0"/>
        </w:numPr>
        <w:ind w:left="567" w:hanging="567"/>
        <w:rPr>
          <w:highlight w:val="yellow"/>
        </w:rPr>
      </w:pPr>
    </w:p>
    <w:p w14:paraId="3FD1CAF1" w14:textId="0B4FBCBF" w:rsidR="00150D39" w:rsidRDefault="00150D39">
      <w:pPr>
        <w:jc w:val="left"/>
        <w:rPr>
          <w:rFonts w:eastAsia="Times"/>
          <w:highlight w:val="yellow"/>
          <w:lang w:val="en-US"/>
        </w:rPr>
      </w:pPr>
      <w:r>
        <w:rPr>
          <w:highlight w:val="yellow"/>
        </w:rPr>
        <w:br w:type="page"/>
      </w:r>
    </w:p>
    <w:p w14:paraId="667CB925" w14:textId="77777777" w:rsidR="00D069D3" w:rsidRDefault="00D069D3" w:rsidP="00735569">
      <w:pPr>
        <w:pStyle w:val="IPPNormal"/>
        <w:sectPr w:rsidR="00D069D3" w:rsidSect="00150D3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3499"/>
        <w:gridCol w:w="1177"/>
        <w:gridCol w:w="2708"/>
        <w:gridCol w:w="2741"/>
        <w:gridCol w:w="2649"/>
      </w:tblGrid>
      <w:tr w:rsidR="00B53AB0" w:rsidRPr="00B53AB0" w14:paraId="578EAB0F" w14:textId="77777777" w:rsidTr="006D642B">
        <w:trPr>
          <w:trHeight w:val="495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62B0F7" w14:textId="77777777" w:rsidR="00B53AB0" w:rsidRPr="00CD3804" w:rsidRDefault="00B53AB0" w:rsidP="00CD3804">
            <w:pPr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b/>
                <w:sz w:val="18"/>
                <w:szCs w:val="18"/>
              </w:rPr>
              <w:lastRenderedPageBreak/>
              <w:t>Topic N.</w:t>
            </w:r>
            <w:r w:rsidRPr="00CD3804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 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2B9A04" w14:textId="77777777" w:rsidR="00B53AB0" w:rsidRPr="00CD3804" w:rsidRDefault="00B53AB0" w:rsidP="00CD3804">
            <w:pPr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b/>
                <w:sz w:val="18"/>
                <w:szCs w:val="18"/>
              </w:rPr>
              <w:t>Current Title</w:t>
            </w:r>
            <w:r w:rsidRPr="00CD3804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 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C084AF" w14:textId="017DA822" w:rsidR="00B53AB0" w:rsidRPr="00CD3804" w:rsidRDefault="00B53AB0" w:rsidP="00B53AB0">
            <w:pPr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b/>
                <w:sz w:val="18"/>
                <w:szCs w:val="18"/>
              </w:rPr>
              <w:t>Priority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8F176D" w14:textId="7FB1693D" w:rsidR="00B53AB0" w:rsidRPr="00CD3804" w:rsidRDefault="00B53AB0" w:rsidP="006D642B">
            <w:pPr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Discipline Lead 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82A170" w14:textId="77777777" w:rsidR="00B53AB0" w:rsidRPr="00CD3804" w:rsidRDefault="00B53AB0" w:rsidP="00CD3804">
            <w:pPr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b/>
                <w:sz w:val="18"/>
                <w:szCs w:val="18"/>
              </w:rPr>
              <w:t>Referee</w:t>
            </w:r>
            <w:r w:rsidRPr="00CD3804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 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7834CF" w14:textId="77777777" w:rsidR="00B53AB0" w:rsidRPr="00CD3804" w:rsidRDefault="00B53AB0" w:rsidP="00CD3804">
            <w:pPr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b/>
                <w:sz w:val="18"/>
                <w:szCs w:val="18"/>
              </w:rPr>
              <w:t>Status</w:t>
            </w:r>
            <w:r w:rsidRPr="00CD3804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 </w:t>
            </w:r>
          </w:p>
        </w:tc>
      </w:tr>
      <w:tr w:rsidR="00B53AB0" w:rsidRPr="00B53AB0" w14:paraId="3D1485F9" w14:textId="77777777" w:rsidTr="006D642B">
        <w:trPr>
          <w:trHeight w:val="390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4551B1" w14:textId="77777777" w:rsidR="00B53AB0" w:rsidRPr="005C0E30" w:rsidRDefault="00B53AB0" w:rsidP="00CD3804">
            <w:pPr>
              <w:textAlignment w:val="baseline"/>
              <w:rPr>
                <w:rFonts w:ascii="Arial" w:eastAsia="Times New Roman" w:hAnsi="Arial" w:cs="Arial"/>
                <w:color w:val="FF0000"/>
                <w:sz w:val="18"/>
                <w:szCs w:val="18"/>
                <w:lang w:val="en-US"/>
              </w:rPr>
            </w:pPr>
            <w:r w:rsidRPr="005C0E30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>2006-028</w:t>
            </w:r>
            <w:r w:rsidRPr="005C0E30">
              <w:rPr>
                <w:rFonts w:ascii="Arial" w:eastAsia="Times New Roman" w:hAnsi="Arial" w:cs="Arial"/>
                <w:color w:val="FF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5BB4B6" w14:textId="77777777" w:rsidR="00B53AB0" w:rsidRPr="005C0E30" w:rsidRDefault="00B53AB0" w:rsidP="00CD3804">
            <w:pPr>
              <w:textAlignment w:val="baseline"/>
              <w:rPr>
                <w:rFonts w:ascii="Arial" w:eastAsia="Times New Roman" w:hAnsi="Arial" w:cs="Arial"/>
                <w:color w:val="FF0000"/>
                <w:sz w:val="18"/>
                <w:szCs w:val="18"/>
                <w:lang w:val="en-US"/>
              </w:rPr>
            </w:pPr>
            <w:proofErr w:type="spellStart"/>
            <w:r w:rsidRPr="005C0E30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>Tephritidae</w:t>
            </w:r>
            <w:proofErr w:type="spellEnd"/>
            <w:r w:rsidRPr="005C0E30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>: Identification of immature stages of fruit flies of economic importance by molecular techniques</w:t>
            </w:r>
            <w:r w:rsidRPr="005C0E30">
              <w:rPr>
                <w:rFonts w:ascii="Arial" w:eastAsia="Times New Roman" w:hAnsi="Arial" w:cs="Arial"/>
                <w:color w:val="FF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3099E9" w14:textId="4CA7CB23" w:rsidR="00B53AB0" w:rsidRPr="005C0E30" w:rsidRDefault="00B53AB0" w:rsidP="00B53AB0">
            <w:pPr>
              <w:jc w:val="center"/>
              <w:textAlignment w:val="baseline"/>
              <w:rPr>
                <w:rFonts w:ascii="Arial" w:eastAsia="Times New Roman" w:hAnsi="Arial" w:cs="Arial"/>
                <w:color w:val="FF0000"/>
                <w:sz w:val="18"/>
                <w:szCs w:val="18"/>
                <w:lang w:val="en-US"/>
              </w:rPr>
            </w:pPr>
            <w:r w:rsidRPr="005C0E30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>1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3E1BD5" w14:textId="4A4E039C" w:rsidR="00B53AB0" w:rsidRPr="005C0E30" w:rsidRDefault="00B53AB0" w:rsidP="006D642B">
            <w:pPr>
              <w:textAlignment w:val="baseline"/>
              <w:rPr>
                <w:rFonts w:ascii="Arial" w:eastAsia="Times New Roman" w:hAnsi="Arial" w:cs="Arial"/>
                <w:color w:val="FF0000"/>
                <w:sz w:val="18"/>
                <w:szCs w:val="18"/>
                <w:lang w:val="en-US"/>
              </w:rPr>
            </w:pPr>
            <w:r w:rsidRPr="005C0E30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 xml:space="preserve">Juliet GOLDSMITH 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BE9E6A" w14:textId="6AB6F890" w:rsidR="00B53AB0" w:rsidRPr="005C0E30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color w:val="FF0000"/>
                <w:sz w:val="18"/>
                <w:szCs w:val="18"/>
                <w:lang w:val="en-US"/>
              </w:rPr>
            </w:pPr>
            <w:r w:rsidRPr="005C0E30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 xml:space="preserve">Norman BARR 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CFE86D" w14:textId="714A00BE" w:rsidR="00B53AB0" w:rsidRPr="005C0E30" w:rsidRDefault="00B53AB0" w:rsidP="00CD3804">
            <w:pPr>
              <w:textAlignment w:val="baseline"/>
              <w:rPr>
                <w:rFonts w:ascii="Arial" w:eastAsia="Times New Roman" w:hAnsi="Arial" w:cs="Arial"/>
                <w:color w:val="FF0000"/>
                <w:sz w:val="18"/>
                <w:szCs w:val="18"/>
                <w:lang w:val="en-US"/>
              </w:rPr>
            </w:pPr>
            <w:r w:rsidRPr="005C0E30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>Pending</w:t>
            </w:r>
            <w:r w:rsidR="003D5BC7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>*</w:t>
            </w:r>
            <w:r w:rsidRPr="005C0E30">
              <w:rPr>
                <w:rFonts w:ascii="Arial" w:eastAsia="Times New Roman" w:hAnsi="Arial" w:cs="Arial"/>
                <w:color w:val="FF0000"/>
                <w:sz w:val="18"/>
                <w:szCs w:val="18"/>
                <w:lang w:val="en-US"/>
              </w:rPr>
              <w:t> </w:t>
            </w:r>
          </w:p>
        </w:tc>
      </w:tr>
      <w:tr w:rsidR="00B53AB0" w:rsidRPr="00B53AB0" w14:paraId="0A1D5B2C" w14:textId="77777777" w:rsidTr="006D642B">
        <w:trPr>
          <w:trHeight w:val="390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647C45" w14:textId="77777777" w:rsidR="00B53AB0" w:rsidRPr="00F30151" w:rsidRDefault="00B53AB0" w:rsidP="00CD3804">
            <w:pPr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  <w:lang w:val="en-US"/>
              </w:rPr>
            </w:pPr>
            <w:r w:rsidRPr="00F30151">
              <w:rPr>
                <w:rFonts w:ascii="Arial" w:eastAsia="Times New Roman" w:hAnsi="Arial" w:cs="Arial"/>
                <w:color w:val="7030A0"/>
                <w:sz w:val="18"/>
                <w:szCs w:val="18"/>
              </w:rPr>
              <w:t>2006-023</w:t>
            </w:r>
            <w:r w:rsidRPr="00F30151">
              <w:rPr>
                <w:rFonts w:ascii="Arial" w:eastAsia="Times New Roman" w:hAnsi="Arial" w:cs="Arial"/>
                <w:color w:val="7030A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00429A" w14:textId="77777777" w:rsidR="00B53AB0" w:rsidRPr="00F30151" w:rsidRDefault="00B53AB0" w:rsidP="00CD3804">
            <w:pPr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  <w:lang w:val="en-US"/>
              </w:rPr>
            </w:pPr>
            <w:proofErr w:type="spellStart"/>
            <w:r w:rsidRPr="00F30151">
              <w:rPr>
                <w:rFonts w:ascii="Arial" w:eastAsia="Times New Roman" w:hAnsi="Arial" w:cs="Arial"/>
                <w:color w:val="7030A0"/>
                <w:sz w:val="18"/>
                <w:szCs w:val="18"/>
              </w:rPr>
              <w:t>Begomoviruses</w:t>
            </w:r>
            <w:proofErr w:type="spellEnd"/>
            <w:r w:rsidRPr="00F30151">
              <w:rPr>
                <w:rFonts w:ascii="Arial" w:eastAsia="Times New Roman" w:hAnsi="Arial" w:cs="Arial"/>
                <w:color w:val="7030A0"/>
                <w:sz w:val="18"/>
                <w:szCs w:val="18"/>
              </w:rPr>
              <w:t xml:space="preserve"> transmitted by </w:t>
            </w:r>
            <w:proofErr w:type="spellStart"/>
            <w:r w:rsidRPr="00F30151">
              <w:rPr>
                <w:rFonts w:ascii="Arial" w:eastAsia="Times New Roman" w:hAnsi="Arial" w:cs="Arial"/>
                <w:i/>
                <w:iCs/>
                <w:color w:val="7030A0"/>
                <w:sz w:val="18"/>
                <w:szCs w:val="18"/>
              </w:rPr>
              <w:t>Bemisia</w:t>
            </w:r>
            <w:proofErr w:type="spellEnd"/>
            <w:r w:rsidRPr="00F30151">
              <w:rPr>
                <w:rFonts w:ascii="Arial" w:eastAsia="Times New Roman" w:hAnsi="Arial" w:cs="Arial"/>
                <w:i/>
                <w:iCs/>
                <w:color w:val="7030A0"/>
                <w:sz w:val="18"/>
                <w:szCs w:val="18"/>
              </w:rPr>
              <w:t xml:space="preserve"> </w:t>
            </w:r>
            <w:proofErr w:type="spellStart"/>
            <w:r w:rsidRPr="00F30151">
              <w:rPr>
                <w:rFonts w:ascii="Arial" w:eastAsia="Times New Roman" w:hAnsi="Arial" w:cs="Arial"/>
                <w:i/>
                <w:iCs/>
                <w:color w:val="7030A0"/>
                <w:sz w:val="18"/>
                <w:szCs w:val="18"/>
              </w:rPr>
              <w:t>tabaci</w:t>
            </w:r>
            <w:proofErr w:type="spellEnd"/>
            <w:r w:rsidRPr="00F30151">
              <w:rPr>
                <w:rFonts w:ascii="Arial" w:eastAsia="Times New Roman" w:hAnsi="Arial" w:cs="Arial"/>
                <w:color w:val="7030A0"/>
                <w:sz w:val="18"/>
                <w:szCs w:val="18"/>
                <w:lang w:val="en-US"/>
              </w:rPr>
              <w:t> 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07D820" w14:textId="5C28CCB0" w:rsidR="00B53AB0" w:rsidRPr="00F30151" w:rsidRDefault="00B53AB0" w:rsidP="00B53AB0">
            <w:pPr>
              <w:jc w:val="center"/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  <w:lang w:val="en-US"/>
              </w:rPr>
            </w:pPr>
            <w:r w:rsidRPr="00F30151">
              <w:rPr>
                <w:rFonts w:ascii="Arial" w:eastAsia="Times New Roman" w:hAnsi="Arial" w:cs="Arial"/>
                <w:color w:val="7030A0"/>
                <w:sz w:val="18"/>
                <w:szCs w:val="18"/>
              </w:rPr>
              <w:t>2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5A94C0" w14:textId="274E9435" w:rsidR="00B53AB0" w:rsidRPr="00F30151" w:rsidRDefault="006D642B" w:rsidP="006D642B">
            <w:pPr>
              <w:jc w:val="left"/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  <w:lang w:val="en-US"/>
              </w:rPr>
            </w:pPr>
            <w:r w:rsidRPr="00F30151">
              <w:rPr>
                <w:rFonts w:ascii="Arial" w:eastAsia="Times New Roman" w:hAnsi="Arial" w:cs="Arial"/>
                <w:color w:val="7030A0"/>
                <w:sz w:val="18"/>
                <w:szCs w:val="18"/>
              </w:rPr>
              <w:t xml:space="preserve">Vessela MAVRODIEVA 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096683" w14:textId="3F70AA90" w:rsidR="00B53AB0" w:rsidRPr="00F30151" w:rsidRDefault="00B53AB0" w:rsidP="00F30151">
            <w:pPr>
              <w:jc w:val="left"/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  <w:lang w:val="it-IT"/>
              </w:rPr>
            </w:pPr>
            <w:r w:rsidRPr="00F30151">
              <w:rPr>
                <w:rFonts w:ascii="Arial" w:eastAsia="Times New Roman" w:hAnsi="Arial" w:cs="Arial"/>
                <w:color w:val="7030A0"/>
                <w:sz w:val="18"/>
                <w:szCs w:val="18"/>
                <w:lang w:val="it-IT"/>
              </w:rPr>
              <w:t xml:space="preserve">Géraldine </w:t>
            </w:r>
            <w:r w:rsidRPr="00F30151">
              <w:rPr>
                <w:rFonts w:ascii="Arial" w:eastAsia="Times New Roman" w:hAnsi="Arial" w:cs="Arial"/>
                <w:caps/>
                <w:color w:val="7030A0"/>
                <w:sz w:val="18"/>
                <w:szCs w:val="18"/>
                <w:lang w:val="it-IT"/>
              </w:rPr>
              <w:t>ANTHOINE</w:t>
            </w:r>
            <w:r w:rsidRPr="00F30151">
              <w:rPr>
                <w:rFonts w:ascii="Arial" w:eastAsia="Times New Roman" w:hAnsi="Arial" w:cs="Arial"/>
                <w:color w:val="7030A0"/>
                <w:sz w:val="18"/>
                <w:szCs w:val="18"/>
                <w:lang w:val="it-IT"/>
              </w:rPr>
              <w:br/>
              <w:t>V</w:t>
            </w:r>
            <w:r w:rsidR="006D642B" w:rsidRPr="00F30151">
              <w:rPr>
                <w:rFonts w:ascii="Arial" w:eastAsia="Times New Roman" w:hAnsi="Arial" w:cs="Arial"/>
                <w:color w:val="7030A0"/>
                <w:sz w:val="18"/>
                <w:szCs w:val="18"/>
                <w:lang w:val="it-IT"/>
              </w:rPr>
              <w:t>essela MAVRODIEVA</w:t>
            </w:r>
            <w:r w:rsidRPr="00F30151">
              <w:rPr>
                <w:rFonts w:ascii="Arial" w:eastAsia="Times New Roman" w:hAnsi="Arial" w:cs="Arial"/>
                <w:color w:val="7030A0"/>
                <w:sz w:val="18"/>
                <w:szCs w:val="18"/>
                <w:lang w:val="it-IT"/>
              </w:rPr>
              <w:t> 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AE847B" w14:textId="425E6C20" w:rsidR="00B53AB0" w:rsidRPr="00F30151" w:rsidRDefault="00B53AB0" w:rsidP="00B53AB0">
            <w:pPr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  <w:lang w:val="en-US"/>
              </w:rPr>
            </w:pPr>
            <w:r w:rsidRPr="00F30151">
              <w:rPr>
                <w:rFonts w:ascii="Arial" w:eastAsia="Times New Roman" w:hAnsi="Arial" w:cs="Arial"/>
                <w:color w:val="7030A0"/>
                <w:sz w:val="18"/>
                <w:szCs w:val="18"/>
              </w:rPr>
              <w:t>Draft DP under development</w:t>
            </w:r>
            <w:r w:rsidR="00F30151">
              <w:rPr>
                <w:rFonts w:ascii="Arial" w:eastAsia="Times New Roman" w:hAnsi="Arial" w:cs="Arial"/>
                <w:color w:val="7030A0"/>
                <w:sz w:val="18"/>
                <w:szCs w:val="18"/>
              </w:rPr>
              <w:t>*</w:t>
            </w:r>
            <w:r w:rsidRPr="00F30151">
              <w:rPr>
                <w:rFonts w:ascii="Arial" w:eastAsia="Times New Roman" w:hAnsi="Arial" w:cs="Arial"/>
                <w:color w:val="7030A0"/>
                <w:sz w:val="18"/>
                <w:szCs w:val="18"/>
                <w:lang w:val="en-US"/>
              </w:rPr>
              <w:t> </w:t>
            </w:r>
          </w:p>
        </w:tc>
      </w:tr>
      <w:tr w:rsidR="00B53AB0" w:rsidRPr="00B53AB0" w14:paraId="1DAD8350" w14:textId="77777777" w:rsidTr="0000113C">
        <w:trPr>
          <w:trHeight w:val="390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33F5D76" w14:textId="77777777" w:rsidR="00B53AB0" w:rsidRPr="0000113C" w:rsidRDefault="00B53AB0" w:rsidP="00CD3804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113C">
              <w:rPr>
                <w:rFonts w:ascii="Arial" w:eastAsia="Times New Roman" w:hAnsi="Arial" w:cs="Arial"/>
                <w:sz w:val="18"/>
                <w:szCs w:val="18"/>
              </w:rPr>
              <w:t>2016-001</w:t>
            </w:r>
            <w:r w:rsidRPr="0000113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0F12D5E" w14:textId="77777777" w:rsidR="00B53AB0" w:rsidRPr="0000113C" w:rsidRDefault="00B53AB0" w:rsidP="00CD3804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113C">
              <w:rPr>
                <w:rFonts w:ascii="Arial" w:eastAsia="Times New Roman" w:hAnsi="Arial" w:cs="Arial"/>
                <w:iCs/>
                <w:sz w:val="18"/>
                <w:szCs w:val="18"/>
              </w:rPr>
              <w:t>Genus</w:t>
            </w:r>
            <w:r w:rsidRPr="0000113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00113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Ceratitis</w:t>
            </w:r>
            <w:proofErr w:type="spellEnd"/>
            <w:r w:rsidRPr="0000113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F663D26" w14:textId="2441727A" w:rsidR="00B53AB0" w:rsidRPr="0000113C" w:rsidRDefault="00B53AB0" w:rsidP="00B53AB0">
            <w:pP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113C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90EC3F2" w14:textId="27368325" w:rsidR="00B53AB0" w:rsidRPr="0000113C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113C">
              <w:rPr>
                <w:rFonts w:ascii="Arial" w:eastAsia="Times New Roman" w:hAnsi="Arial" w:cs="Arial"/>
                <w:sz w:val="18"/>
                <w:szCs w:val="18"/>
              </w:rPr>
              <w:t>Juliet GOL</w:t>
            </w:r>
            <w:r w:rsidR="006D642B" w:rsidRPr="0000113C">
              <w:rPr>
                <w:rFonts w:ascii="Arial" w:eastAsia="Times New Roman" w:hAnsi="Arial" w:cs="Arial"/>
                <w:sz w:val="18"/>
                <w:szCs w:val="18"/>
              </w:rPr>
              <w:t xml:space="preserve">DSMITH 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6800803" w14:textId="0753D722" w:rsidR="00B53AB0" w:rsidRPr="0000113C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113C">
              <w:rPr>
                <w:rFonts w:ascii="Arial" w:eastAsia="Times New Roman" w:hAnsi="Arial" w:cs="Arial"/>
                <w:sz w:val="18"/>
                <w:szCs w:val="18"/>
              </w:rPr>
              <w:t xml:space="preserve">Géraldine </w:t>
            </w:r>
            <w:r w:rsidRPr="0000113C">
              <w:rPr>
                <w:rFonts w:ascii="Arial" w:eastAsia="Times New Roman" w:hAnsi="Arial" w:cs="Arial"/>
                <w:caps/>
                <w:sz w:val="18"/>
                <w:szCs w:val="18"/>
              </w:rPr>
              <w:t>ANTHOINE</w:t>
            </w:r>
            <w:r w:rsidR="006D642B" w:rsidRPr="0000113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8C0208D" w14:textId="40F46A3A" w:rsidR="00B53AB0" w:rsidRPr="0000113C" w:rsidRDefault="00B53AB0" w:rsidP="005C0E3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113C">
              <w:rPr>
                <w:rFonts w:ascii="Arial" w:eastAsia="Times New Roman" w:hAnsi="Arial" w:cs="Arial"/>
                <w:sz w:val="18"/>
                <w:szCs w:val="18"/>
              </w:rPr>
              <w:t xml:space="preserve">Draft DP to </w:t>
            </w:r>
            <w:r w:rsidR="005C0E30" w:rsidRPr="0000113C">
              <w:rPr>
                <w:rFonts w:ascii="Arial" w:eastAsia="Times New Roman" w:hAnsi="Arial" w:cs="Arial"/>
                <w:sz w:val="18"/>
                <w:szCs w:val="18"/>
              </w:rPr>
              <w:t>first</w:t>
            </w:r>
            <w:r w:rsidRPr="0000113C">
              <w:rPr>
                <w:rFonts w:ascii="Arial" w:eastAsia="Times New Roman" w:hAnsi="Arial" w:cs="Arial"/>
                <w:sz w:val="18"/>
                <w:szCs w:val="18"/>
              </w:rPr>
              <w:t xml:space="preserve"> consultation</w:t>
            </w:r>
            <w:r w:rsidR="005C0E30" w:rsidRPr="0000113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</w:tr>
      <w:tr w:rsidR="00B53AB0" w:rsidRPr="00B53AB0" w14:paraId="49F2E8EA" w14:textId="77777777" w:rsidTr="0000113C">
        <w:trPr>
          <w:trHeight w:val="390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4934F7C" w14:textId="77777777" w:rsidR="00B53AB0" w:rsidRPr="0000113C" w:rsidRDefault="00B53AB0" w:rsidP="00CD3804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113C">
              <w:rPr>
                <w:rFonts w:ascii="Arial" w:eastAsia="Times New Roman" w:hAnsi="Arial" w:cs="Arial"/>
                <w:sz w:val="18"/>
                <w:szCs w:val="18"/>
              </w:rPr>
              <w:t>2018-006</w:t>
            </w:r>
            <w:r w:rsidRPr="0000113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25CFD19" w14:textId="77777777" w:rsidR="00B53AB0" w:rsidRPr="0000113C" w:rsidRDefault="00B53AB0" w:rsidP="00CD3804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proofErr w:type="spellStart"/>
            <w:r w:rsidRPr="0000113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Mononychelus</w:t>
            </w:r>
            <w:proofErr w:type="spellEnd"/>
            <w:r w:rsidRPr="0000113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00113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tanajoa</w:t>
            </w:r>
            <w:proofErr w:type="spellEnd"/>
            <w:r w:rsidRPr="0000113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46672A4" w14:textId="7DD1736E" w:rsidR="00B53AB0" w:rsidRPr="0000113C" w:rsidRDefault="00B53AB0" w:rsidP="00B53AB0">
            <w:pP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113C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19EB519" w14:textId="399280B4" w:rsidR="00B53AB0" w:rsidRPr="0000113C" w:rsidRDefault="00B53AB0" w:rsidP="0000113C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113C">
              <w:rPr>
                <w:rFonts w:ascii="Arial" w:eastAsia="Times New Roman" w:hAnsi="Arial" w:cs="Arial"/>
                <w:sz w:val="18"/>
                <w:szCs w:val="18"/>
              </w:rPr>
              <w:t>Juliet GOLDSMITH</w:t>
            </w:r>
            <w:r w:rsidRPr="0000113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0963B93" w14:textId="20DCF557" w:rsidR="00B53AB0" w:rsidRPr="0000113C" w:rsidRDefault="00B53AB0" w:rsidP="0000113C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113C">
              <w:rPr>
                <w:rFonts w:ascii="Arial" w:eastAsia="Times New Roman" w:hAnsi="Arial" w:cs="Arial"/>
                <w:sz w:val="18"/>
                <w:szCs w:val="18"/>
              </w:rPr>
              <w:t>Norman BARR</w:t>
            </w:r>
            <w:r w:rsidRPr="0000113C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E7858C8" w14:textId="317AD314" w:rsidR="00B53AB0" w:rsidRPr="0000113C" w:rsidRDefault="00B53AB0" w:rsidP="005C0E3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113C">
              <w:rPr>
                <w:rFonts w:ascii="Arial" w:eastAsia="Times New Roman" w:hAnsi="Arial" w:cs="Arial"/>
                <w:sz w:val="18"/>
                <w:szCs w:val="18"/>
              </w:rPr>
              <w:t xml:space="preserve">Draft DP to </w:t>
            </w:r>
            <w:r w:rsidR="005C0E30" w:rsidRPr="0000113C">
              <w:rPr>
                <w:rFonts w:ascii="Arial" w:eastAsia="Times New Roman" w:hAnsi="Arial" w:cs="Arial"/>
                <w:sz w:val="18"/>
                <w:szCs w:val="18"/>
              </w:rPr>
              <w:t xml:space="preserve">first </w:t>
            </w:r>
            <w:r w:rsidRPr="0000113C">
              <w:rPr>
                <w:rFonts w:ascii="Arial" w:eastAsia="Times New Roman" w:hAnsi="Arial" w:cs="Arial"/>
                <w:sz w:val="18"/>
                <w:szCs w:val="18"/>
              </w:rPr>
              <w:t>consultation</w:t>
            </w:r>
            <w:r w:rsidR="005C0E30" w:rsidRPr="0000113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</w:tr>
      <w:tr w:rsidR="00B53AB0" w:rsidRPr="00B53AB0" w14:paraId="5748EE4A" w14:textId="77777777" w:rsidTr="006D642B">
        <w:trPr>
          <w:trHeight w:val="390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DE474E" w14:textId="77777777" w:rsidR="00B53AB0" w:rsidRPr="00CD3804" w:rsidRDefault="00B53AB0" w:rsidP="00CD3804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2018-015</w:t>
            </w: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623D33" w14:textId="77777777" w:rsidR="00B53AB0" w:rsidRPr="00CD3804" w:rsidRDefault="00B53AB0" w:rsidP="00CD3804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proofErr w:type="spellStart"/>
            <w:r w:rsidRPr="00CD380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Cronartium</w:t>
            </w:r>
            <w:proofErr w:type="spellEnd"/>
            <w:r w:rsidRPr="00CD380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D380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comandrae</w:t>
            </w:r>
            <w:proofErr w:type="spellEnd"/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Peck</w:t>
            </w: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D29A68" w14:textId="67463D3E" w:rsidR="00B53AB0" w:rsidRPr="00CD3804" w:rsidRDefault="00B53AB0" w:rsidP="00B53AB0">
            <w:pP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B4399A" w14:textId="101880B8" w:rsidR="00B53AB0" w:rsidRPr="00CD3804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Yazmin</w:t>
            </w:r>
            <w:r w:rsidRPr="00B53AB0">
              <w:rPr>
                <w:rFonts w:ascii="Arial" w:eastAsia="Times New Roman" w:hAnsi="Arial" w:cs="Arial"/>
                <w:strike/>
                <w:color w:val="D13438"/>
                <w:sz w:val="18"/>
                <w:szCs w:val="18"/>
              </w:rPr>
              <w:t xml:space="preserve"> </w:t>
            </w: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RIVERA </w:t>
            </w: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br/>
              <w:t> 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12B837" w14:textId="7704C821" w:rsidR="00B53AB0" w:rsidRPr="00CD3804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BE"/>
              </w:rPr>
            </w:pP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  <w:lang w:val="fr-BE"/>
              </w:rPr>
              <w:t xml:space="preserve">Géraldine </w:t>
            </w:r>
            <w:r w:rsidRPr="00CD3804">
              <w:rPr>
                <w:rFonts w:ascii="Arial" w:eastAsia="Times New Roman" w:hAnsi="Arial" w:cs="Arial"/>
                <w:caps/>
                <w:color w:val="000000"/>
                <w:sz w:val="18"/>
                <w:szCs w:val="18"/>
                <w:lang w:val="fr-BE"/>
              </w:rPr>
              <w:t>ANTHOINE</w:t>
            </w: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  <w:lang w:val="fr-BE"/>
              </w:rPr>
              <w:t xml:space="preserve"> </w:t>
            </w: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  <w:lang w:val="fr-BE"/>
              </w:rPr>
              <w:br/>
              <w:t xml:space="preserve">Julie  PATTEMORE </w:t>
            </w: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  <w:lang w:val="fr-BE"/>
              </w:rPr>
              <w:br/>
              <w:t> 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31E5C8" w14:textId="2ABCB8E7" w:rsidR="00B53AB0" w:rsidRPr="00CD3804" w:rsidRDefault="00B53AB0" w:rsidP="00B53AB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Draft DP under development</w:t>
            </w:r>
          </w:p>
        </w:tc>
      </w:tr>
      <w:tr w:rsidR="00B53AB0" w:rsidRPr="00B53AB0" w14:paraId="79A0A257" w14:textId="77777777" w:rsidTr="006D642B">
        <w:trPr>
          <w:trHeight w:val="390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EA7569" w14:textId="77777777" w:rsidR="00B53AB0" w:rsidRPr="00CD3804" w:rsidRDefault="00B53AB0" w:rsidP="00CD3804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2018-019</w:t>
            </w: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A6FF87" w14:textId="77777777" w:rsidR="00B53AB0" w:rsidRPr="00CD3804" w:rsidRDefault="00B53AB0" w:rsidP="00CD3804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proofErr w:type="spellStart"/>
            <w:r w:rsidRPr="00CD380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Meloidogyne</w:t>
            </w:r>
            <w:proofErr w:type="spellEnd"/>
            <w:r w:rsidRPr="00CD380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D380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mali</w:t>
            </w:r>
            <w:proofErr w:type="spellEnd"/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A5DBB3" w14:textId="0CA85E26" w:rsidR="00B53AB0" w:rsidRPr="00CD3804" w:rsidRDefault="00B53AB0" w:rsidP="00B53AB0">
            <w:pP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79CECA" w14:textId="0B15458A" w:rsidR="00B53AB0" w:rsidRPr="00CD3804" w:rsidRDefault="00B53AB0" w:rsidP="005C0E30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Géraldine </w:t>
            </w:r>
            <w:r w:rsidRPr="00CD3804">
              <w:rPr>
                <w:rFonts w:ascii="Arial" w:eastAsia="Times New Roman" w:hAnsi="Arial" w:cs="Arial"/>
                <w:caps/>
                <w:color w:val="000000"/>
                <w:sz w:val="18"/>
                <w:szCs w:val="18"/>
              </w:rPr>
              <w:t>ANTHOINE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FEEDE2" w14:textId="4F43E876" w:rsidR="00B53AB0" w:rsidRPr="00CD3804" w:rsidRDefault="006D642B" w:rsidP="005C0E30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BE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fr-BE"/>
              </w:rPr>
              <w:t>Norman BARR</w:t>
            </w:r>
            <w:r w:rsidR="00B53AB0" w:rsidRPr="00CD3804">
              <w:rPr>
                <w:rFonts w:ascii="Arial" w:eastAsia="Times New Roman" w:hAnsi="Arial" w:cs="Arial"/>
                <w:color w:val="000000"/>
                <w:sz w:val="18"/>
                <w:szCs w:val="18"/>
                <w:lang w:val="fr-BE"/>
              </w:rPr>
              <w:t> 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F8AA0D" w14:textId="5B09DB64" w:rsidR="00B53AB0" w:rsidRPr="00CD3804" w:rsidRDefault="00B53AB0" w:rsidP="00B53AB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Draft DP under development</w:t>
            </w:r>
          </w:p>
        </w:tc>
      </w:tr>
      <w:tr w:rsidR="00B53AB0" w:rsidRPr="00B53AB0" w14:paraId="59FE091D" w14:textId="77777777" w:rsidTr="006D642B">
        <w:trPr>
          <w:trHeight w:val="390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80D9D8" w14:textId="77777777" w:rsidR="00B53AB0" w:rsidRPr="00CD3804" w:rsidRDefault="00B53AB0" w:rsidP="00CD3804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2018-025</w:t>
            </w: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31FF39" w14:textId="77777777" w:rsidR="00B53AB0" w:rsidRPr="00CD3804" w:rsidRDefault="00B53AB0" w:rsidP="00CD3804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Citrus </w:t>
            </w:r>
            <w:proofErr w:type="spellStart"/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leprosis</w:t>
            </w:r>
            <w:proofErr w:type="spellEnd"/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virus</w:t>
            </w: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18F9AF" w14:textId="32309D7D" w:rsidR="00B53AB0" w:rsidRPr="00CD3804" w:rsidRDefault="00B53AB0" w:rsidP="00B53AB0">
            <w:pP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1128BB" w14:textId="11DBD019" w:rsidR="00B53AB0" w:rsidRPr="00CD3804" w:rsidRDefault="006D642B" w:rsidP="005C0E30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Vessela </w:t>
            </w:r>
            <w:r w:rsidR="005C0E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MAVRODIEVA</w:t>
            </w:r>
            <w:r w:rsidR="00B53AB0" w:rsidRPr="00CD3804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F4713B" w14:textId="77777777" w:rsidR="00B53AB0" w:rsidRPr="00B53AB0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it-IT"/>
              </w:rPr>
            </w:pPr>
          </w:p>
          <w:p w14:paraId="7A5467EB" w14:textId="32B49CD1" w:rsidR="00B53AB0" w:rsidRPr="00CD3804" w:rsidRDefault="00B53AB0" w:rsidP="005C0E30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  <w:lang w:val="it-IT"/>
              </w:rPr>
              <w:t>Norman BARR</w:t>
            </w:r>
            <w:r w:rsidRPr="00CD3804">
              <w:rPr>
                <w:rFonts w:ascii="Arial" w:eastAsia="Times New Roman" w:hAnsi="Arial" w:cs="Arial"/>
                <w:sz w:val="18"/>
                <w:szCs w:val="18"/>
                <w:lang w:val="en-US"/>
              </w:rPr>
              <w:br/>
              <w:t> 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23A859" w14:textId="6911A835" w:rsidR="00B53AB0" w:rsidRPr="00CD3804" w:rsidRDefault="00B53AB0" w:rsidP="005C0E3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Draft 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DP </w:t>
            </w: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under development</w:t>
            </w:r>
          </w:p>
        </w:tc>
      </w:tr>
      <w:tr w:rsidR="00B53AB0" w:rsidRPr="00B53AB0" w14:paraId="05079D66" w14:textId="77777777" w:rsidTr="006D642B">
        <w:trPr>
          <w:trHeight w:val="390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B092E1" w14:textId="77777777" w:rsidR="00B53AB0" w:rsidRPr="00CD3804" w:rsidRDefault="00B53AB0" w:rsidP="00CD3804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2018-030</w:t>
            </w: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FF6015" w14:textId="77777777" w:rsidR="00B53AB0" w:rsidRPr="00CD3804" w:rsidRDefault="00B53AB0" w:rsidP="00CD3804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Psyllid vectors of </w:t>
            </w:r>
            <w:proofErr w:type="spellStart"/>
            <w:r w:rsidRPr="00CD380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Candidatus</w:t>
            </w:r>
            <w:proofErr w:type="spellEnd"/>
            <w:r w:rsidRPr="00CD380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D380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Liberibacter</w:t>
            </w:r>
            <w:proofErr w:type="spellEnd"/>
            <w:r w:rsidRPr="00CD380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D380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solanacearum</w:t>
            </w:r>
            <w:proofErr w:type="spellEnd"/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15F51F" w14:textId="0E169B68" w:rsidR="00B53AB0" w:rsidRPr="00CD3804" w:rsidRDefault="00B53AB0" w:rsidP="00B53AB0">
            <w:pP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C311A7" w14:textId="224CA02B" w:rsidR="00B53AB0" w:rsidRPr="00CD3804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Norman BARR </w:t>
            </w: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br/>
            </w:r>
            <w:r w:rsidRPr="00CD3804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88ECFE" w14:textId="241E8B4A" w:rsidR="00B53AB0" w:rsidRPr="00CD3804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Juliet GOLDSMITH </w:t>
            </w: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br/>
            </w:r>
            <w:r w:rsidRPr="00CD3804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F87E07" w14:textId="56228C5D" w:rsidR="00B53AB0" w:rsidRPr="00CD3804" w:rsidRDefault="00B53AB0" w:rsidP="00B53AB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Draft 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DP</w:t>
            </w: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under development</w:t>
            </w: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B53AB0" w:rsidRPr="00B53AB0" w14:paraId="7D7C7BCD" w14:textId="77777777" w:rsidTr="00087E20">
        <w:trPr>
          <w:trHeight w:val="390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  <w:hideMark/>
          </w:tcPr>
          <w:p w14:paraId="102E1724" w14:textId="3426F783" w:rsidR="00B53AB0" w:rsidRPr="00CD3804" w:rsidRDefault="00B53AB0" w:rsidP="00264C52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2018-031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  <w:hideMark/>
          </w:tcPr>
          <w:p w14:paraId="533A85B0" w14:textId="77777777" w:rsidR="00B53AB0" w:rsidRPr="00CD3804" w:rsidRDefault="00B53AB0" w:rsidP="00CD3804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proofErr w:type="spellStart"/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Pospiviroid</w:t>
            </w:r>
            <w:proofErr w:type="spellEnd"/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species (except Potato spindle tuber viroid (DP 7))</w:t>
            </w: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  <w:hideMark/>
          </w:tcPr>
          <w:p w14:paraId="072780F7" w14:textId="145493D7" w:rsidR="00B53AB0" w:rsidRPr="00CD3804" w:rsidRDefault="00B53AB0" w:rsidP="00B53AB0">
            <w:pP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  <w:hideMark/>
          </w:tcPr>
          <w:p w14:paraId="608476D3" w14:textId="11674BCC" w:rsidR="00B53AB0" w:rsidRPr="00CD3804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Vessela MAVRODIEVA </w:t>
            </w: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br/>
              <w:t> 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4CF567E" w14:textId="6C961C91" w:rsidR="00B53AB0" w:rsidRPr="005C0E30" w:rsidRDefault="005C0E30" w:rsidP="006D642B">
            <w:pPr>
              <w:jc w:val="left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 w:rsidRPr="005C0E30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t>TBD</w:t>
            </w:r>
            <w:r w:rsidR="00B53AB0" w:rsidRPr="005C0E30"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  <w:br/>
            </w:r>
            <w:r w:rsidR="00B53AB0" w:rsidRPr="005C0E30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  <w:hideMark/>
          </w:tcPr>
          <w:p w14:paraId="3135F172" w14:textId="5383A89C" w:rsidR="00B53AB0" w:rsidRPr="00CD3804" w:rsidRDefault="008734C5" w:rsidP="00D42926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</w:t>
            </w:r>
            <w:r w:rsidR="00087E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raft </w:t>
            </w:r>
            <w:r w:rsidR="00D4292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received</w:t>
            </w:r>
            <w:r w:rsidR="00087E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on Oct 2022 (to open an expert consultation)</w:t>
            </w:r>
            <w:r w:rsidR="00B53AB0" w:rsidRPr="00CD38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B53AB0" w:rsidRPr="00B53AB0" w14:paraId="196E215E" w14:textId="77777777" w:rsidTr="006D642B">
        <w:trPr>
          <w:trHeight w:val="390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A65C10" w14:textId="77777777" w:rsidR="00B53AB0" w:rsidRPr="00CD3804" w:rsidRDefault="00B53AB0" w:rsidP="00CD3804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2018-032</w:t>
            </w: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269D91" w14:textId="77777777" w:rsidR="00B53AB0" w:rsidRPr="00CD3804" w:rsidRDefault="00B53AB0" w:rsidP="00CD3804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proofErr w:type="spellStart"/>
            <w:r w:rsidRPr="00CD380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Acidovorax</w:t>
            </w:r>
            <w:proofErr w:type="spellEnd"/>
            <w:r w:rsidRPr="00CD380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D380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avenae</w:t>
            </w:r>
            <w:proofErr w:type="spellEnd"/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subsp. </w:t>
            </w:r>
            <w:proofErr w:type="spellStart"/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Citrulli</w:t>
            </w:r>
            <w:proofErr w:type="spellEnd"/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778FA7" w14:textId="0BB85548" w:rsidR="00B53AB0" w:rsidRPr="00CD3804" w:rsidRDefault="00B53AB0" w:rsidP="00B53AB0">
            <w:pP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E6CA17" w14:textId="0F07F988" w:rsidR="00B53AB0" w:rsidRPr="00CD3804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Robert </w:t>
            </w:r>
            <w:r w:rsidRPr="00CD3804">
              <w:rPr>
                <w:rFonts w:ascii="Arial" w:eastAsia="Times New Roman" w:hAnsi="Arial" w:cs="Arial"/>
                <w:caps/>
                <w:color w:val="000000"/>
                <w:sz w:val="18"/>
                <w:szCs w:val="18"/>
              </w:rPr>
              <w:t>TAYLOR</w:t>
            </w: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br/>
              <w:t> 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E3AEB8" w14:textId="2317FED1" w:rsidR="00B53AB0" w:rsidRPr="00CD3804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Géraldine </w:t>
            </w:r>
            <w:r w:rsidRPr="00CD3804">
              <w:rPr>
                <w:rFonts w:ascii="Arial" w:eastAsia="Times New Roman" w:hAnsi="Arial" w:cs="Arial"/>
                <w:caps/>
                <w:color w:val="000000"/>
                <w:sz w:val="18"/>
                <w:szCs w:val="18"/>
              </w:rPr>
              <w:t>ANTHOINE</w:t>
            </w: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br/>
              <w:t> 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B2A4EF" w14:textId="735703B5" w:rsidR="00B53AB0" w:rsidRPr="00CD3804" w:rsidRDefault="00B53AB0" w:rsidP="00B53AB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Draft 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DP</w:t>
            </w: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under development</w:t>
            </w: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B53AB0" w:rsidRPr="00B53AB0" w14:paraId="4BD96B29" w14:textId="77777777" w:rsidTr="005C0E30">
        <w:trPr>
          <w:trHeight w:val="390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102E3FF" w14:textId="77777777" w:rsidR="00B53AB0" w:rsidRPr="00CD3804" w:rsidRDefault="00B53AB0" w:rsidP="00CD3804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2019-003</w:t>
            </w: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  <w:vAlign w:val="center"/>
            <w:hideMark/>
          </w:tcPr>
          <w:p w14:paraId="56F1871A" w14:textId="77777777" w:rsidR="00B53AB0" w:rsidRPr="00CD3804" w:rsidRDefault="00B53AB0" w:rsidP="00CD3804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proofErr w:type="spellStart"/>
            <w:r w:rsidRPr="00CD380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Microcyclus</w:t>
            </w:r>
            <w:proofErr w:type="spellEnd"/>
            <w:r w:rsidRPr="00CD380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D380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ulei</w:t>
            </w:r>
            <w:proofErr w:type="spellEnd"/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  <w:vAlign w:val="center"/>
            <w:hideMark/>
          </w:tcPr>
          <w:p w14:paraId="0AD8C5A4" w14:textId="39AC6B25" w:rsidR="00B53AB0" w:rsidRPr="00CD3804" w:rsidRDefault="00B53AB0" w:rsidP="00B53AB0">
            <w:pP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  <w:vAlign w:val="center"/>
            <w:hideMark/>
          </w:tcPr>
          <w:p w14:paraId="5F60AA6B" w14:textId="7E58523B" w:rsidR="00B53AB0" w:rsidRPr="00CD3804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Julie  PATTEMORE </w:t>
            </w: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br/>
              <w:t> 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  <w:vAlign w:val="center"/>
            <w:hideMark/>
          </w:tcPr>
          <w:p w14:paraId="1A76A264" w14:textId="55D51CDE" w:rsidR="00B53AB0" w:rsidRPr="00CD3804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Géraldine </w:t>
            </w:r>
            <w:r w:rsidRPr="00CD3804">
              <w:rPr>
                <w:rFonts w:ascii="Arial" w:eastAsia="Times New Roman" w:hAnsi="Arial" w:cs="Arial"/>
                <w:caps/>
                <w:color w:val="000000"/>
                <w:sz w:val="18"/>
                <w:szCs w:val="18"/>
              </w:rPr>
              <w:t>ANTHOINE</w:t>
            </w: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br/>
            </w: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Yazmin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R</w:t>
            </w: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IVERA </w:t>
            </w: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br/>
              <w:t> 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  <w:vAlign w:val="center"/>
            <w:hideMark/>
          </w:tcPr>
          <w:p w14:paraId="54408FCC" w14:textId="17F9E421" w:rsidR="00B53AB0" w:rsidRPr="00CD3804" w:rsidRDefault="00B53AB0" w:rsidP="00CD3804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Topic added to the List of topics</w:t>
            </w:r>
            <w:r w:rsidR="00AF2F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(drafting group incomplete)</w:t>
            </w:r>
            <w:r w:rsidRPr="00CD38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D642B" w:rsidRPr="00B53AB0" w14:paraId="0DC84F5B" w14:textId="77777777" w:rsidTr="006D642B">
        <w:trPr>
          <w:trHeight w:val="390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6A0047" w14:textId="77777777" w:rsidR="00B53AB0" w:rsidRPr="00F30151" w:rsidRDefault="00B53AB0" w:rsidP="00B53AB0">
            <w:pPr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  <w:lang w:val="en-US"/>
              </w:rPr>
            </w:pPr>
            <w:r w:rsidRPr="00F30151">
              <w:rPr>
                <w:rFonts w:ascii="Arial" w:eastAsia="Times New Roman" w:hAnsi="Arial" w:cs="Arial"/>
                <w:color w:val="7030A0"/>
                <w:sz w:val="18"/>
                <w:szCs w:val="18"/>
              </w:rPr>
              <w:t>2019-004</w:t>
            </w:r>
            <w:r w:rsidRPr="00F30151">
              <w:rPr>
                <w:rFonts w:ascii="Arial" w:eastAsia="Times New Roman" w:hAnsi="Arial" w:cs="Arial"/>
                <w:color w:val="7030A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998173" w14:textId="77777777" w:rsidR="00B53AB0" w:rsidRPr="00F30151" w:rsidRDefault="00B53AB0" w:rsidP="00B53AB0">
            <w:pPr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  <w:lang w:val="it-IT"/>
              </w:rPr>
            </w:pPr>
            <w:r w:rsidRPr="00F30151">
              <w:rPr>
                <w:rFonts w:ascii="Arial" w:eastAsia="Times New Roman" w:hAnsi="Arial" w:cs="Arial"/>
                <w:i/>
                <w:iCs/>
                <w:color w:val="7030A0"/>
                <w:sz w:val="18"/>
                <w:szCs w:val="18"/>
                <w:lang w:val="it-IT"/>
              </w:rPr>
              <w:t>Puccinia graminis</w:t>
            </w:r>
            <w:r w:rsidRPr="00F30151">
              <w:rPr>
                <w:rFonts w:ascii="Arial" w:eastAsia="Times New Roman" w:hAnsi="Arial" w:cs="Arial"/>
                <w:color w:val="7030A0"/>
                <w:sz w:val="18"/>
                <w:szCs w:val="18"/>
                <w:lang w:val="it-IT"/>
              </w:rPr>
              <w:t xml:space="preserve"> f. sp. tritici UG 99 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081AEE" w14:textId="08CCFFAD" w:rsidR="00B53AB0" w:rsidRPr="00F30151" w:rsidRDefault="00B53AB0" w:rsidP="006D642B">
            <w:pPr>
              <w:jc w:val="center"/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  <w:lang w:val="en-US"/>
              </w:rPr>
            </w:pPr>
            <w:r w:rsidRPr="00F30151">
              <w:rPr>
                <w:rFonts w:ascii="Arial" w:eastAsia="Times New Roman" w:hAnsi="Arial" w:cs="Arial"/>
                <w:color w:val="7030A0"/>
                <w:sz w:val="18"/>
                <w:szCs w:val="18"/>
              </w:rPr>
              <w:t>1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7FE07D" w14:textId="1F6F0329" w:rsidR="00B53AB0" w:rsidRPr="00F30151" w:rsidRDefault="00B53AB0" w:rsidP="00F30151">
            <w:pPr>
              <w:jc w:val="left"/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  <w:lang w:val="en-US"/>
              </w:rPr>
            </w:pPr>
            <w:r w:rsidRPr="00F30151">
              <w:rPr>
                <w:rFonts w:ascii="Arial" w:eastAsia="Times New Roman" w:hAnsi="Arial" w:cs="Arial"/>
                <w:color w:val="7030A0"/>
                <w:sz w:val="18"/>
                <w:szCs w:val="18"/>
              </w:rPr>
              <w:t>Yazmin RIVERA</w:t>
            </w:r>
            <w:r w:rsidRPr="00F30151">
              <w:rPr>
                <w:rFonts w:ascii="Arial" w:eastAsia="Times New Roman" w:hAnsi="Arial" w:cs="Arial"/>
                <w:color w:val="7030A0"/>
                <w:sz w:val="18"/>
                <w:szCs w:val="18"/>
                <w:lang w:val="en-US"/>
              </w:rPr>
              <w:t> 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D3EC2F" w14:textId="01732524" w:rsidR="00B53AB0" w:rsidRPr="00F30151" w:rsidRDefault="00B53AB0" w:rsidP="00F30151">
            <w:pPr>
              <w:jc w:val="left"/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  <w:lang w:val="en-US"/>
              </w:rPr>
            </w:pPr>
            <w:r w:rsidRPr="00F30151">
              <w:rPr>
                <w:rFonts w:ascii="Arial" w:eastAsia="Times New Roman" w:hAnsi="Arial" w:cs="Arial"/>
                <w:color w:val="7030A0"/>
                <w:sz w:val="18"/>
                <w:szCs w:val="18"/>
              </w:rPr>
              <w:t>Julie  PATTEMORE</w:t>
            </w:r>
            <w:r w:rsidRPr="00F30151">
              <w:rPr>
                <w:rFonts w:ascii="Arial" w:eastAsia="Times New Roman" w:hAnsi="Arial" w:cs="Arial"/>
                <w:color w:val="7030A0"/>
                <w:sz w:val="18"/>
                <w:szCs w:val="18"/>
                <w:lang w:val="en-US"/>
              </w:rPr>
              <w:t> 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189993" w14:textId="7B3D24D6" w:rsidR="00B53AB0" w:rsidRPr="00F30151" w:rsidRDefault="00B53AB0" w:rsidP="00B53AB0">
            <w:pPr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  <w:lang w:val="en-US"/>
              </w:rPr>
            </w:pPr>
            <w:r w:rsidRPr="00F30151">
              <w:rPr>
                <w:rFonts w:ascii="Arial" w:eastAsia="Times New Roman" w:hAnsi="Arial" w:cs="Arial"/>
                <w:color w:val="7030A0"/>
                <w:sz w:val="18"/>
                <w:szCs w:val="18"/>
              </w:rPr>
              <w:t>Draft DP under development</w:t>
            </w:r>
            <w:r w:rsidR="00F30151">
              <w:rPr>
                <w:rFonts w:ascii="Arial" w:eastAsia="Times New Roman" w:hAnsi="Arial" w:cs="Arial"/>
                <w:color w:val="7030A0"/>
                <w:sz w:val="18"/>
                <w:szCs w:val="18"/>
              </w:rPr>
              <w:t>*</w:t>
            </w:r>
            <w:r w:rsidRPr="00F30151">
              <w:rPr>
                <w:rFonts w:ascii="Arial" w:eastAsia="Times New Roman" w:hAnsi="Arial" w:cs="Arial"/>
                <w:color w:val="7030A0"/>
                <w:sz w:val="18"/>
                <w:szCs w:val="18"/>
                <w:lang w:val="en-US"/>
              </w:rPr>
              <w:t> </w:t>
            </w:r>
          </w:p>
        </w:tc>
      </w:tr>
      <w:tr w:rsidR="006D642B" w:rsidRPr="00B53AB0" w14:paraId="59CF3227" w14:textId="77777777" w:rsidTr="00A54143">
        <w:trPr>
          <w:trHeight w:val="498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  <w:vAlign w:val="center"/>
            <w:hideMark/>
          </w:tcPr>
          <w:p w14:paraId="58991D50" w14:textId="77777777" w:rsidR="00B53AB0" w:rsidRPr="00B53AB0" w:rsidRDefault="00B53AB0" w:rsidP="00B53AB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2019-005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  <w:vAlign w:val="center"/>
            <w:hideMark/>
          </w:tcPr>
          <w:p w14:paraId="05067C4E" w14:textId="77777777" w:rsidR="00B53AB0" w:rsidRPr="00B53AB0" w:rsidRDefault="00B53AB0" w:rsidP="00B53AB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proofErr w:type="spellStart"/>
            <w:r w:rsidRPr="00B53AB0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Moniliophthora</w:t>
            </w:r>
            <w:proofErr w:type="spellEnd"/>
            <w:r w:rsidRPr="00B53AB0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3AB0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roreri</w:t>
            </w:r>
            <w:proofErr w:type="spellEnd"/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4DB6193" w14:textId="3B7941AD" w:rsidR="00B53AB0" w:rsidRPr="00B53AB0" w:rsidRDefault="00B53AB0" w:rsidP="006D642B">
            <w:pP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8176F67" w14:textId="4865F209" w:rsidR="00B53AB0" w:rsidRPr="00B53AB0" w:rsidRDefault="00B53AB0" w:rsidP="00A54143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Julie  PATTEMORE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  <w:vAlign w:val="center"/>
            <w:hideMark/>
          </w:tcPr>
          <w:p w14:paraId="76199057" w14:textId="79806D48" w:rsidR="00B53AB0" w:rsidRPr="00B53AB0" w:rsidRDefault="00B53AB0" w:rsidP="00A54143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Juliet GOLDSMITH 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br/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Yazmin RIVERA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2CC" w:themeFill="accent4" w:themeFillTint="33"/>
            <w:vAlign w:val="center"/>
            <w:hideMark/>
          </w:tcPr>
          <w:p w14:paraId="4DC35636" w14:textId="1E214210" w:rsidR="00B53AB0" w:rsidRPr="00B53AB0" w:rsidRDefault="00B53AB0" w:rsidP="00B53AB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Topic added to the List of topics</w:t>
            </w:r>
            <w:r w:rsidR="00AF2F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(drafting group incomplete)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D642B" w:rsidRPr="00B53AB0" w14:paraId="043AF156" w14:textId="77777777" w:rsidTr="006D642B">
        <w:trPr>
          <w:trHeight w:val="390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C3E884" w14:textId="77777777" w:rsidR="00B53AB0" w:rsidRPr="00B53AB0" w:rsidRDefault="00B53AB0" w:rsidP="00B53AB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2019-006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BC14CE" w14:textId="77777777" w:rsidR="00B53AB0" w:rsidRPr="00B53AB0" w:rsidRDefault="00B53AB0" w:rsidP="00B53AB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proofErr w:type="spellStart"/>
            <w:r w:rsidRPr="00B53AB0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Amaranthus</w:t>
            </w:r>
            <w:proofErr w:type="spellEnd"/>
            <w:r w:rsidRPr="00B53AB0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3AB0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palmeri</w:t>
            </w:r>
            <w:proofErr w:type="spellEnd"/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76D844" w14:textId="35D95BAC" w:rsidR="00B53AB0" w:rsidRPr="00B53AB0" w:rsidRDefault="00B53AB0" w:rsidP="006D642B">
            <w:pP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9070D9" w14:textId="5BD697E0" w:rsidR="00B53AB0" w:rsidRPr="00B53AB0" w:rsidRDefault="006D642B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Colette </w:t>
            </w:r>
            <w:r w:rsidR="00B53AB0"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JACONO </w:t>
            </w:r>
            <w:r w:rsidR="00B53AB0"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br/>
            </w:r>
            <w:r w:rsidR="00B53AB0"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Liping Yin </w:t>
            </w:r>
            <w:r w:rsidR="00B53AB0"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br/>
              <w:t> 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462527" w14:textId="6AEB17EA" w:rsidR="00B53AB0" w:rsidRPr="00B53AB0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Juliet GOLDSMITH 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br/>
              <w:t> 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0C12D2" w14:textId="1CDF9216" w:rsidR="00B53AB0" w:rsidRPr="00B53AB0" w:rsidRDefault="00B53AB0" w:rsidP="00B53AB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sz w:val="18"/>
                <w:szCs w:val="18"/>
              </w:rPr>
              <w:t>Draft DP under development</w:t>
            </w:r>
            <w:r w:rsidRPr="00B53AB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</w:tr>
      <w:tr w:rsidR="006D642B" w:rsidRPr="00B53AB0" w14:paraId="18164C1D" w14:textId="77777777" w:rsidTr="00A54143">
        <w:trPr>
          <w:trHeight w:val="525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492B0F" w14:textId="77777777" w:rsidR="00B53AB0" w:rsidRPr="00B53AB0" w:rsidRDefault="00B53AB0" w:rsidP="00B53AB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2019-007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05CED7" w14:textId="77777777" w:rsidR="00B53AB0" w:rsidRPr="00B53AB0" w:rsidRDefault="00B53AB0" w:rsidP="00B53AB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proofErr w:type="spellStart"/>
            <w:r w:rsidRPr="00B53AB0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Solanum</w:t>
            </w:r>
            <w:proofErr w:type="spellEnd"/>
            <w:r w:rsidRPr="00B53AB0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3AB0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rostratum</w:t>
            </w:r>
            <w:proofErr w:type="spellEnd"/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DCF9A2" w14:textId="6E9E9672" w:rsidR="00B53AB0" w:rsidRPr="00B53AB0" w:rsidRDefault="00B53AB0" w:rsidP="006D642B">
            <w:pP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86945A" w14:textId="5C58981B" w:rsidR="00B53AB0" w:rsidRPr="00B53AB0" w:rsidRDefault="006D642B" w:rsidP="00A54143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Colette JACONO </w:t>
            </w:r>
            <w:r w:rsidR="00B53AB0"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br/>
            </w:r>
            <w:r w:rsidR="00B53AB0"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Liping Yin</w:t>
            </w:r>
            <w:r w:rsidR="00B53AB0"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F615F7" w14:textId="2F0F64D8" w:rsidR="00B53AB0" w:rsidRPr="00B53AB0" w:rsidRDefault="00B53AB0" w:rsidP="00A54143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Géraldine </w:t>
            </w:r>
            <w:r w:rsidRPr="00B53AB0">
              <w:rPr>
                <w:rFonts w:ascii="Arial" w:eastAsia="Times New Roman" w:hAnsi="Arial" w:cs="Arial"/>
                <w:caps/>
                <w:color w:val="000000"/>
                <w:sz w:val="18"/>
                <w:szCs w:val="18"/>
              </w:rPr>
              <w:t>ANTHOINE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B57355" w14:textId="7427BA93" w:rsidR="00B53AB0" w:rsidRPr="00B53AB0" w:rsidRDefault="00B53AB0" w:rsidP="00B53AB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sz w:val="18"/>
                <w:szCs w:val="18"/>
              </w:rPr>
              <w:t>Draft DP under development</w:t>
            </w:r>
            <w:r w:rsidRPr="00B53AB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</w:tr>
      <w:tr w:rsidR="006D642B" w:rsidRPr="00B53AB0" w14:paraId="29E2AEF0" w14:textId="77777777" w:rsidTr="006D642B">
        <w:trPr>
          <w:trHeight w:val="390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72ABE9" w14:textId="77777777" w:rsidR="00B53AB0" w:rsidRPr="00B53AB0" w:rsidRDefault="00B53AB0" w:rsidP="00B53AB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2019-010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39C60A" w14:textId="77777777" w:rsidR="00B53AB0" w:rsidRPr="00B53AB0" w:rsidRDefault="00B53AB0" w:rsidP="00B53AB0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proofErr w:type="spellStart"/>
            <w:r w:rsidRPr="00B53AB0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Pyricularia</w:t>
            </w:r>
            <w:proofErr w:type="spellEnd"/>
            <w:r w:rsidRPr="00B53AB0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3AB0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oryzae</w:t>
            </w:r>
            <w:proofErr w:type="spellEnd"/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(syn. </w:t>
            </w:r>
            <w:proofErr w:type="spellStart"/>
            <w:r w:rsidRPr="00B53AB0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Magnaporthe</w:t>
            </w:r>
            <w:proofErr w:type="spellEnd"/>
            <w:r w:rsidRPr="00B53AB0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3AB0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oryzae</w:t>
            </w:r>
            <w:proofErr w:type="spellEnd"/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) on </w:t>
            </w:r>
            <w:proofErr w:type="spellStart"/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Triticum</w:t>
            </w:r>
            <w:proofErr w:type="spellEnd"/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spp.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6F308C" w14:textId="54FE7FC2" w:rsidR="00B53AB0" w:rsidRPr="00B53AB0" w:rsidRDefault="00B53AB0" w:rsidP="006D642B">
            <w:pP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4DE892" w14:textId="7D2D0503" w:rsidR="00B53AB0" w:rsidRPr="00B53AB0" w:rsidRDefault="00B53AB0" w:rsidP="00A54143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Julie  PATTEMORE</w:t>
            </w:r>
            <w:r w:rsidRPr="00B53AB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E002A7" w14:textId="35807CED" w:rsidR="00B53AB0" w:rsidRPr="00B53AB0" w:rsidRDefault="006D642B" w:rsidP="00A54143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Yazmin  RIVERA</w:t>
            </w:r>
            <w:r w:rsidR="00B53AB0" w:rsidRPr="00B53AB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D2A3CD" w14:textId="08235B4F" w:rsidR="00B53AB0" w:rsidRPr="00B53AB0" w:rsidRDefault="00B53AB0" w:rsidP="00B53AB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Draft DP under development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</w:tbl>
    <w:p w14:paraId="0551B8E7" w14:textId="77777777" w:rsidR="00F30151" w:rsidRDefault="00F30151">
      <w:r>
        <w:br w:type="page"/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3499"/>
        <w:gridCol w:w="1177"/>
        <w:gridCol w:w="2708"/>
        <w:gridCol w:w="2741"/>
        <w:gridCol w:w="2649"/>
      </w:tblGrid>
      <w:tr w:rsidR="006D642B" w:rsidRPr="00B53AB0" w14:paraId="07B5DE95" w14:textId="77777777" w:rsidTr="006D642B">
        <w:trPr>
          <w:trHeight w:val="390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0B2B3B" w14:textId="13036BF8" w:rsidR="006D642B" w:rsidRPr="006D642B" w:rsidRDefault="006D642B" w:rsidP="006D642B">
            <w:pPr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6D642B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Topic N. 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866913" w14:textId="749715BB" w:rsidR="006D642B" w:rsidRPr="006D642B" w:rsidRDefault="006D642B" w:rsidP="006D642B">
            <w:pPr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6D642B">
              <w:rPr>
                <w:rFonts w:ascii="Arial" w:hAnsi="Arial" w:cs="Arial"/>
                <w:b/>
                <w:sz w:val="18"/>
                <w:szCs w:val="18"/>
              </w:rPr>
              <w:t xml:space="preserve">Current Title 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79D473" w14:textId="63299CF2" w:rsidR="006D642B" w:rsidRPr="006D642B" w:rsidRDefault="006D642B" w:rsidP="006D642B">
            <w:pPr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6D642B">
              <w:rPr>
                <w:rFonts w:ascii="Arial" w:hAnsi="Arial" w:cs="Arial"/>
                <w:b/>
                <w:sz w:val="18"/>
                <w:szCs w:val="18"/>
              </w:rPr>
              <w:t>Priority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D7EB62" w14:textId="4E76CD0D" w:rsidR="006D642B" w:rsidRPr="006D642B" w:rsidRDefault="006D642B" w:rsidP="006D642B">
            <w:pPr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6D642B">
              <w:rPr>
                <w:rFonts w:ascii="Arial" w:hAnsi="Arial" w:cs="Arial"/>
                <w:b/>
                <w:sz w:val="18"/>
                <w:szCs w:val="18"/>
              </w:rPr>
              <w:t xml:space="preserve">Discipline Lead 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6E03DE" w14:textId="3EA53D18" w:rsidR="006D642B" w:rsidRPr="006D642B" w:rsidRDefault="006D642B" w:rsidP="006D642B">
            <w:pPr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fr-BE"/>
              </w:rPr>
            </w:pPr>
            <w:r w:rsidRPr="006D642B">
              <w:rPr>
                <w:rFonts w:ascii="Arial" w:hAnsi="Arial" w:cs="Arial"/>
                <w:b/>
                <w:sz w:val="18"/>
                <w:szCs w:val="18"/>
              </w:rPr>
              <w:t xml:space="preserve">Referee 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971963" w14:textId="6425A599" w:rsidR="006D642B" w:rsidRPr="006D642B" w:rsidRDefault="006D642B" w:rsidP="006D642B">
            <w:pPr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6D642B">
              <w:rPr>
                <w:rFonts w:ascii="Arial" w:hAnsi="Arial" w:cs="Arial"/>
                <w:b/>
                <w:sz w:val="18"/>
                <w:szCs w:val="18"/>
              </w:rPr>
              <w:t xml:space="preserve">Status </w:t>
            </w:r>
          </w:p>
        </w:tc>
      </w:tr>
      <w:tr w:rsidR="006D642B" w:rsidRPr="00B53AB0" w14:paraId="6BB41768" w14:textId="77777777" w:rsidTr="0000113C">
        <w:trPr>
          <w:trHeight w:val="390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85E0141" w14:textId="77777777" w:rsidR="00B53AB0" w:rsidRPr="00B53AB0" w:rsidRDefault="00B53AB0" w:rsidP="00B53AB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2019-011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963132C" w14:textId="77777777" w:rsidR="00B53AB0" w:rsidRPr="00B53AB0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Revision of DP 5 (</w:t>
            </w:r>
            <w:proofErr w:type="spellStart"/>
            <w:r w:rsidRPr="00B53AB0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Phyllosticta</w:t>
            </w:r>
            <w:proofErr w:type="spellEnd"/>
            <w:r w:rsidRPr="00B53AB0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3AB0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citricarpa</w:t>
            </w:r>
            <w:proofErr w:type="spellEnd"/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McAlpine</w:t>
            </w:r>
            <w:proofErr w:type="spellEnd"/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)) Aa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8E362DC" w14:textId="4278287E" w:rsidR="00B53AB0" w:rsidRPr="00B53AB0" w:rsidRDefault="00B53AB0" w:rsidP="006D642B">
            <w:pP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EBD7369" w14:textId="2B95BC4B" w:rsidR="00B53AB0" w:rsidRPr="00B53AB0" w:rsidRDefault="006D642B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Yazmin RIVERA </w:t>
            </w:r>
            <w:r w:rsidR="00B53AB0"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br/>
            </w:r>
            <w:r w:rsidR="00B53AB0" w:rsidRPr="00B53AB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50129CF" w14:textId="40518B38" w:rsidR="00B53AB0" w:rsidRPr="00B53AB0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BE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fr-BE"/>
              </w:rPr>
              <w:t xml:space="preserve">Robert </w:t>
            </w:r>
            <w:r w:rsidRPr="00B53AB0">
              <w:rPr>
                <w:rFonts w:ascii="Arial" w:eastAsia="Times New Roman" w:hAnsi="Arial" w:cs="Arial"/>
                <w:caps/>
                <w:color w:val="000000"/>
                <w:sz w:val="18"/>
                <w:szCs w:val="18"/>
                <w:lang w:val="fr-BE"/>
              </w:rPr>
              <w:t>TAYLOR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fr-BE"/>
              </w:rPr>
              <w:t xml:space="preserve"> 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fr-BE"/>
              </w:rPr>
              <w:br/>
              <w:t xml:space="preserve">Julie  PATTEMORE 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fr-BE"/>
              </w:rPr>
              <w:br/>
            </w:r>
            <w:r w:rsidRPr="00B53AB0">
              <w:rPr>
                <w:rFonts w:ascii="Arial" w:eastAsia="Times New Roman" w:hAnsi="Arial" w:cs="Arial"/>
                <w:sz w:val="18"/>
                <w:szCs w:val="18"/>
                <w:lang w:val="fr-BE"/>
              </w:rPr>
              <w:t> 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8ADB98C" w14:textId="332A29E3" w:rsidR="00B53AB0" w:rsidRPr="00B53AB0" w:rsidRDefault="00B53AB0" w:rsidP="00087E2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Draft DP </w:t>
            </w:r>
            <w:r w:rsidR="00087E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from</w:t>
            </w:r>
            <w:r w:rsidR="000011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expert consultation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D642B" w:rsidRPr="00B53AB0" w14:paraId="495A084A" w14:textId="77777777" w:rsidTr="006D642B">
        <w:trPr>
          <w:trHeight w:val="390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F2F208" w14:textId="77777777" w:rsidR="00B53AB0" w:rsidRPr="00B53AB0" w:rsidRDefault="00B53AB0" w:rsidP="00B53AB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2021-001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3C037B" w14:textId="77777777" w:rsidR="00B53AB0" w:rsidRPr="00B53AB0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Revision of DP 03: </w:t>
            </w:r>
            <w:proofErr w:type="spellStart"/>
            <w:r w:rsidRPr="00B53AB0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Trogoderma</w:t>
            </w:r>
            <w:proofErr w:type="spellEnd"/>
            <w:r w:rsidRPr="00B53AB0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3AB0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granarium</w:t>
            </w:r>
            <w:proofErr w:type="spellEnd"/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Everts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5E7926" w14:textId="16B63CA6" w:rsidR="00B53AB0" w:rsidRPr="00B53AB0" w:rsidRDefault="00B53AB0" w:rsidP="006D642B">
            <w:pP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6EF8CC" w14:textId="57AEFE7B" w:rsidR="00B53AB0" w:rsidRPr="00B53AB0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Norman BARR)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br/>
              <w:t> 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4B6A36" w14:textId="21E87BA9" w:rsidR="00B53AB0" w:rsidRPr="00B53AB0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Juliet GOLDSMITH 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br/>
              <w:t> 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366F56" w14:textId="01F488E9" w:rsidR="00B53AB0" w:rsidRPr="00B53AB0" w:rsidRDefault="00B53AB0" w:rsidP="00B53AB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Draft DP under development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D642B" w:rsidRPr="003F53F8" w14:paraId="1273A9D0" w14:textId="77777777" w:rsidTr="003F53F8">
        <w:trPr>
          <w:trHeight w:val="390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  <w:hideMark/>
          </w:tcPr>
          <w:p w14:paraId="1DFCD4C1" w14:textId="77777777" w:rsidR="00B53AB0" w:rsidRPr="00B53AB0" w:rsidRDefault="00B53AB0" w:rsidP="00B53AB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2021-002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  <w:hideMark/>
          </w:tcPr>
          <w:p w14:paraId="077AA9BD" w14:textId="77777777" w:rsidR="00B53AB0" w:rsidRPr="00B53AB0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Revision of DP 09 Genus </w:t>
            </w:r>
            <w:proofErr w:type="spellStart"/>
            <w:r w:rsidRPr="00B53AB0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Anastrepha</w:t>
            </w:r>
            <w:proofErr w:type="spellEnd"/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  <w:hideMark/>
          </w:tcPr>
          <w:p w14:paraId="07CE5EED" w14:textId="68415BBB" w:rsidR="00B53AB0" w:rsidRPr="00B53AB0" w:rsidRDefault="00B53AB0" w:rsidP="006D642B">
            <w:pP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  <w:hideMark/>
          </w:tcPr>
          <w:p w14:paraId="126BBA21" w14:textId="4EDFB192" w:rsidR="00B53AB0" w:rsidRPr="00B53AB0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Norman BARR 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br/>
              <w:t> 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  <w:hideMark/>
          </w:tcPr>
          <w:p w14:paraId="49D03EA8" w14:textId="07DAF7EC" w:rsidR="00B53AB0" w:rsidRPr="00B53AB0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3F53F8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00"/>
              </w:rPr>
              <w:t xml:space="preserve">Juliet GOLDSMITH </w:t>
            </w:r>
            <w:r w:rsidRPr="003F53F8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00"/>
                <w:lang w:val="en-US"/>
              </w:rPr>
              <w:br/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  <w:hideMark/>
          </w:tcPr>
          <w:p w14:paraId="5500957C" w14:textId="6B4E612B" w:rsidR="00B53AB0" w:rsidRPr="003F53F8" w:rsidRDefault="008734C5" w:rsidP="00D42926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00"/>
              </w:rPr>
              <w:t>D</w:t>
            </w:r>
            <w:r w:rsidR="003F53F8" w:rsidRPr="003F53F8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00"/>
              </w:rPr>
              <w:t xml:space="preserve">raft </w:t>
            </w:r>
            <w:r w:rsidR="00D42926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00"/>
              </w:rPr>
              <w:t>received</w:t>
            </w:r>
            <w:r w:rsidR="003F53F8" w:rsidRPr="003F53F8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00"/>
              </w:rPr>
              <w:t xml:space="preserve"> on </w:t>
            </w:r>
            <w:r w:rsidR="00263366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00"/>
              </w:rPr>
              <w:t>Oct</w:t>
            </w:r>
            <w:r w:rsidR="003F53F8" w:rsidRPr="003F53F8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00"/>
              </w:rPr>
              <w:t xml:space="preserve"> </w:t>
            </w:r>
            <w:r w:rsidR="00EF5A7B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00"/>
              </w:rPr>
              <w:t>2022</w:t>
            </w:r>
            <w:r w:rsidR="00B53AB0" w:rsidRPr="003F53F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="00EF5A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(to open </w:t>
            </w:r>
            <w:r w:rsidR="00F2563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an </w:t>
            </w:r>
            <w:r w:rsidR="00177B2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expert consultation</w:t>
            </w:r>
            <w:r w:rsidR="00EF5A7B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6D642B" w:rsidRPr="00B53AB0" w14:paraId="14F08126" w14:textId="77777777" w:rsidTr="003F53F8">
        <w:trPr>
          <w:trHeight w:val="390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  <w:hideMark/>
          </w:tcPr>
          <w:p w14:paraId="7A465C63" w14:textId="77777777" w:rsidR="00B53AB0" w:rsidRPr="00B53AB0" w:rsidRDefault="00B53AB0" w:rsidP="00B53AB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2021-003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  <w:hideMark/>
          </w:tcPr>
          <w:p w14:paraId="78533B45" w14:textId="77777777" w:rsidR="00B53AB0" w:rsidRPr="00B53AB0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Revision of DP 25 </w:t>
            </w:r>
            <w:proofErr w:type="spellStart"/>
            <w:r w:rsidRPr="00B53AB0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Xylella</w:t>
            </w:r>
            <w:proofErr w:type="spellEnd"/>
            <w:r w:rsidRPr="00B53AB0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3AB0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fastidiosa</w:t>
            </w:r>
            <w:proofErr w:type="spellEnd"/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  <w:hideMark/>
          </w:tcPr>
          <w:p w14:paraId="2C15C944" w14:textId="2E691450" w:rsidR="00B53AB0" w:rsidRPr="00B53AB0" w:rsidRDefault="00B53AB0" w:rsidP="006D642B">
            <w:pP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  <w:hideMark/>
          </w:tcPr>
          <w:p w14:paraId="506EE6FE" w14:textId="7A873642" w:rsidR="00B53AB0" w:rsidRPr="00B53AB0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Robert </w:t>
            </w:r>
            <w:r w:rsidRPr="00B53AB0">
              <w:rPr>
                <w:rFonts w:ascii="Arial" w:eastAsia="Times New Roman" w:hAnsi="Arial" w:cs="Arial"/>
                <w:caps/>
                <w:color w:val="000000"/>
                <w:sz w:val="18"/>
                <w:szCs w:val="18"/>
              </w:rPr>
              <w:t>TAYLOR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br/>
              <w:t> 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9A07A83" w14:textId="30E258B5" w:rsidR="00B53AB0" w:rsidRPr="005C0E30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="005C0E30" w:rsidRPr="005C0E30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  <w:t>TBD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  <w:hideMark/>
          </w:tcPr>
          <w:p w14:paraId="2C88BE12" w14:textId="0F2D706F" w:rsidR="00B53AB0" w:rsidRPr="00B53AB0" w:rsidRDefault="008734C5" w:rsidP="00D42926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/>
              </w:rPr>
              <w:t>D</w:t>
            </w:r>
            <w:r w:rsidR="003F53F8" w:rsidRPr="003F53F8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/>
              </w:rPr>
              <w:t xml:space="preserve">raft </w:t>
            </w:r>
            <w:r w:rsidR="00D42926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/>
              </w:rPr>
              <w:t>received</w:t>
            </w:r>
            <w:r w:rsidR="003F53F8" w:rsidRPr="003F53F8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/>
              </w:rPr>
              <w:t xml:space="preserve"> on Sep 2022</w:t>
            </w:r>
            <w:r w:rsidR="00EF5A7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(to open </w:t>
            </w:r>
            <w:r w:rsidR="00F25634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an</w:t>
            </w:r>
            <w:r w:rsidR="00EF5A7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r w:rsidR="00177B2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expert consultation)</w:t>
            </w:r>
          </w:p>
        </w:tc>
      </w:tr>
      <w:tr w:rsidR="006D642B" w:rsidRPr="00B53AB0" w14:paraId="1BDFD3D5" w14:textId="77777777" w:rsidTr="0000113C">
        <w:trPr>
          <w:trHeight w:val="390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99742A7" w14:textId="77777777" w:rsidR="00B53AB0" w:rsidRPr="00B53AB0" w:rsidRDefault="00B53AB0" w:rsidP="00B53AB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2021-004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AE4F52E" w14:textId="77777777" w:rsidR="00B53AB0" w:rsidRPr="00B53AB0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Revision of DP 27 </w:t>
            </w:r>
            <w:proofErr w:type="spellStart"/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</w:t>
            </w:r>
            <w:r w:rsidRPr="00B53AB0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ps</w:t>
            </w:r>
            <w:proofErr w:type="spellEnd"/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spp.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C9ED0DB" w14:textId="103D12D0" w:rsidR="00B53AB0" w:rsidRPr="00B53AB0" w:rsidRDefault="00B53AB0" w:rsidP="006D642B">
            <w:pP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D21CC80" w14:textId="36378E41" w:rsidR="00B53AB0" w:rsidRPr="00B53AB0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Norman BARR 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br/>
              <w:t> 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4AEF49C" w14:textId="31F5DB8A" w:rsidR="00B53AB0" w:rsidRPr="00B53AB0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Juliet GOLDSMITH 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br/>
              <w:t> 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6EAE1A9" w14:textId="57C72402" w:rsidR="00B53AB0" w:rsidRPr="00B53AB0" w:rsidRDefault="00B53AB0" w:rsidP="00087E2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Draft DP </w:t>
            </w:r>
            <w:r w:rsidR="00087E2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from</w:t>
            </w:r>
            <w:r w:rsidR="000011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expert consultation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6D642B" w:rsidRPr="00B53AB0" w14:paraId="1B97B675" w14:textId="77777777" w:rsidTr="00F30151">
        <w:trPr>
          <w:trHeight w:val="372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CE5822" w14:textId="77777777" w:rsidR="00B53AB0" w:rsidRPr="00B53AB0" w:rsidRDefault="00B53AB0" w:rsidP="00B53AB0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1B1E24"/>
                <w:sz w:val="18"/>
                <w:szCs w:val="18"/>
              </w:rPr>
              <w:t>2021-013</w:t>
            </w:r>
            <w:r w:rsidRPr="00B53AB0">
              <w:rPr>
                <w:rFonts w:ascii="Arial" w:eastAsia="Times New Roman" w:hAnsi="Arial" w:cs="Arial"/>
                <w:color w:val="1B1E24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1814AD" w14:textId="77777777" w:rsidR="00B53AB0" w:rsidRPr="00B53AB0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proofErr w:type="spellStart"/>
            <w:r w:rsidRPr="00B53AB0">
              <w:rPr>
                <w:rFonts w:ascii="Arial" w:eastAsia="Times New Roman" w:hAnsi="Arial" w:cs="Arial"/>
                <w:i/>
                <w:iCs/>
                <w:color w:val="1B1E24"/>
                <w:sz w:val="18"/>
                <w:szCs w:val="18"/>
              </w:rPr>
              <w:t>Bactrocera</w:t>
            </w:r>
            <w:proofErr w:type="spellEnd"/>
            <w:r w:rsidRPr="00B53AB0">
              <w:rPr>
                <w:rFonts w:ascii="Arial" w:eastAsia="Times New Roman" w:hAnsi="Arial" w:cs="Arial"/>
                <w:i/>
                <w:iCs/>
                <w:color w:val="1B1E24"/>
                <w:sz w:val="18"/>
                <w:szCs w:val="18"/>
              </w:rPr>
              <w:t xml:space="preserve"> </w:t>
            </w:r>
            <w:proofErr w:type="spellStart"/>
            <w:r w:rsidRPr="00B53AB0">
              <w:rPr>
                <w:rFonts w:ascii="Arial" w:eastAsia="Times New Roman" w:hAnsi="Arial" w:cs="Arial"/>
                <w:i/>
                <w:iCs/>
                <w:color w:val="1B1E24"/>
                <w:sz w:val="18"/>
                <w:szCs w:val="18"/>
              </w:rPr>
              <w:t>zonata</w:t>
            </w:r>
            <w:proofErr w:type="spellEnd"/>
            <w:r w:rsidRPr="00B53AB0">
              <w:rPr>
                <w:rFonts w:ascii="Arial" w:eastAsia="Times New Roman" w:hAnsi="Arial" w:cs="Arial"/>
                <w:color w:val="1B1E24"/>
                <w:sz w:val="18"/>
                <w:szCs w:val="18"/>
              </w:rPr>
              <w:t xml:space="preserve"> (Saunders, 1842)</w:t>
            </w:r>
            <w:r w:rsidRPr="00B53AB0">
              <w:rPr>
                <w:rFonts w:ascii="Arial" w:eastAsia="Times New Roman" w:hAnsi="Arial" w:cs="Arial"/>
                <w:color w:val="1B1E24"/>
                <w:sz w:val="18"/>
                <w:szCs w:val="18"/>
                <w:lang w:val="en-US"/>
              </w:rPr>
              <w:t> 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DE024B" w14:textId="12076F8F" w:rsidR="00B53AB0" w:rsidRPr="00B53AB0" w:rsidRDefault="00B53AB0" w:rsidP="006D642B">
            <w:pP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1B1E24"/>
                <w:sz w:val="18"/>
                <w:szCs w:val="18"/>
              </w:rPr>
              <w:t>2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899F0E" w14:textId="4DE3DF1A" w:rsidR="00B53AB0" w:rsidRPr="00B53AB0" w:rsidRDefault="006D642B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1B1E24"/>
                <w:sz w:val="18"/>
                <w:szCs w:val="18"/>
              </w:rPr>
              <w:t xml:space="preserve">Norman BARR 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A7D46C" w14:textId="1FAA9B4E" w:rsidR="00B53AB0" w:rsidRPr="00B53AB0" w:rsidRDefault="00B53AB0" w:rsidP="00F30151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1B1E24"/>
                <w:sz w:val="18"/>
                <w:szCs w:val="18"/>
              </w:rPr>
              <w:t>Juliet GOLDSMITH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8D0222" w14:textId="01F7F6C4" w:rsidR="006D642B" w:rsidRPr="00B53AB0" w:rsidRDefault="00B53AB0" w:rsidP="006D642B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sz w:val="18"/>
                <w:szCs w:val="18"/>
              </w:rPr>
              <w:t>Draft DP under development</w:t>
            </w:r>
          </w:p>
        </w:tc>
      </w:tr>
      <w:tr w:rsidR="006D642B" w:rsidRPr="00B53AB0" w14:paraId="5FF2CFEE" w14:textId="77777777" w:rsidTr="006D642B">
        <w:trPr>
          <w:trHeight w:val="390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3F73C2" w14:textId="77777777" w:rsidR="00B53AB0" w:rsidRPr="00B53AB0" w:rsidRDefault="00B53AB0" w:rsidP="00B53AB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2021-014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48975D" w14:textId="77777777" w:rsidR="00B53AB0" w:rsidRPr="00B53AB0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val="it-IT"/>
              </w:rPr>
              <w:t>Dickeya spp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it-IT"/>
              </w:rPr>
              <w:t>. on potato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E3CC56" w14:textId="424F8B0E" w:rsidR="00B53AB0" w:rsidRPr="00B53AB0" w:rsidRDefault="00B53AB0" w:rsidP="006D642B">
            <w:pP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it-IT"/>
              </w:rPr>
              <w:t>2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B44719" w14:textId="75853B21" w:rsidR="00B53AB0" w:rsidRPr="00B53AB0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Robert TAYLOR 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1838EA" w14:textId="01CC5B31" w:rsidR="00B53AB0" w:rsidRPr="00B53AB0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Géraldine ANTHOINE 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4C30A4" w14:textId="0DD6FC27" w:rsidR="00B53AB0" w:rsidRPr="00B53AB0" w:rsidRDefault="00B53AB0" w:rsidP="00B53AB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sz w:val="18"/>
                <w:szCs w:val="18"/>
              </w:rPr>
              <w:t>Draft DP under development</w:t>
            </w:r>
            <w:r w:rsidRPr="00B53AB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</w:tr>
      <w:tr w:rsidR="006D642B" w:rsidRPr="00B53AB0" w14:paraId="39E1C69F" w14:textId="77777777" w:rsidTr="006D642B">
        <w:trPr>
          <w:trHeight w:val="390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1FBAD3" w14:textId="77777777" w:rsidR="00B53AB0" w:rsidRPr="00B53AB0" w:rsidRDefault="00B53AB0" w:rsidP="00B53AB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2021-015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4EF091" w14:textId="77777777" w:rsidR="00B53AB0" w:rsidRPr="00B53AB0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proofErr w:type="spellStart"/>
            <w:r w:rsidRPr="00B53AB0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Heterobasidion</w:t>
            </w:r>
            <w:proofErr w:type="spellEnd"/>
            <w:r w:rsidRPr="00B53AB0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53AB0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annosum</w:t>
            </w:r>
            <w:proofErr w:type="spellEnd"/>
            <w:r w:rsidRPr="00B53AB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6FC232" w14:textId="00966438" w:rsidR="00B53AB0" w:rsidRPr="00B53AB0" w:rsidRDefault="00B53AB0" w:rsidP="006D642B">
            <w:pP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4994EB" w14:textId="62A906DA" w:rsidR="00B53AB0" w:rsidRPr="00B53AB0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Yazmin RIVERA 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E2DA74" w14:textId="65130971" w:rsidR="00B53AB0" w:rsidRPr="00B53AB0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Robert TAYLOR 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E3813D" w14:textId="0B399779" w:rsidR="00B53AB0" w:rsidRPr="00B53AB0" w:rsidRDefault="00B53AB0" w:rsidP="00B53AB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Draft DP under development</w:t>
            </w:r>
          </w:p>
        </w:tc>
      </w:tr>
      <w:tr w:rsidR="006D642B" w:rsidRPr="00B53AB0" w14:paraId="5E988C2A" w14:textId="77777777" w:rsidTr="006D642B">
        <w:trPr>
          <w:trHeight w:val="390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8D83DA" w14:textId="77777777" w:rsidR="00B53AB0" w:rsidRPr="00B53AB0" w:rsidRDefault="00B53AB0" w:rsidP="00B53AB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2021-016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07FD9D" w14:textId="77777777" w:rsidR="00B53AB0" w:rsidRPr="00B53AB0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proofErr w:type="spellStart"/>
            <w:r w:rsidRPr="00B53AB0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Spodoptera</w:t>
            </w:r>
            <w:proofErr w:type="spellEnd"/>
            <w:r w:rsidRPr="00B53AB0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53AB0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frugiperda</w:t>
            </w:r>
            <w:proofErr w:type="spellEnd"/>
            <w:r w:rsidRPr="00B53AB0">
              <w:rPr>
                <w:rFonts w:ascii="Arial" w:eastAsia="Times New Roman" w:hAnsi="Arial" w:cs="Arial"/>
                <w:sz w:val="18"/>
                <w:szCs w:val="18"/>
              </w:rPr>
              <w:t xml:space="preserve"> (Fall Armyworm)</w:t>
            </w:r>
            <w:r w:rsidRPr="00B53AB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994B72" w14:textId="7C9C64AE" w:rsidR="00B53AB0" w:rsidRPr="00B53AB0" w:rsidRDefault="00B53AB0" w:rsidP="006D642B">
            <w:pP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646953" w14:textId="386176DF" w:rsidR="00B53AB0" w:rsidRPr="00B53AB0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sz w:val="18"/>
                <w:szCs w:val="18"/>
              </w:rPr>
              <w:t xml:space="preserve">Juliet GOLDSMITH 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29566B" w14:textId="6C2287A1" w:rsidR="00B53AB0" w:rsidRPr="00B53AB0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sz w:val="18"/>
                <w:szCs w:val="18"/>
              </w:rPr>
              <w:t xml:space="preserve">Norman BARR 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E5025E" w14:textId="77B6A51F" w:rsidR="00B53AB0" w:rsidRPr="00B53AB0" w:rsidRDefault="00B53AB0" w:rsidP="00B53AB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Draft DP under development</w:t>
            </w:r>
          </w:p>
        </w:tc>
      </w:tr>
      <w:tr w:rsidR="006D642B" w:rsidRPr="00B53AB0" w14:paraId="69FFCA29" w14:textId="77777777" w:rsidTr="006D642B">
        <w:trPr>
          <w:trHeight w:val="390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46140E" w14:textId="77777777" w:rsidR="00B53AB0" w:rsidRPr="00B53AB0" w:rsidRDefault="00B53AB0" w:rsidP="00B53AB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2021-017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7C2D09" w14:textId="77777777" w:rsidR="00B53AB0" w:rsidRPr="00B53AB0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Drosophila </w:t>
            </w:r>
            <w:proofErr w:type="spellStart"/>
            <w:r w:rsidRPr="00B53AB0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suzukii</w:t>
            </w:r>
            <w:proofErr w:type="spellEnd"/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Diptera</w:t>
            </w:r>
            <w:proofErr w:type="spellEnd"/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Drosophilidae</w:t>
            </w:r>
            <w:proofErr w:type="spellEnd"/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)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D884D7" w14:textId="16CF6432" w:rsidR="00B53AB0" w:rsidRPr="00B53AB0" w:rsidRDefault="00B53AB0" w:rsidP="006D642B">
            <w:pP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0C5AC5" w14:textId="1C1357A1" w:rsidR="00B53AB0" w:rsidRPr="00B53AB0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sz w:val="18"/>
                <w:szCs w:val="18"/>
              </w:rPr>
              <w:t xml:space="preserve">Norman BARR 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02E101" w14:textId="1F5CAE28" w:rsidR="00B53AB0" w:rsidRPr="00B53AB0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sz w:val="18"/>
                <w:szCs w:val="18"/>
              </w:rPr>
              <w:t xml:space="preserve">Juliet GOLDSMITH 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7EA7FF" w14:textId="45A1DC52" w:rsidR="00B53AB0" w:rsidRPr="00B53AB0" w:rsidRDefault="006D642B" w:rsidP="00B53AB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6D642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Draft DP under development</w:t>
            </w:r>
          </w:p>
        </w:tc>
      </w:tr>
      <w:tr w:rsidR="006D642B" w:rsidRPr="00B53AB0" w14:paraId="67A2660F" w14:textId="77777777" w:rsidTr="006D642B">
        <w:trPr>
          <w:trHeight w:val="390"/>
        </w:trPr>
        <w:tc>
          <w:tcPr>
            <w:tcW w:w="4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FB6FA6" w14:textId="77777777" w:rsidR="00B53AB0" w:rsidRPr="00B53AB0" w:rsidRDefault="00B53AB0" w:rsidP="00B53AB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2021-025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F6E43C" w14:textId="77777777" w:rsidR="00B53AB0" w:rsidRPr="00B53AB0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Tomato brown rugose fruit virus</w:t>
            </w: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9E9CB9" w14:textId="2D4384BE" w:rsidR="00B53AB0" w:rsidRPr="00B53AB0" w:rsidRDefault="00B53AB0" w:rsidP="006D642B">
            <w:pPr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0C033C" w14:textId="147C63C7" w:rsidR="00B53AB0" w:rsidRPr="00B53AB0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sz w:val="18"/>
                <w:szCs w:val="18"/>
              </w:rPr>
              <w:t xml:space="preserve">Vessela MAVRODIEVA 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E4DCBA" w14:textId="4B7E0CBF" w:rsidR="00B53AB0" w:rsidRPr="00B53AB0" w:rsidRDefault="00B53AB0" w:rsidP="006D642B">
            <w:pPr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B53AB0">
              <w:rPr>
                <w:rFonts w:ascii="Arial" w:eastAsia="Times New Roman" w:hAnsi="Arial" w:cs="Arial"/>
                <w:sz w:val="18"/>
                <w:szCs w:val="18"/>
              </w:rPr>
              <w:t xml:space="preserve">Géraldine ANTHOINE </w:t>
            </w:r>
          </w:p>
        </w:tc>
        <w:tc>
          <w:tcPr>
            <w:tcW w:w="9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F4B3CC" w14:textId="59A81550" w:rsidR="00B53AB0" w:rsidRPr="00B53AB0" w:rsidRDefault="006D642B" w:rsidP="00B53AB0">
            <w:pPr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6D642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Draft DP under development</w:t>
            </w:r>
          </w:p>
        </w:tc>
      </w:tr>
    </w:tbl>
    <w:p w14:paraId="050578A4" w14:textId="5E1E6BAE" w:rsidR="003D5BC7" w:rsidRPr="003D5BC7" w:rsidRDefault="003D5BC7" w:rsidP="003D5BC7">
      <w:pPr>
        <w:pStyle w:val="IPPTitle16ptIndent"/>
        <w:spacing w:before="120" w:after="120"/>
        <w:ind w:left="0" w:right="1138"/>
        <w:jc w:val="both"/>
        <w:rPr>
          <w:b w:val="0"/>
          <w:color w:val="FF0000"/>
          <w:sz w:val="16"/>
          <w:szCs w:val="16"/>
          <w:lang w:val="en-US"/>
        </w:rPr>
      </w:pPr>
      <w:r w:rsidRPr="003D5BC7">
        <w:rPr>
          <w:b w:val="0"/>
          <w:color w:val="FF0000"/>
          <w:sz w:val="16"/>
          <w:szCs w:val="16"/>
          <w:lang w:val="en-US"/>
        </w:rPr>
        <w:t>*</w:t>
      </w:r>
      <w:proofErr w:type="spellStart"/>
      <w:r w:rsidRPr="003D5BC7">
        <w:rPr>
          <w:b w:val="0"/>
          <w:color w:val="FF0000"/>
          <w:sz w:val="16"/>
          <w:szCs w:val="16"/>
        </w:rPr>
        <w:t>Tephritidae</w:t>
      </w:r>
      <w:proofErr w:type="spellEnd"/>
      <w:r w:rsidRPr="003D5BC7">
        <w:rPr>
          <w:b w:val="0"/>
          <w:color w:val="FF0000"/>
          <w:sz w:val="16"/>
          <w:szCs w:val="16"/>
        </w:rPr>
        <w:t>: Identification of immature stages of fruit flies of economic importance by molecular techniques</w:t>
      </w:r>
      <w:r w:rsidRPr="003D5BC7">
        <w:rPr>
          <w:b w:val="0"/>
          <w:color w:val="FF0000"/>
          <w:sz w:val="16"/>
          <w:szCs w:val="16"/>
          <w:lang w:val="en-US"/>
        </w:rPr>
        <w:t> was discussed during the TPDP July meeting to have the scope changed</w:t>
      </w:r>
    </w:p>
    <w:p w14:paraId="7147A1B2" w14:textId="013C63D2" w:rsidR="00B53AB0" w:rsidRPr="00F30151" w:rsidRDefault="00F30151" w:rsidP="003D5BC7">
      <w:pPr>
        <w:pStyle w:val="IPPTitle16ptIndent"/>
        <w:spacing w:before="120" w:after="120"/>
        <w:ind w:left="0" w:right="1138"/>
        <w:jc w:val="both"/>
        <w:rPr>
          <w:b w:val="0"/>
          <w:color w:val="7030A0"/>
          <w:sz w:val="16"/>
          <w:szCs w:val="16"/>
          <w:lang w:val="en-US"/>
        </w:rPr>
      </w:pPr>
      <w:r w:rsidRPr="00F30151">
        <w:rPr>
          <w:b w:val="0"/>
          <w:color w:val="7030A0"/>
          <w:sz w:val="16"/>
          <w:szCs w:val="16"/>
          <w:lang w:val="en-US"/>
        </w:rPr>
        <w:t>*</w:t>
      </w:r>
      <w:proofErr w:type="spellStart"/>
      <w:r w:rsidR="0000113C" w:rsidRPr="0000113C">
        <w:rPr>
          <w:b w:val="0"/>
          <w:color w:val="7030A0"/>
          <w:sz w:val="16"/>
          <w:szCs w:val="16"/>
        </w:rPr>
        <w:t>Begomoviruses</w:t>
      </w:r>
      <w:proofErr w:type="spellEnd"/>
      <w:r w:rsidR="0000113C" w:rsidRPr="0000113C">
        <w:rPr>
          <w:b w:val="0"/>
          <w:color w:val="7030A0"/>
          <w:sz w:val="16"/>
          <w:szCs w:val="16"/>
        </w:rPr>
        <w:t xml:space="preserve"> transmitted by </w:t>
      </w:r>
      <w:proofErr w:type="spellStart"/>
      <w:r w:rsidR="0000113C" w:rsidRPr="0000113C">
        <w:rPr>
          <w:b w:val="0"/>
          <w:i/>
          <w:iCs/>
          <w:color w:val="7030A0"/>
          <w:sz w:val="16"/>
          <w:szCs w:val="16"/>
        </w:rPr>
        <w:t>Bemisia</w:t>
      </w:r>
      <w:proofErr w:type="spellEnd"/>
      <w:r w:rsidR="0000113C" w:rsidRPr="0000113C">
        <w:rPr>
          <w:b w:val="0"/>
          <w:i/>
          <w:iCs/>
          <w:color w:val="7030A0"/>
          <w:sz w:val="16"/>
          <w:szCs w:val="16"/>
        </w:rPr>
        <w:t xml:space="preserve"> </w:t>
      </w:r>
      <w:proofErr w:type="spellStart"/>
      <w:r w:rsidR="0000113C" w:rsidRPr="0000113C">
        <w:rPr>
          <w:b w:val="0"/>
          <w:i/>
          <w:iCs/>
          <w:color w:val="7030A0"/>
          <w:sz w:val="16"/>
          <w:szCs w:val="16"/>
        </w:rPr>
        <w:t>tabaci</w:t>
      </w:r>
      <w:proofErr w:type="spellEnd"/>
      <w:r w:rsidR="0000113C" w:rsidRPr="0000113C">
        <w:rPr>
          <w:color w:val="7030A0"/>
          <w:sz w:val="16"/>
          <w:szCs w:val="16"/>
          <w:lang w:val="en-US"/>
        </w:rPr>
        <w:t xml:space="preserve"> </w:t>
      </w:r>
      <w:r w:rsidR="0000113C">
        <w:rPr>
          <w:b w:val="0"/>
          <w:color w:val="7030A0"/>
          <w:sz w:val="16"/>
          <w:szCs w:val="16"/>
          <w:lang w:val="en-US"/>
        </w:rPr>
        <w:t>(</w:t>
      </w:r>
      <w:r w:rsidRPr="00F30151">
        <w:rPr>
          <w:b w:val="0"/>
          <w:color w:val="7030A0"/>
          <w:sz w:val="16"/>
          <w:szCs w:val="16"/>
          <w:lang w:val="en-US"/>
        </w:rPr>
        <w:t>2006-023</w:t>
      </w:r>
      <w:r w:rsidR="0000113C">
        <w:rPr>
          <w:b w:val="0"/>
          <w:color w:val="7030A0"/>
          <w:sz w:val="16"/>
          <w:szCs w:val="16"/>
          <w:lang w:val="en-US"/>
        </w:rPr>
        <w:t>)</w:t>
      </w:r>
      <w:r w:rsidRPr="00F30151">
        <w:rPr>
          <w:b w:val="0"/>
          <w:color w:val="7030A0"/>
          <w:sz w:val="16"/>
          <w:szCs w:val="16"/>
          <w:lang w:val="en-US"/>
        </w:rPr>
        <w:t xml:space="preserve"> is going to be discussed at this meeting on the removal </w:t>
      </w:r>
      <w:r w:rsidR="0000113C">
        <w:rPr>
          <w:b w:val="0"/>
          <w:color w:val="7030A0"/>
          <w:sz w:val="16"/>
          <w:szCs w:val="16"/>
          <w:lang w:val="en-US"/>
        </w:rPr>
        <w:t>from</w:t>
      </w:r>
      <w:r w:rsidRPr="00F30151">
        <w:rPr>
          <w:b w:val="0"/>
          <w:color w:val="7030A0"/>
          <w:sz w:val="16"/>
          <w:szCs w:val="16"/>
          <w:lang w:val="en-US"/>
        </w:rPr>
        <w:t xml:space="preserve"> the </w:t>
      </w:r>
      <w:r w:rsidR="0000113C">
        <w:rPr>
          <w:b w:val="0"/>
          <w:color w:val="7030A0"/>
          <w:sz w:val="16"/>
          <w:szCs w:val="16"/>
          <w:lang w:val="en-US"/>
        </w:rPr>
        <w:t xml:space="preserve">TPDP </w:t>
      </w:r>
      <w:r w:rsidRPr="00F30151">
        <w:rPr>
          <w:b w:val="0"/>
          <w:color w:val="7030A0"/>
          <w:sz w:val="16"/>
          <w:szCs w:val="16"/>
          <w:lang w:val="en-US"/>
        </w:rPr>
        <w:t xml:space="preserve">work </w:t>
      </w:r>
      <w:proofErr w:type="spellStart"/>
      <w:r w:rsidRPr="00F30151">
        <w:rPr>
          <w:b w:val="0"/>
          <w:color w:val="7030A0"/>
          <w:sz w:val="16"/>
          <w:szCs w:val="16"/>
          <w:lang w:val="en-US"/>
        </w:rPr>
        <w:t>programme</w:t>
      </w:r>
      <w:proofErr w:type="spellEnd"/>
    </w:p>
    <w:p w14:paraId="080F51E8" w14:textId="158B883B" w:rsidR="00F30151" w:rsidRPr="00F30151" w:rsidRDefault="00F30151" w:rsidP="003D5BC7">
      <w:pPr>
        <w:pStyle w:val="IPPTitle16ptIndent"/>
        <w:spacing w:before="120" w:after="120"/>
        <w:ind w:left="0" w:right="1138"/>
        <w:jc w:val="both"/>
        <w:rPr>
          <w:b w:val="0"/>
          <w:color w:val="7030A0"/>
          <w:sz w:val="16"/>
          <w:szCs w:val="16"/>
          <w:lang w:val="en-US"/>
        </w:rPr>
      </w:pPr>
      <w:r w:rsidRPr="00F30151">
        <w:rPr>
          <w:b w:val="0"/>
          <w:color w:val="7030A0"/>
          <w:sz w:val="16"/>
          <w:szCs w:val="16"/>
          <w:lang w:val="en-US"/>
        </w:rPr>
        <w:t>*</w:t>
      </w:r>
      <w:proofErr w:type="spellStart"/>
      <w:r w:rsidR="0000113C" w:rsidRPr="0000113C">
        <w:rPr>
          <w:b w:val="0"/>
          <w:i/>
          <w:color w:val="7030A0"/>
          <w:sz w:val="16"/>
          <w:szCs w:val="16"/>
          <w:lang w:val="en-US"/>
        </w:rPr>
        <w:t>Puccinia</w:t>
      </w:r>
      <w:proofErr w:type="spellEnd"/>
      <w:r w:rsidR="0000113C" w:rsidRPr="0000113C">
        <w:rPr>
          <w:b w:val="0"/>
          <w:i/>
          <w:color w:val="7030A0"/>
          <w:sz w:val="16"/>
          <w:szCs w:val="16"/>
          <w:lang w:val="en-US"/>
        </w:rPr>
        <w:t xml:space="preserve"> </w:t>
      </w:r>
      <w:proofErr w:type="spellStart"/>
      <w:r w:rsidR="0000113C" w:rsidRPr="0000113C">
        <w:rPr>
          <w:b w:val="0"/>
          <w:i/>
          <w:color w:val="7030A0"/>
          <w:sz w:val="16"/>
          <w:szCs w:val="16"/>
          <w:lang w:val="en-US"/>
        </w:rPr>
        <w:t>graminis</w:t>
      </w:r>
      <w:proofErr w:type="spellEnd"/>
      <w:r w:rsidR="0000113C" w:rsidRPr="0000113C">
        <w:rPr>
          <w:b w:val="0"/>
          <w:color w:val="7030A0"/>
          <w:sz w:val="16"/>
          <w:szCs w:val="16"/>
          <w:lang w:val="en-US"/>
        </w:rPr>
        <w:t xml:space="preserve"> f. sp. </w:t>
      </w:r>
      <w:proofErr w:type="spellStart"/>
      <w:r w:rsidR="0000113C" w:rsidRPr="0000113C">
        <w:rPr>
          <w:b w:val="0"/>
          <w:i/>
          <w:color w:val="7030A0"/>
          <w:sz w:val="16"/>
          <w:szCs w:val="16"/>
          <w:lang w:val="en-US"/>
        </w:rPr>
        <w:t>tritici</w:t>
      </w:r>
      <w:proofErr w:type="spellEnd"/>
      <w:r w:rsidR="0000113C" w:rsidRPr="0000113C">
        <w:rPr>
          <w:b w:val="0"/>
          <w:color w:val="7030A0"/>
          <w:sz w:val="16"/>
          <w:szCs w:val="16"/>
          <w:lang w:val="en-US"/>
        </w:rPr>
        <w:t xml:space="preserve"> UG 99 </w:t>
      </w:r>
      <w:r w:rsidR="0000113C">
        <w:rPr>
          <w:b w:val="0"/>
          <w:color w:val="7030A0"/>
          <w:sz w:val="16"/>
          <w:szCs w:val="16"/>
          <w:lang w:val="en-US"/>
        </w:rPr>
        <w:t>(</w:t>
      </w:r>
      <w:r w:rsidRPr="00F30151">
        <w:rPr>
          <w:b w:val="0"/>
          <w:color w:val="7030A0"/>
          <w:sz w:val="16"/>
          <w:szCs w:val="16"/>
          <w:lang w:val="en-US"/>
        </w:rPr>
        <w:t>2019-004</w:t>
      </w:r>
      <w:r w:rsidR="0000113C">
        <w:rPr>
          <w:b w:val="0"/>
          <w:color w:val="7030A0"/>
          <w:sz w:val="16"/>
          <w:szCs w:val="16"/>
          <w:lang w:val="en-US"/>
        </w:rPr>
        <w:t>)</w:t>
      </w:r>
      <w:r w:rsidRPr="00F30151">
        <w:rPr>
          <w:b w:val="0"/>
          <w:color w:val="7030A0"/>
          <w:sz w:val="16"/>
          <w:szCs w:val="16"/>
          <w:lang w:val="en-US"/>
        </w:rPr>
        <w:t xml:space="preserve"> was discussed during the TPDP July meeting to have the scope changed</w:t>
      </w:r>
    </w:p>
    <w:sectPr w:rsidR="00F30151" w:rsidRPr="00F30151" w:rsidSect="00150D39">
      <w:headerReference w:type="even" r:id="rId23"/>
      <w:headerReference w:type="default" r:id="rId24"/>
      <w:footerReference w:type="even" r:id="rId25"/>
      <w:headerReference w:type="first" r:id="rId26"/>
      <w:footerReference w:type="first" r:id="rId27"/>
      <w:pgSz w:w="16838" w:h="11906" w:orient="landscape"/>
      <w:pgMar w:top="1440" w:right="1440" w:bottom="1440" w:left="144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AC2D58" w14:textId="77777777" w:rsidR="006902B2" w:rsidRDefault="006902B2" w:rsidP="00287D63">
      <w:r>
        <w:separator/>
      </w:r>
    </w:p>
  </w:endnote>
  <w:endnote w:type="continuationSeparator" w:id="0">
    <w:p w14:paraId="47A97F78" w14:textId="77777777" w:rsidR="006902B2" w:rsidRDefault="006902B2" w:rsidP="00287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khba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7AB0CB" w14:textId="0E931DBE" w:rsidR="00B53AB0" w:rsidRPr="009B48B1" w:rsidRDefault="00B53AB0" w:rsidP="00735569">
    <w:pPr>
      <w:pStyle w:val="IPPFooter"/>
      <w:tabs>
        <w:tab w:val="clear" w:pos="9072"/>
        <w:tab w:val="right" w:pos="9720"/>
      </w:tabs>
      <w:jc w:val="both"/>
      <w:rPr>
        <w:b w:val="0"/>
      </w:rPr>
    </w:pPr>
    <w:r w:rsidRPr="009B48B1">
      <w:rPr>
        <w:rStyle w:val="PageNumber"/>
        <w:b/>
        <w:bCs/>
      </w:rPr>
      <w:t xml:space="preserve">Page </w:t>
    </w:r>
    <w:r w:rsidRPr="009B48B1">
      <w:rPr>
        <w:rStyle w:val="PageNumber"/>
        <w:b/>
        <w:bCs/>
      </w:rPr>
      <w:fldChar w:fldCharType="begin"/>
    </w:r>
    <w:r w:rsidRPr="009B48B1">
      <w:rPr>
        <w:rStyle w:val="PageNumber"/>
        <w:b/>
        <w:bCs/>
      </w:rPr>
      <w:instrText xml:space="preserve"> PAGE </w:instrText>
    </w:r>
    <w:r w:rsidRPr="009B48B1">
      <w:rPr>
        <w:rStyle w:val="PageNumber"/>
        <w:b/>
        <w:bCs/>
      </w:rPr>
      <w:fldChar w:fldCharType="separate"/>
    </w:r>
    <w:r w:rsidR="000B293C">
      <w:rPr>
        <w:rStyle w:val="PageNumber"/>
        <w:b/>
        <w:bCs/>
        <w:noProof/>
      </w:rPr>
      <w:t>2</w:t>
    </w:r>
    <w:r w:rsidRPr="009B48B1">
      <w:rPr>
        <w:rStyle w:val="PageNumber"/>
        <w:b/>
        <w:bCs/>
      </w:rPr>
      <w:fldChar w:fldCharType="end"/>
    </w:r>
    <w:r w:rsidRPr="009B48B1">
      <w:rPr>
        <w:rStyle w:val="PageNumber"/>
        <w:b/>
        <w:bCs/>
      </w:rPr>
      <w:t xml:space="preserve"> of </w:t>
    </w:r>
    <w:r w:rsidRPr="009B48B1">
      <w:rPr>
        <w:rStyle w:val="PageNumber"/>
        <w:b/>
        <w:bCs/>
      </w:rPr>
      <w:fldChar w:fldCharType="begin"/>
    </w:r>
    <w:r w:rsidRPr="009B48B1">
      <w:rPr>
        <w:rStyle w:val="PageNumber"/>
        <w:b/>
        <w:bCs/>
      </w:rPr>
      <w:instrText xml:space="preserve"> NUMPAGES </w:instrText>
    </w:r>
    <w:r w:rsidRPr="009B48B1">
      <w:rPr>
        <w:rStyle w:val="PageNumber"/>
        <w:b/>
        <w:bCs/>
      </w:rPr>
      <w:fldChar w:fldCharType="separate"/>
    </w:r>
    <w:r w:rsidR="000B293C">
      <w:rPr>
        <w:rStyle w:val="PageNumber"/>
        <w:b/>
        <w:bCs/>
        <w:noProof/>
      </w:rPr>
      <w:t>4</w:t>
    </w:r>
    <w:r w:rsidRPr="009B48B1">
      <w:rPr>
        <w:rStyle w:val="PageNumber"/>
        <w:b/>
        <w:bCs/>
      </w:rPr>
      <w:fldChar w:fldCharType="end"/>
    </w:r>
    <w:r w:rsidRPr="009B48B1">
      <w:rPr>
        <w:rStyle w:val="PageNumber"/>
        <w:b/>
        <w:bCs/>
      </w:rPr>
      <w:tab/>
    </w:r>
    <w:r w:rsidR="00150D39">
      <w:rPr>
        <w:rStyle w:val="PageNumber"/>
        <w:b/>
        <w:bCs/>
      </w:rPr>
      <w:t xml:space="preserve">                          </w:t>
    </w:r>
    <w:r w:rsidRPr="009B48B1">
      <w:t>International P</w:t>
    </w:r>
    <w:r w:rsidRPr="009B48B1">
      <w:rPr>
        <w:rStyle w:val="PageNumber"/>
        <w:b/>
      </w:rPr>
      <w:t>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611B13" w14:textId="6FC82B41" w:rsidR="00B53AB0" w:rsidRPr="00C91722" w:rsidRDefault="00B53AB0" w:rsidP="00735569">
    <w:pPr>
      <w:pStyle w:val="IPPFooter"/>
    </w:pPr>
    <w:r w:rsidRPr="001E00B1">
      <w:rPr>
        <w:rStyle w:val="PageNumber"/>
        <w:b/>
      </w:rPr>
      <w:t>International Plant Protection Convention</w:t>
    </w:r>
    <w:r>
      <w:rPr>
        <w:rStyle w:val="PageNumber"/>
      </w:rPr>
      <w:tab/>
    </w:r>
    <w:r w:rsidRPr="001E00B1">
      <w:rPr>
        <w:rStyle w:val="PageNumber"/>
        <w:b/>
        <w:bCs/>
      </w:rPr>
      <w:t xml:space="preserve">Page </w:t>
    </w:r>
    <w:r w:rsidRPr="001E00B1">
      <w:rPr>
        <w:rStyle w:val="PageNumber"/>
        <w:b/>
        <w:bCs/>
      </w:rPr>
      <w:fldChar w:fldCharType="begin"/>
    </w:r>
    <w:r w:rsidRPr="001E00B1">
      <w:rPr>
        <w:rStyle w:val="PageNumber"/>
        <w:b/>
        <w:bCs/>
      </w:rPr>
      <w:instrText xml:space="preserve"> PAGE </w:instrText>
    </w:r>
    <w:r w:rsidRPr="001E00B1">
      <w:rPr>
        <w:rStyle w:val="PageNumber"/>
        <w:b/>
        <w:bCs/>
      </w:rPr>
      <w:fldChar w:fldCharType="separate"/>
    </w:r>
    <w:r w:rsidR="00150D39">
      <w:rPr>
        <w:rStyle w:val="PageNumber"/>
        <w:b/>
        <w:bCs/>
        <w:noProof/>
      </w:rPr>
      <w:t>3</w:t>
    </w:r>
    <w:r w:rsidRPr="001E00B1">
      <w:rPr>
        <w:rStyle w:val="PageNumber"/>
        <w:b/>
        <w:bCs/>
      </w:rPr>
      <w:fldChar w:fldCharType="end"/>
    </w:r>
    <w:r w:rsidRPr="001E00B1">
      <w:rPr>
        <w:rStyle w:val="PageNumber"/>
        <w:b/>
        <w:bCs/>
      </w:rPr>
      <w:t xml:space="preserve"> of </w:t>
    </w:r>
    <w:r w:rsidRPr="001E00B1">
      <w:rPr>
        <w:rStyle w:val="PageNumber"/>
        <w:b/>
        <w:bCs/>
      </w:rPr>
      <w:fldChar w:fldCharType="begin"/>
    </w:r>
    <w:r w:rsidRPr="001E00B1">
      <w:rPr>
        <w:rStyle w:val="PageNumber"/>
        <w:b/>
        <w:bCs/>
      </w:rPr>
      <w:instrText xml:space="preserve"> NUMPAGES </w:instrText>
    </w:r>
    <w:r w:rsidRPr="001E00B1">
      <w:rPr>
        <w:rStyle w:val="PageNumber"/>
        <w:b/>
        <w:bCs/>
      </w:rPr>
      <w:fldChar w:fldCharType="separate"/>
    </w:r>
    <w:r w:rsidR="00150D39">
      <w:rPr>
        <w:rStyle w:val="PageNumber"/>
        <w:b/>
        <w:bCs/>
        <w:noProof/>
      </w:rPr>
      <w:t>4</w:t>
    </w:r>
    <w:r w:rsidRPr="001E00B1">
      <w:rPr>
        <w:rStyle w:val="PageNumber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A5F115" w14:textId="1FBA30E1" w:rsidR="00B53AB0" w:rsidRPr="001E00B1" w:rsidRDefault="00B53AB0" w:rsidP="00735569">
    <w:pPr>
      <w:pStyle w:val="IPPFooter"/>
      <w:tabs>
        <w:tab w:val="clear" w:pos="9072"/>
        <w:tab w:val="right" w:pos="9720"/>
      </w:tabs>
      <w:jc w:val="both"/>
      <w:rPr>
        <w:b w:val="0"/>
      </w:rPr>
    </w:pPr>
    <w:r w:rsidRPr="001E00B1">
      <w:t xml:space="preserve">International </w:t>
    </w:r>
    <w:r w:rsidRPr="009B48B1">
      <w:t>P</w:t>
    </w:r>
    <w:r w:rsidRPr="001E00B1">
      <w:rPr>
        <w:rStyle w:val="PageNumber"/>
        <w:b/>
      </w:rPr>
      <w:t>lant Protection Convention</w:t>
    </w:r>
    <w:r w:rsidRPr="001E00B1">
      <w:rPr>
        <w:rStyle w:val="PageNumber"/>
        <w:b/>
      </w:rPr>
      <w:tab/>
    </w:r>
    <w:r w:rsidR="00150D39">
      <w:rPr>
        <w:rStyle w:val="PageNumber"/>
        <w:b/>
      </w:rPr>
      <w:t xml:space="preserve">       </w:t>
    </w:r>
    <w:r w:rsidRPr="001E00B1">
      <w:rPr>
        <w:rStyle w:val="PageNumber"/>
        <w:b/>
        <w:bCs/>
      </w:rPr>
      <w:t xml:space="preserve">Page </w:t>
    </w:r>
    <w:r w:rsidRPr="001E00B1">
      <w:rPr>
        <w:rStyle w:val="PageNumber"/>
        <w:b/>
        <w:bCs/>
      </w:rPr>
      <w:fldChar w:fldCharType="begin"/>
    </w:r>
    <w:r w:rsidRPr="001E00B1">
      <w:rPr>
        <w:rStyle w:val="PageNumber"/>
        <w:b/>
        <w:bCs/>
      </w:rPr>
      <w:instrText xml:space="preserve"> PAGE </w:instrText>
    </w:r>
    <w:r w:rsidRPr="001E00B1">
      <w:rPr>
        <w:rStyle w:val="PageNumber"/>
        <w:b/>
        <w:bCs/>
      </w:rPr>
      <w:fldChar w:fldCharType="separate"/>
    </w:r>
    <w:r w:rsidR="000B293C">
      <w:rPr>
        <w:rStyle w:val="PageNumber"/>
        <w:b/>
        <w:bCs/>
        <w:noProof/>
      </w:rPr>
      <w:t>1</w:t>
    </w:r>
    <w:r w:rsidRPr="001E00B1">
      <w:rPr>
        <w:rStyle w:val="PageNumber"/>
        <w:b/>
        <w:bCs/>
      </w:rPr>
      <w:fldChar w:fldCharType="end"/>
    </w:r>
    <w:r w:rsidRPr="001E00B1">
      <w:rPr>
        <w:rStyle w:val="PageNumber"/>
        <w:b/>
        <w:bCs/>
      </w:rPr>
      <w:t xml:space="preserve"> of </w:t>
    </w:r>
    <w:r w:rsidRPr="001E00B1">
      <w:rPr>
        <w:rStyle w:val="PageNumber"/>
        <w:b/>
        <w:bCs/>
      </w:rPr>
      <w:fldChar w:fldCharType="begin"/>
    </w:r>
    <w:r w:rsidRPr="001E00B1">
      <w:rPr>
        <w:rStyle w:val="PageNumber"/>
        <w:b/>
        <w:bCs/>
      </w:rPr>
      <w:instrText xml:space="preserve"> NUMPAGES </w:instrText>
    </w:r>
    <w:r w:rsidRPr="001E00B1">
      <w:rPr>
        <w:rStyle w:val="PageNumber"/>
        <w:b/>
        <w:bCs/>
      </w:rPr>
      <w:fldChar w:fldCharType="separate"/>
    </w:r>
    <w:r w:rsidR="000B293C">
      <w:rPr>
        <w:rStyle w:val="PageNumber"/>
        <w:b/>
        <w:bCs/>
        <w:noProof/>
      </w:rPr>
      <w:t>4</w:t>
    </w:r>
    <w:r w:rsidRPr="001E00B1">
      <w:rPr>
        <w:rStyle w:val="PageNumber"/>
        <w:b/>
        <w:b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30974" w14:textId="67BC9CDB" w:rsidR="00150D39" w:rsidRPr="009B48B1" w:rsidRDefault="00150D39" w:rsidP="00735569">
    <w:pPr>
      <w:pStyle w:val="IPPFooter"/>
      <w:tabs>
        <w:tab w:val="clear" w:pos="9072"/>
        <w:tab w:val="right" w:pos="9720"/>
      </w:tabs>
      <w:jc w:val="both"/>
      <w:rPr>
        <w:b w:val="0"/>
      </w:rPr>
    </w:pPr>
    <w:r>
      <w:rPr>
        <w:rStyle w:val="PageNumber"/>
        <w:b/>
        <w:bCs/>
      </w:rPr>
      <w:t xml:space="preserve">   </w:t>
    </w:r>
    <w:r w:rsidRPr="009B48B1">
      <w:rPr>
        <w:rStyle w:val="PageNumber"/>
        <w:b/>
        <w:bCs/>
      </w:rPr>
      <w:t xml:space="preserve">Page </w:t>
    </w:r>
    <w:r w:rsidRPr="009B48B1">
      <w:rPr>
        <w:rStyle w:val="PageNumber"/>
        <w:b/>
        <w:bCs/>
      </w:rPr>
      <w:fldChar w:fldCharType="begin"/>
    </w:r>
    <w:r w:rsidRPr="009B48B1">
      <w:rPr>
        <w:rStyle w:val="PageNumber"/>
        <w:b/>
        <w:bCs/>
      </w:rPr>
      <w:instrText xml:space="preserve"> PAGE </w:instrText>
    </w:r>
    <w:r w:rsidRPr="009B48B1">
      <w:rPr>
        <w:rStyle w:val="PageNumber"/>
        <w:b/>
        <w:bCs/>
      </w:rPr>
      <w:fldChar w:fldCharType="separate"/>
    </w:r>
    <w:r w:rsidR="000B293C">
      <w:rPr>
        <w:rStyle w:val="PageNumber"/>
        <w:b/>
        <w:bCs/>
        <w:noProof/>
      </w:rPr>
      <w:t>4</w:t>
    </w:r>
    <w:r w:rsidRPr="009B48B1">
      <w:rPr>
        <w:rStyle w:val="PageNumber"/>
        <w:b/>
        <w:bCs/>
      </w:rPr>
      <w:fldChar w:fldCharType="end"/>
    </w:r>
    <w:r w:rsidRPr="009B48B1">
      <w:rPr>
        <w:rStyle w:val="PageNumber"/>
        <w:b/>
        <w:bCs/>
      </w:rPr>
      <w:t xml:space="preserve"> of </w:t>
    </w:r>
    <w:r w:rsidRPr="009B48B1">
      <w:rPr>
        <w:rStyle w:val="PageNumber"/>
        <w:b/>
        <w:bCs/>
      </w:rPr>
      <w:fldChar w:fldCharType="begin"/>
    </w:r>
    <w:r w:rsidRPr="009B48B1">
      <w:rPr>
        <w:rStyle w:val="PageNumber"/>
        <w:b/>
        <w:bCs/>
      </w:rPr>
      <w:instrText xml:space="preserve"> NUMPAGES </w:instrText>
    </w:r>
    <w:r w:rsidRPr="009B48B1">
      <w:rPr>
        <w:rStyle w:val="PageNumber"/>
        <w:b/>
        <w:bCs/>
      </w:rPr>
      <w:fldChar w:fldCharType="separate"/>
    </w:r>
    <w:r w:rsidR="000B293C">
      <w:rPr>
        <w:rStyle w:val="PageNumber"/>
        <w:b/>
        <w:bCs/>
        <w:noProof/>
      </w:rPr>
      <w:t>4</w:t>
    </w:r>
    <w:r w:rsidRPr="009B48B1">
      <w:rPr>
        <w:rStyle w:val="PageNumber"/>
        <w:b/>
        <w:bCs/>
      </w:rPr>
      <w:fldChar w:fldCharType="end"/>
    </w:r>
    <w:r w:rsidRPr="00150D39">
      <w:rPr>
        <w:bCs/>
        <w:lang w:val="en-GB"/>
      </w:rPr>
      <w:t xml:space="preserve"> </w:t>
    </w:r>
    <w:r>
      <w:rPr>
        <w:bCs/>
        <w:lang w:val="en-GB"/>
      </w:rPr>
      <w:t xml:space="preserve">                                                                                                                                                                                      </w:t>
    </w:r>
    <w:r w:rsidRPr="00150D39">
      <w:rPr>
        <w:bCs/>
        <w:lang w:val="en-GB"/>
      </w:rPr>
      <w:t>International Plant Protection Convention</w:t>
    </w:r>
    <w:r w:rsidRPr="009B48B1">
      <w:rPr>
        <w:rStyle w:val="PageNumber"/>
        <w:b/>
        <w:bCs/>
      </w:rPr>
      <w:tab/>
    </w:r>
    <w:r>
      <w:rPr>
        <w:rStyle w:val="PageNumber"/>
        <w:b/>
        <w:bCs/>
      </w:rPr>
      <w:t xml:space="preserve">                                        </w:t>
    </w:r>
    <w:r>
      <w:rPr>
        <w:rStyle w:val="PageNumber"/>
        <w:b/>
        <w:bCs/>
      </w:rPr>
      <w:tab/>
    </w:r>
    <w:r>
      <w:rPr>
        <w:rStyle w:val="PageNumber"/>
        <w:b/>
        <w:b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46684" w14:textId="13A6849B" w:rsidR="00150D39" w:rsidRPr="001E00B1" w:rsidRDefault="00150D39" w:rsidP="00150D39">
    <w:pPr>
      <w:pStyle w:val="IPPFooter"/>
      <w:tabs>
        <w:tab w:val="clear" w:pos="9072"/>
        <w:tab w:val="right" w:pos="9720"/>
      </w:tabs>
      <w:jc w:val="both"/>
      <w:rPr>
        <w:b w:val="0"/>
      </w:rPr>
    </w:pPr>
    <w:r w:rsidRPr="001E00B1">
      <w:t xml:space="preserve">International </w:t>
    </w:r>
    <w:r w:rsidRPr="009B48B1">
      <w:t>P</w:t>
    </w:r>
    <w:r w:rsidRPr="001E00B1">
      <w:rPr>
        <w:rStyle w:val="PageNumber"/>
        <w:b/>
      </w:rPr>
      <w:t>lant Protection Convention</w:t>
    </w:r>
    <w:r>
      <w:rPr>
        <w:rStyle w:val="PageNumber"/>
        <w:b/>
      </w:rPr>
      <w:t xml:space="preserve">                                                                                                                                                                                              </w:t>
    </w:r>
    <w:r w:rsidRPr="001E00B1">
      <w:rPr>
        <w:rStyle w:val="PageNumber"/>
        <w:b/>
        <w:bCs/>
      </w:rPr>
      <w:t xml:space="preserve">Page </w:t>
    </w:r>
    <w:r w:rsidRPr="001E00B1">
      <w:rPr>
        <w:rStyle w:val="PageNumber"/>
        <w:b/>
        <w:bCs/>
      </w:rPr>
      <w:fldChar w:fldCharType="begin"/>
    </w:r>
    <w:r w:rsidRPr="001E00B1">
      <w:rPr>
        <w:rStyle w:val="PageNumber"/>
        <w:b/>
        <w:bCs/>
      </w:rPr>
      <w:instrText xml:space="preserve"> PAGE </w:instrText>
    </w:r>
    <w:r w:rsidRPr="001E00B1">
      <w:rPr>
        <w:rStyle w:val="PageNumber"/>
        <w:b/>
        <w:bCs/>
      </w:rPr>
      <w:fldChar w:fldCharType="separate"/>
    </w:r>
    <w:r w:rsidR="000B293C">
      <w:rPr>
        <w:rStyle w:val="PageNumber"/>
        <w:b/>
        <w:bCs/>
        <w:noProof/>
      </w:rPr>
      <w:t>3</w:t>
    </w:r>
    <w:r w:rsidRPr="001E00B1">
      <w:rPr>
        <w:rStyle w:val="PageNumber"/>
        <w:b/>
        <w:bCs/>
      </w:rPr>
      <w:fldChar w:fldCharType="end"/>
    </w:r>
    <w:r w:rsidRPr="001E00B1">
      <w:rPr>
        <w:rStyle w:val="PageNumber"/>
        <w:b/>
        <w:bCs/>
      </w:rPr>
      <w:t xml:space="preserve"> of </w:t>
    </w:r>
    <w:r w:rsidRPr="001E00B1">
      <w:rPr>
        <w:rStyle w:val="PageNumber"/>
        <w:b/>
        <w:bCs/>
      </w:rPr>
      <w:fldChar w:fldCharType="begin"/>
    </w:r>
    <w:r w:rsidRPr="001E00B1">
      <w:rPr>
        <w:rStyle w:val="PageNumber"/>
        <w:b/>
        <w:bCs/>
      </w:rPr>
      <w:instrText xml:space="preserve"> NUMPAGES </w:instrText>
    </w:r>
    <w:r w:rsidRPr="001E00B1">
      <w:rPr>
        <w:rStyle w:val="PageNumber"/>
        <w:b/>
        <w:bCs/>
      </w:rPr>
      <w:fldChar w:fldCharType="separate"/>
    </w:r>
    <w:r w:rsidR="000B293C">
      <w:rPr>
        <w:rStyle w:val="PageNumber"/>
        <w:b/>
        <w:bCs/>
        <w:noProof/>
      </w:rPr>
      <w:t>4</w:t>
    </w:r>
    <w:r w:rsidRPr="001E00B1">
      <w:rPr>
        <w:rStyle w:val="PageNumber"/>
        <w:b/>
        <w:bCs/>
      </w:rPr>
      <w:fldChar w:fldCharType="end"/>
    </w:r>
  </w:p>
  <w:p w14:paraId="07A16222" w14:textId="1999107D" w:rsidR="00150D39" w:rsidRPr="001E00B1" w:rsidRDefault="00150D39" w:rsidP="00735569">
    <w:pPr>
      <w:pStyle w:val="IPPFooter"/>
      <w:tabs>
        <w:tab w:val="clear" w:pos="9072"/>
        <w:tab w:val="right" w:pos="9720"/>
      </w:tabs>
      <w:jc w:val="both"/>
      <w:rPr>
        <w:b w:val="0"/>
      </w:rPr>
    </w:pPr>
    <w:r w:rsidRPr="001E00B1">
      <w:rPr>
        <w:rStyle w:val="PageNumber"/>
        <w:b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861069" w14:textId="77777777" w:rsidR="006902B2" w:rsidRDefault="006902B2" w:rsidP="00287D63">
      <w:r>
        <w:separator/>
      </w:r>
    </w:p>
  </w:footnote>
  <w:footnote w:type="continuationSeparator" w:id="0">
    <w:p w14:paraId="0FDD35BE" w14:textId="77777777" w:rsidR="006902B2" w:rsidRDefault="006902B2" w:rsidP="00287D63">
      <w:r>
        <w:continuationSeparator/>
      </w:r>
    </w:p>
  </w:footnote>
  <w:footnote w:id="1">
    <w:p w14:paraId="0CA5D819" w14:textId="727081DE" w:rsidR="00E80A91" w:rsidRDefault="00E80A9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E80A91">
        <w:t>2022-07 TPDP Virtual Meeting Report</w:t>
      </w:r>
      <w:r>
        <w:t xml:space="preserve">: </w:t>
      </w:r>
      <w:hyperlink r:id="rId1" w:history="1">
        <w:r w:rsidRPr="0079427B">
          <w:rPr>
            <w:rStyle w:val="Hyperlink"/>
          </w:rPr>
          <w:t>https://www.ippc.int/en/publications/91599/</w:t>
        </w:r>
      </w:hyperlink>
    </w:p>
  </w:footnote>
  <w:footnote w:id="2">
    <w:p w14:paraId="005F8AAD" w14:textId="77777777" w:rsidR="00DC148E" w:rsidRDefault="00DC148E" w:rsidP="00DC148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EA40EC">
        <w:t>2022-07 Report of the Standards Committee Virtual Focused Meeting</w:t>
      </w:r>
      <w:r>
        <w:t xml:space="preserve">: </w:t>
      </w:r>
      <w:hyperlink r:id="rId2" w:history="1">
        <w:r w:rsidRPr="0079427B">
          <w:rPr>
            <w:rStyle w:val="Hyperlink"/>
          </w:rPr>
          <w:t>https://www.ippc.int/en/publications/91450/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2A189" w14:textId="49A6DEC8" w:rsidR="00150D39" w:rsidRPr="00735569" w:rsidRDefault="005E6D7C" w:rsidP="00150D39">
    <w:pPr>
      <w:pStyle w:val="IPPHeaderlandscape"/>
    </w:pPr>
    <w:r>
      <w:t>11</w:t>
    </w:r>
    <w:r w:rsidR="00150D39" w:rsidRPr="00150D39">
      <w:t>_TPDP_2022_Oct_Nov</w:t>
    </w:r>
    <w:r w:rsidR="00150D39">
      <w:t xml:space="preserve"> (7.2)                                                          </w:t>
    </w:r>
    <w:r w:rsidR="007F2861">
      <w:t xml:space="preserve">  </w:t>
    </w:r>
    <w:r w:rsidR="00150D39" w:rsidRPr="00150D39">
      <w:t>Revi</w:t>
    </w:r>
    <w:r w:rsidR="007F2861">
      <w:t>ew</w:t>
    </w:r>
    <w:r w:rsidR="00150D39" w:rsidRPr="00150D39">
      <w:t xml:space="preserve"> of draft DPs in the work programme                                                          </w:t>
    </w:r>
    <w:r w:rsidR="00150D39"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363B7069" w14:textId="271D989E" w:rsidR="00B53AB0" w:rsidRPr="004A3601" w:rsidRDefault="00B53AB0" w:rsidP="004A3601">
    <w:pPr>
      <w:pStyle w:val="Head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CC9EF" w14:textId="38EE0DBF" w:rsidR="00150D39" w:rsidRPr="00150D39" w:rsidRDefault="00150D39" w:rsidP="00150D39">
    <w:pPr>
      <w:pStyle w:val="IPPHeaderlandscape"/>
    </w:pPr>
    <w:r w:rsidRPr="00150D39">
      <w:drawing>
        <wp:anchor distT="0" distB="0" distL="114300" distR="114300" simplePos="0" relativeHeight="251662336" behindDoc="0" locked="0" layoutInCell="1" allowOverlap="1" wp14:anchorId="2BA4473A" wp14:editId="584D4F8A">
          <wp:simplePos x="0" y="0"/>
          <wp:positionH relativeFrom="margin">
            <wp:posOffset>8890</wp:posOffset>
          </wp:positionH>
          <wp:positionV relativeFrom="margin">
            <wp:posOffset>-444500</wp:posOffset>
          </wp:positionV>
          <wp:extent cx="647065" cy="333375"/>
          <wp:effectExtent l="0" t="0" r="635" b="9525"/>
          <wp:wrapSquare wrapText="bothSides"/>
          <wp:docPr id="7" name="Picture 7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150D39">
      <w:drawing>
        <wp:anchor distT="0" distB="0" distL="114300" distR="114300" simplePos="0" relativeHeight="251663360" behindDoc="0" locked="0" layoutInCell="1" allowOverlap="0" wp14:anchorId="28F14850" wp14:editId="4B6FDD1C">
          <wp:simplePos x="0" y="0"/>
          <wp:positionH relativeFrom="page">
            <wp:posOffset>3175</wp:posOffset>
          </wp:positionH>
          <wp:positionV relativeFrom="paragraph">
            <wp:posOffset>-557473</wp:posOffset>
          </wp:positionV>
          <wp:extent cx="7555925" cy="463550"/>
          <wp:effectExtent l="0" t="0" r="698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925" cy="463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50D39">
      <w:t xml:space="preserve">International Plant Protection Convention                                                 </w:t>
    </w:r>
    <w:r>
      <w:t>XX_</w:t>
    </w:r>
    <w:r w:rsidRPr="00150D39">
      <w:rPr>
        <w:lang w:val="en-GB"/>
      </w:rPr>
      <w:t>TPDP_2022_Oct_Nov</w:t>
    </w:r>
  </w:p>
  <w:p w14:paraId="1ABB19B4" w14:textId="512CA915" w:rsidR="00B53AB0" w:rsidRPr="004A3601" w:rsidRDefault="00150D39" w:rsidP="00150D39">
    <w:pPr>
      <w:pStyle w:val="IPPHeaderlandscape"/>
    </w:pPr>
    <w:r w:rsidRPr="00150D39">
      <w:rPr>
        <w:i/>
        <w:lang w:val="en-GB"/>
      </w:rPr>
      <w:t xml:space="preserve">Revision of draft DPs in the work programme                                            </w:t>
    </w:r>
    <w:r>
      <w:rPr>
        <w:i/>
        <w:lang w:val="en-GB"/>
      </w:rPr>
      <w:t xml:space="preserve">              </w:t>
    </w:r>
    <w:r w:rsidRPr="00150D39">
      <w:rPr>
        <w:i/>
        <w:lang w:val="en-GB"/>
      </w:rPr>
      <w:t xml:space="preserve">Agenda item: </w:t>
    </w:r>
    <w:r>
      <w:rPr>
        <w:i/>
        <w:lang w:val="en-GB"/>
      </w:rPr>
      <w:t>7</w:t>
    </w:r>
    <w:r w:rsidRPr="00150D39">
      <w:rPr>
        <w:i/>
        <w:lang w:val="en-GB"/>
      </w:rPr>
      <w:t>.</w:t>
    </w:r>
    <w:r>
      <w:rPr>
        <w:i/>
        <w:lang w:val="en-GB"/>
      </w:rPr>
      <w:t>2</w:t>
    </w:r>
    <w:r w:rsidRPr="00150D39">
      <w:rPr>
        <w:i/>
        <w:lang w:val="en-GB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1B0F5" w14:textId="2CE36D94" w:rsidR="00A54143" w:rsidRPr="007E205D" w:rsidRDefault="00A54143" w:rsidP="00A54143">
    <w:pPr>
      <w:pStyle w:val="IPPHeader"/>
      <w:spacing w:after="0"/>
    </w:pPr>
    <w:bookmarkStart w:id="1" w:name="_Hlk70409045"/>
    <w:bookmarkStart w:id="2" w:name="_Hlk70409046"/>
    <w:bookmarkStart w:id="3" w:name="_Hlk70516902"/>
    <w:bookmarkStart w:id="4" w:name="_Hlk70516903"/>
    <w:r>
      <w:rPr>
        <w:noProof/>
      </w:rPr>
      <w:drawing>
        <wp:anchor distT="0" distB="0" distL="114300" distR="114300" simplePos="0" relativeHeight="251659264" behindDoc="0" locked="0" layoutInCell="1" allowOverlap="1" wp14:anchorId="324CBDCC" wp14:editId="6637A4C9">
          <wp:simplePos x="0" y="0"/>
          <wp:positionH relativeFrom="margin">
            <wp:posOffset>20613</wp:posOffset>
          </wp:positionH>
          <wp:positionV relativeFrom="margin">
            <wp:posOffset>-538284</wp:posOffset>
          </wp:positionV>
          <wp:extent cx="647065" cy="333375"/>
          <wp:effectExtent l="0" t="0" r="635" b="9525"/>
          <wp:wrapSquare wrapText="bothSides"/>
          <wp:docPr id="6" name="Picture 6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0" wp14:anchorId="14970078" wp14:editId="7FF9BF1A">
          <wp:simplePos x="0" y="0"/>
          <wp:positionH relativeFrom="page">
            <wp:posOffset>3175</wp:posOffset>
          </wp:positionH>
          <wp:positionV relativeFrom="paragraph">
            <wp:posOffset>-557473</wp:posOffset>
          </wp:positionV>
          <wp:extent cx="7555925" cy="463550"/>
          <wp:effectExtent l="0" t="0" r="698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925" cy="463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E6905"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</w:r>
    <w:r w:rsidR="005E6D7C">
      <w:t>11</w:t>
    </w:r>
    <w:r>
      <w:t>_TPDP_2022_Oct_Nov</w:t>
    </w:r>
  </w:p>
  <w:p w14:paraId="212B3F8D" w14:textId="5410994A" w:rsidR="00B53AB0" w:rsidRPr="00735569" w:rsidRDefault="00EA40EC" w:rsidP="00A54143">
    <w:pPr>
      <w:pStyle w:val="IPPHeader"/>
    </w:pPr>
    <w:r w:rsidRPr="00EA40EC">
      <w:rPr>
        <w:rFonts w:eastAsia="Times" w:cs="Arial"/>
        <w:bCs/>
        <w:i/>
        <w:szCs w:val="18"/>
        <w:lang w:val="en-GB"/>
      </w:rPr>
      <w:t>Review of draft DPs in the work programme</w:t>
    </w:r>
    <w:r w:rsidR="00A54143" w:rsidRPr="007E205D">
      <w:rPr>
        <w:i/>
      </w:rPr>
      <w:tab/>
      <w:t xml:space="preserve">Agenda item: </w:t>
    </w:r>
    <w:r>
      <w:rPr>
        <w:i/>
      </w:rPr>
      <w:t>7.2</w:t>
    </w:r>
    <w:bookmarkEnd w:id="1"/>
    <w:bookmarkEnd w:id="2"/>
    <w:bookmarkEnd w:id="3"/>
    <w:bookmarkEnd w:id="4"/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035F17" w14:textId="1D2CB1FC" w:rsidR="00150D39" w:rsidRPr="004A3601" w:rsidRDefault="00CC367B" w:rsidP="00CC367B">
    <w:pPr>
      <w:pStyle w:val="IPPHeaderlandscape"/>
    </w:pPr>
    <w:r>
      <w:t>11</w:t>
    </w:r>
    <w:r w:rsidR="00150D39" w:rsidRPr="00150D39">
      <w:t>_TPDP_2022_Oct_Nov</w:t>
    </w:r>
    <w:r w:rsidR="00150D39">
      <w:t xml:space="preserve"> (7.2)                                                                                                                                                            </w:t>
    </w:r>
    <w:r w:rsidR="00150D39" w:rsidRPr="00150D39">
      <w:t xml:space="preserve">Revision of draft DPs in the work programme                                                          </w:t>
    </w:r>
    <w:r w:rsidR="00150D39"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D73A5" w14:textId="418F2C99" w:rsidR="00A54143" w:rsidRPr="009E6AF9" w:rsidRDefault="00150D39" w:rsidP="00A54143">
    <w:pPr>
      <w:pStyle w:val="IPPHeader"/>
    </w:pPr>
    <w:r>
      <w:t xml:space="preserve">Annex 1                                                                                                                                                                                                    Review of draft DPs in the work </w:t>
    </w:r>
    <w:proofErr w:type="spellStart"/>
    <w:r>
      <w:t>programme</w:t>
    </w:r>
    <w:proofErr w:type="spellEnd"/>
    <w:r w:rsidR="00A54143">
      <w:ptab w:relativeTo="margin" w:alignment="right" w:leader="none"/>
    </w:r>
  </w:p>
  <w:p w14:paraId="133FF510" w14:textId="6962149B" w:rsidR="00B53AB0" w:rsidRPr="00A54143" w:rsidRDefault="00B53AB0" w:rsidP="00A54143">
    <w:pPr>
      <w:pStyle w:val="Header"/>
      <w:rPr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2AEE7" w14:textId="2E1F6C8A" w:rsidR="00B53AB0" w:rsidRPr="009E6AF9" w:rsidRDefault="00150D39" w:rsidP="001E00B1">
    <w:pPr>
      <w:pStyle w:val="IPPHeader"/>
    </w:pPr>
    <w:r w:rsidRPr="00150D39">
      <w:t>Revi</w:t>
    </w:r>
    <w:r w:rsidR="007F2861">
      <w:t>ew</w:t>
    </w:r>
    <w:r w:rsidRPr="00150D39">
      <w:t xml:space="preserve"> of draft DPs in the work </w:t>
    </w:r>
    <w:proofErr w:type="spellStart"/>
    <w:r w:rsidRPr="00150D39">
      <w:t>programme</w:t>
    </w:r>
    <w:proofErr w:type="spellEnd"/>
    <w:r w:rsidRPr="00150D39">
      <w:t xml:space="preserve">                                                                                                                                                           </w:t>
    </w:r>
    <w:r w:rsidR="007F2861">
      <w:t xml:space="preserve">  </w:t>
    </w:r>
    <w:r w:rsidRPr="00150D39">
      <w:t xml:space="preserve"> </w:t>
    </w:r>
    <w:r w:rsidR="00CC367B">
      <w:t>11</w:t>
    </w:r>
    <w:r w:rsidRPr="00150D39">
      <w:t xml:space="preserve">_TPDP_2022_Oct_Nov </w:t>
    </w:r>
    <w:r>
      <w:t>(7.2)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7ECA30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C87363"/>
    <w:multiLevelType w:val="hybridMultilevel"/>
    <w:tmpl w:val="DDAA82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C0A6C"/>
    <w:multiLevelType w:val="multilevel"/>
    <w:tmpl w:val="06E871E4"/>
    <w:numStyleLink w:val="IPPParagraphnumberedlist"/>
  </w:abstractNum>
  <w:abstractNum w:abstractNumId="4" w15:restartNumberingAfterBreak="0">
    <w:nsid w:val="09326251"/>
    <w:multiLevelType w:val="hybridMultilevel"/>
    <w:tmpl w:val="B3566CFE"/>
    <w:lvl w:ilvl="0" w:tplc="C44418A8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5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84144"/>
    <w:multiLevelType w:val="hybridMultilevel"/>
    <w:tmpl w:val="00066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3516A"/>
    <w:multiLevelType w:val="hybridMultilevel"/>
    <w:tmpl w:val="7F46112C"/>
    <w:lvl w:ilvl="0" w:tplc="0A62C6D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42413"/>
    <w:multiLevelType w:val="hybridMultilevel"/>
    <w:tmpl w:val="64269970"/>
    <w:lvl w:ilvl="0" w:tplc="E45C4DE4">
      <w:start w:val="2018"/>
      <w:numFmt w:val="bullet"/>
      <w:lvlText w:val="-"/>
      <w:lvlJc w:val="left"/>
      <w:pPr>
        <w:ind w:left="90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ADE40F1"/>
    <w:multiLevelType w:val="hybridMultilevel"/>
    <w:tmpl w:val="41BA0C1C"/>
    <w:lvl w:ilvl="0" w:tplc="E45C4DE4">
      <w:start w:val="2018"/>
      <w:numFmt w:val="bullet"/>
      <w:lvlText w:val="-"/>
      <w:lvlJc w:val="left"/>
      <w:pPr>
        <w:ind w:left="450" w:hanging="360"/>
      </w:pPr>
      <w:rPr>
        <w:rFonts w:ascii="Arial" w:eastAsiaTheme="minorEastAsia" w:hAnsi="Arial" w:cs="Aria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1" w15:restartNumberingAfterBreak="0">
    <w:nsid w:val="2C992785"/>
    <w:multiLevelType w:val="multilevel"/>
    <w:tmpl w:val="72BCF3EC"/>
    <w:styleLink w:val="WesternSequentialList"/>
    <w:lvl w:ilvl="0">
      <w:start w:val="1"/>
      <w:numFmt w:val="decimal"/>
      <w:pStyle w:val="SequentialList"/>
      <w:lvlText w:val="%1)"/>
      <w:lvlJc w:val="left"/>
      <w:pPr>
        <w:ind w:left="357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77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797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60" w:firstLine="0"/>
      </w:pPr>
      <w:rPr>
        <w:rFonts w:hint="default"/>
      </w:rPr>
    </w:lvl>
    <w:lvl w:ilvl="6">
      <w:start w:val="1"/>
      <w:numFmt w:val="lowerRoman"/>
      <w:lvlText w:val="%7)"/>
      <w:lvlJc w:val="left"/>
      <w:pPr>
        <w:ind w:left="2517" w:firstLine="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238"/>
        </w:tabs>
        <w:ind w:left="3238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ind w:left="3595" w:firstLine="0"/>
      </w:pPr>
      <w:rPr>
        <w:rFonts w:hint="default"/>
      </w:rPr>
    </w:lvl>
  </w:abstractNum>
  <w:abstractNum w:abstractNumId="12" w15:restartNumberingAfterBreak="0">
    <w:nsid w:val="30141EAC"/>
    <w:multiLevelType w:val="hybridMultilevel"/>
    <w:tmpl w:val="0A805074"/>
    <w:lvl w:ilvl="0" w:tplc="D1C4FCA8">
      <w:start w:val="1"/>
      <w:numFmt w:val="lowerLetter"/>
      <w:pStyle w:val="IPPNumberedListAlpha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AF544A"/>
    <w:multiLevelType w:val="hybridMultilevel"/>
    <w:tmpl w:val="3A3C9CBC"/>
    <w:styleLink w:val="IPPParagraphnumberedlist1"/>
    <w:lvl w:ilvl="0" w:tplc="FFFFFFFF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5" w15:restartNumberingAfterBreak="0">
    <w:nsid w:val="372A01CC"/>
    <w:multiLevelType w:val="hybridMultilevel"/>
    <w:tmpl w:val="976A6DA2"/>
    <w:lvl w:ilvl="0" w:tplc="E45C4DE4">
      <w:start w:val="2018"/>
      <w:numFmt w:val="bullet"/>
      <w:lvlText w:val="-"/>
      <w:lvlJc w:val="left"/>
      <w:pPr>
        <w:ind w:left="697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16" w15:restartNumberingAfterBreak="0">
    <w:nsid w:val="37AA2B72"/>
    <w:multiLevelType w:val="hybridMultilevel"/>
    <w:tmpl w:val="BF4E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B611EE"/>
    <w:multiLevelType w:val="hybridMultilevel"/>
    <w:tmpl w:val="716CA4AA"/>
    <w:lvl w:ilvl="0" w:tplc="96C0C2D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89764A"/>
    <w:multiLevelType w:val="hybridMultilevel"/>
    <w:tmpl w:val="4D46DC54"/>
    <w:lvl w:ilvl="0" w:tplc="FD0C6CA8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20" w15:restartNumberingAfterBreak="0">
    <w:nsid w:val="3EF510CA"/>
    <w:multiLevelType w:val="hybridMultilevel"/>
    <w:tmpl w:val="75A85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4C2B19"/>
    <w:multiLevelType w:val="hybridMultilevel"/>
    <w:tmpl w:val="CEDA16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084545"/>
    <w:multiLevelType w:val="hybridMultilevel"/>
    <w:tmpl w:val="7814F33A"/>
    <w:lvl w:ilvl="0" w:tplc="E45C4DE4">
      <w:start w:val="2018"/>
      <w:numFmt w:val="bullet"/>
      <w:lvlText w:val="-"/>
      <w:lvlJc w:val="left"/>
      <w:pPr>
        <w:ind w:left="450" w:hanging="360"/>
      </w:pPr>
      <w:rPr>
        <w:rFonts w:ascii="Arial" w:eastAsiaTheme="minorEastAsia" w:hAnsi="Arial" w:cs="Aria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23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303AC9"/>
    <w:multiLevelType w:val="hybridMultilevel"/>
    <w:tmpl w:val="1CA8C6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87739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" w15:restartNumberingAfterBreak="0">
    <w:nsid w:val="569D7CDE"/>
    <w:multiLevelType w:val="multilevel"/>
    <w:tmpl w:val="06E871E4"/>
    <w:styleLink w:val="IPPList11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28" w15:restartNumberingAfterBreak="0">
    <w:nsid w:val="5A3A2D33"/>
    <w:multiLevelType w:val="hybridMultilevel"/>
    <w:tmpl w:val="712E72C4"/>
    <w:lvl w:ilvl="0" w:tplc="E45C4DE4">
      <w:start w:val="201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CA3141"/>
    <w:multiLevelType w:val="hybridMultilevel"/>
    <w:tmpl w:val="90602960"/>
    <w:lvl w:ilvl="0" w:tplc="51488C6C">
      <w:start w:val="1"/>
      <w:numFmt w:val="bullet"/>
      <w:lvlText w:val="-"/>
      <w:lvlJc w:val="left"/>
      <w:pPr>
        <w:ind w:left="720" w:hanging="360"/>
      </w:pPr>
      <w:rPr>
        <w:rFonts w:ascii="Times New Roman" w:eastAsia="Times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0E47BA"/>
    <w:multiLevelType w:val="hybridMultilevel"/>
    <w:tmpl w:val="B31CEB24"/>
    <w:lvl w:ilvl="0" w:tplc="A904A2FE">
      <w:start w:val="1"/>
      <w:numFmt w:val="bullet"/>
      <w:pStyle w:val="IPSBullet1La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6E0E2A">
      <w:start w:val="1"/>
      <w:numFmt w:val="bullet"/>
      <w:pStyle w:val="IPSBullet2Las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B91A1C"/>
    <w:multiLevelType w:val="hybridMultilevel"/>
    <w:tmpl w:val="CB90E852"/>
    <w:lvl w:ilvl="0" w:tplc="9880EF82">
      <w:start w:val="1"/>
      <w:numFmt w:val="bullet"/>
      <w:lvlText w:val="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alibri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alibri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9533F3"/>
    <w:multiLevelType w:val="multilevel"/>
    <w:tmpl w:val="571AEA12"/>
    <w:styleLink w:val="IPPList1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33" w15:restartNumberingAfterBreak="0">
    <w:nsid w:val="5FFA4880"/>
    <w:multiLevelType w:val="multilevel"/>
    <w:tmpl w:val="BDAC11B6"/>
    <w:lvl w:ilvl="0">
      <w:start w:val="1"/>
      <w:numFmt w:val="decimal"/>
      <w:pStyle w:val="NewPara"/>
      <w:lvlText w:val="%1."/>
      <w:lvlJc w:val="left"/>
      <w:pPr>
        <w:ind w:left="90" w:firstLine="0"/>
      </w:pPr>
      <w:rPr>
        <w:rFonts w:ascii="Times New Roman" w:hAnsi="Times New Roman" w:cs="Akhbar MT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720" w:firstLine="0"/>
      </w:pPr>
    </w:lvl>
    <w:lvl w:ilvl="2">
      <w:start w:val="1"/>
      <w:numFmt w:val="lowerRoman"/>
      <w:lvlText w:val="%3."/>
      <w:lvlJc w:val="right"/>
      <w:pPr>
        <w:ind w:left="1620" w:firstLine="0"/>
      </w:pPr>
    </w:lvl>
    <w:lvl w:ilvl="3">
      <w:start w:val="1"/>
      <w:numFmt w:val="decimal"/>
      <w:lvlText w:val="%4."/>
      <w:lvlJc w:val="left"/>
      <w:pPr>
        <w:ind w:left="2160" w:firstLine="0"/>
      </w:pPr>
    </w:lvl>
    <w:lvl w:ilvl="4">
      <w:start w:val="1"/>
      <w:numFmt w:val="lowerLetter"/>
      <w:lvlText w:val="%5."/>
      <w:lvlJc w:val="left"/>
      <w:pPr>
        <w:ind w:left="2880" w:firstLine="0"/>
      </w:pPr>
    </w:lvl>
    <w:lvl w:ilvl="5">
      <w:start w:val="1"/>
      <w:numFmt w:val="lowerRoman"/>
      <w:lvlText w:val="%6."/>
      <w:lvlJc w:val="right"/>
      <w:pPr>
        <w:ind w:left="3780" w:firstLine="0"/>
      </w:pPr>
    </w:lvl>
    <w:lvl w:ilvl="6" w:tentative="1">
      <w:start w:val="1"/>
      <w:numFmt w:val="decimal"/>
      <w:lvlText w:val="%7."/>
      <w:lvlJc w:val="left"/>
      <w:pPr>
        <w:ind w:left="4320" w:firstLine="0"/>
      </w:pPr>
    </w:lvl>
    <w:lvl w:ilvl="7" w:tentative="1">
      <w:start w:val="1"/>
      <w:numFmt w:val="lowerLetter"/>
      <w:lvlText w:val="%8."/>
      <w:lvlJc w:val="left"/>
      <w:pPr>
        <w:ind w:left="5040" w:firstLine="0"/>
      </w:pPr>
    </w:lvl>
    <w:lvl w:ilvl="8" w:tentative="1">
      <w:start w:val="1"/>
      <w:numFmt w:val="lowerRoman"/>
      <w:lvlText w:val="%9."/>
      <w:lvlJc w:val="right"/>
      <w:pPr>
        <w:ind w:left="5940" w:firstLine="0"/>
      </w:pPr>
    </w:lvl>
  </w:abstractNum>
  <w:abstractNum w:abstractNumId="34" w15:restartNumberingAfterBreak="0">
    <w:nsid w:val="618D1EC7"/>
    <w:multiLevelType w:val="hybridMultilevel"/>
    <w:tmpl w:val="BEDC83A6"/>
    <w:lvl w:ilvl="0" w:tplc="855A5456">
      <w:start w:val="1"/>
      <w:numFmt w:val="lowerRoman"/>
      <w:pStyle w:val="IPPNumberedListAlpha2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37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844BEC"/>
    <w:multiLevelType w:val="hybridMultilevel"/>
    <w:tmpl w:val="DC0EA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E4175B"/>
    <w:multiLevelType w:val="hybridMultilevel"/>
    <w:tmpl w:val="62B2A9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233F32"/>
    <w:multiLevelType w:val="hybridMultilevel"/>
    <w:tmpl w:val="DB46A0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0"/>
  </w:num>
  <w:num w:numId="2">
    <w:abstractNumId w:val="25"/>
  </w:num>
  <w:num w:numId="3">
    <w:abstractNumId w:val="35"/>
  </w:num>
  <w:num w:numId="4">
    <w:abstractNumId w:val="5"/>
  </w:num>
  <w:num w:numId="5">
    <w:abstractNumId w:val="18"/>
  </w:num>
  <w:num w:numId="6">
    <w:abstractNumId w:val="41"/>
  </w:num>
  <w:num w:numId="7">
    <w:abstractNumId w:val="2"/>
  </w:num>
  <w:num w:numId="8">
    <w:abstractNumId w:val="32"/>
  </w:num>
  <w:num w:numId="9">
    <w:abstractNumId w:val="14"/>
  </w:num>
  <w:num w:numId="10">
    <w:abstractNumId w:val="26"/>
  </w:num>
  <w:num w:numId="11">
    <w:abstractNumId w:val="12"/>
  </w:num>
  <w:num w:numId="12">
    <w:abstractNumId w:val="34"/>
  </w:num>
  <w:num w:numId="13">
    <w:abstractNumId w:val="36"/>
  </w:num>
  <w:num w:numId="14">
    <w:abstractNumId w:val="13"/>
  </w:num>
  <w:num w:numId="15">
    <w:abstractNumId w:val="27"/>
  </w:num>
  <w:num w:numId="16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30"/>
  </w:num>
  <w:num w:numId="18">
    <w:abstractNumId w:val="33"/>
  </w:num>
  <w:num w:numId="19">
    <w:abstractNumId w:val="0"/>
  </w:num>
  <w:num w:numId="20">
    <w:abstractNumId w:val="11"/>
  </w:num>
  <w:num w:numId="21">
    <w:abstractNumId w:val="3"/>
  </w:num>
  <w:num w:numId="22">
    <w:abstractNumId w:val="8"/>
  </w:num>
  <w:num w:numId="23">
    <w:abstractNumId w:val="23"/>
  </w:num>
  <w:num w:numId="24">
    <w:abstractNumId w:val="17"/>
  </w:num>
  <w:num w:numId="25">
    <w:abstractNumId w:val="39"/>
  </w:num>
  <w:num w:numId="26">
    <w:abstractNumId w:val="38"/>
  </w:num>
  <w:num w:numId="27">
    <w:abstractNumId w:val="20"/>
  </w:num>
  <w:num w:numId="28">
    <w:abstractNumId w:val="15"/>
  </w:num>
  <w:num w:numId="29">
    <w:abstractNumId w:val="21"/>
  </w:num>
  <w:num w:numId="30">
    <w:abstractNumId w:val="16"/>
  </w:num>
  <w:num w:numId="31">
    <w:abstractNumId w:val="1"/>
  </w:num>
  <w:num w:numId="32">
    <w:abstractNumId w:val="24"/>
  </w:num>
  <w:num w:numId="33">
    <w:abstractNumId w:val="6"/>
  </w:num>
  <w:num w:numId="34">
    <w:abstractNumId w:val="37"/>
  </w:num>
  <w:num w:numId="35">
    <w:abstractNumId w:val="4"/>
  </w:num>
  <w:num w:numId="36">
    <w:abstractNumId w:val="19"/>
  </w:num>
  <w:num w:numId="37">
    <w:abstractNumId w:val="28"/>
  </w:num>
  <w:num w:numId="38">
    <w:abstractNumId w:val="22"/>
  </w:num>
  <w:num w:numId="39">
    <w:abstractNumId w:val="10"/>
  </w:num>
  <w:num w:numId="40">
    <w:abstractNumId w:val="9"/>
  </w:num>
  <w:num w:numId="41">
    <w:abstractNumId w:val="29"/>
  </w:num>
  <w:num w:numId="42">
    <w:abstractNumId w:val="31"/>
  </w:num>
  <w:num w:numId="43">
    <w:abstractNumId w:val="2"/>
    <w:lvlOverride w:ilvl="0">
      <w:startOverride w:val="1"/>
    </w:lvlOverride>
  </w:num>
  <w:num w:numId="44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fr-B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NZ" w:vendorID="64" w:dllVersion="131078" w:nlCheck="1" w:checkStyle="1"/>
  <w:activeWritingStyle w:appName="MSWord" w:lang="es-AR" w:vendorID="64" w:dllVersion="131078" w:nlCheck="1" w:checkStyle="0"/>
  <w:proofState w:spelling="clean" w:grammar="clean"/>
  <w:attachedTemplate r:id="rId1"/>
  <w:linkStyles/>
  <w:defaultTabStop w:val="720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xMDY0MzMyMTKzNDdU0lEKTi0uzszPAykwqQUAYJ+89SwAAAA="/>
  </w:docVars>
  <w:rsids>
    <w:rsidRoot w:val="00287D63"/>
    <w:rsid w:val="0000113C"/>
    <w:rsid w:val="00001797"/>
    <w:rsid w:val="00004698"/>
    <w:rsid w:val="00005451"/>
    <w:rsid w:val="00005A0D"/>
    <w:rsid w:val="00005AE3"/>
    <w:rsid w:val="00006853"/>
    <w:rsid w:val="00006ADB"/>
    <w:rsid w:val="00010050"/>
    <w:rsid w:val="00013006"/>
    <w:rsid w:val="00013C64"/>
    <w:rsid w:val="00017CA1"/>
    <w:rsid w:val="00021DAB"/>
    <w:rsid w:val="00023670"/>
    <w:rsid w:val="00024D13"/>
    <w:rsid w:val="000250BF"/>
    <w:rsid w:val="000270EB"/>
    <w:rsid w:val="000270FE"/>
    <w:rsid w:val="00027F5D"/>
    <w:rsid w:val="00035304"/>
    <w:rsid w:val="000417B3"/>
    <w:rsid w:val="000439BE"/>
    <w:rsid w:val="00045E3D"/>
    <w:rsid w:val="00047A5F"/>
    <w:rsid w:val="0005024D"/>
    <w:rsid w:val="000514B6"/>
    <w:rsid w:val="00051A22"/>
    <w:rsid w:val="0005275D"/>
    <w:rsid w:val="00052E8A"/>
    <w:rsid w:val="00054501"/>
    <w:rsid w:val="0005568D"/>
    <w:rsid w:val="00056C7C"/>
    <w:rsid w:val="000607EC"/>
    <w:rsid w:val="000628BA"/>
    <w:rsid w:val="000634A3"/>
    <w:rsid w:val="00063ED1"/>
    <w:rsid w:val="000640AD"/>
    <w:rsid w:val="00064AA3"/>
    <w:rsid w:val="00064ACF"/>
    <w:rsid w:val="00065817"/>
    <w:rsid w:val="000663FA"/>
    <w:rsid w:val="00066B05"/>
    <w:rsid w:val="00067FEE"/>
    <w:rsid w:val="00070645"/>
    <w:rsid w:val="000726E9"/>
    <w:rsid w:val="0007384D"/>
    <w:rsid w:val="0007525E"/>
    <w:rsid w:val="00076951"/>
    <w:rsid w:val="00081E47"/>
    <w:rsid w:val="0008373A"/>
    <w:rsid w:val="00083BF2"/>
    <w:rsid w:val="000846DD"/>
    <w:rsid w:val="00084E8D"/>
    <w:rsid w:val="000865CA"/>
    <w:rsid w:val="00087E20"/>
    <w:rsid w:val="00090301"/>
    <w:rsid w:val="00092096"/>
    <w:rsid w:val="00095132"/>
    <w:rsid w:val="00097F9D"/>
    <w:rsid w:val="000A05A3"/>
    <w:rsid w:val="000A06A3"/>
    <w:rsid w:val="000A09D7"/>
    <w:rsid w:val="000A0AAD"/>
    <w:rsid w:val="000A193A"/>
    <w:rsid w:val="000A2570"/>
    <w:rsid w:val="000A3632"/>
    <w:rsid w:val="000A3BA1"/>
    <w:rsid w:val="000A616E"/>
    <w:rsid w:val="000A70A4"/>
    <w:rsid w:val="000A717E"/>
    <w:rsid w:val="000B17CF"/>
    <w:rsid w:val="000B23EF"/>
    <w:rsid w:val="000B2709"/>
    <w:rsid w:val="000B293C"/>
    <w:rsid w:val="000B2D78"/>
    <w:rsid w:val="000C0D99"/>
    <w:rsid w:val="000C5BA5"/>
    <w:rsid w:val="000C698E"/>
    <w:rsid w:val="000D117D"/>
    <w:rsid w:val="000D16E6"/>
    <w:rsid w:val="000D44A1"/>
    <w:rsid w:val="000E16AD"/>
    <w:rsid w:val="000E29C4"/>
    <w:rsid w:val="000F47D2"/>
    <w:rsid w:val="000F75A9"/>
    <w:rsid w:val="000F7653"/>
    <w:rsid w:val="00100BF0"/>
    <w:rsid w:val="00104AEF"/>
    <w:rsid w:val="00106204"/>
    <w:rsid w:val="0011010A"/>
    <w:rsid w:val="001107AD"/>
    <w:rsid w:val="00112C9D"/>
    <w:rsid w:val="00115145"/>
    <w:rsid w:val="0011593A"/>
    <w:rsid w:val="00120BFD"/>
    <w:rsid w:val="00121E3E"/>
    <w:rsid w:val="001221E4"/>
    <w:rsid w:val="001237E2"/>
    <w:rsid w:val="00124853"/>
    <w:rsid w:val="00125AB3"/>
    <w:rsid w:val="00126522"/>
    <w:rsid w:val="0012729C"/>
    <w:rsid w:val="001277AE"/>
    <w:rsid w:val="001277B2"/>
    <w:rsid w:val="0013067D"/>
    <w:rsid w:val="0013124D"/>
    <w:rsid w:val="00131B78"/>
    <w:rsid w:val="001332EA"/>
    <w:rsid w:val="001351E1"/>
    <w:rsid w:val="00140086"/>
    <w:rsid w:val="0014043E"/>
    <w:rsid w:val="001429FE"/>
    <w:rsid w:val="00144DFD"/>
    <w:rsid w:val="00145138"/>
    <w:rsid w:val="00150D39"/>
    <w:rsid w:val="00150F8F"/>
    <w:rsid w:val="00152B70"/>
    <w:rsid w:val="001530B8"/>
    <w:rsid w:val="00153104"/>
    <w:rsid w:val="00153B4E"/>
    <w:rsid w:val="00155D42"/>
    <w:rsid w:val="00157306"/>
    <w:rsid w:val="00160814"/>
    <w:rsid w:val="00162F81"/>
    <w:rsid w:val="001657F0"/>
    <w:rsid w:val="001667E7"/>
    <w:rsid w:val="00166B27"/>
    <w:rsid w:val="00170BB1"/>
    <w:rsid w:val="00170FBB"/>
    <w:rsid w:val="00171BE4"/>
    <w:rsid w:val="00174D8C"/>
    <w:rsid w:val="001755A5"/>
    <w:rsid w:val="001768FE"/>
    <w:rsid w:val="00177B28"/>
    <w:rsid w:val="00180489"/>
    <w:rsid w:val="0018096B"/>
    <w:rsid w:val="0018724F"/>
    <w:rsid w:val="00190C28"/>
    <w:rsid w:val="00190E78"/>
    <w:rsid w:val="0019386E"/>
    <w:rsid w:val="00195473"/>
    <w:rsid w:val="00195942"/>
    <w:rsid w:val="0019792D"/>
    <w:rsid w:val="001A1115"/>
    <w:rsid w:val="001A19D6"/>
    <w:rsid w:val="001A1ABA"/>
    <w:rsid w:val="001A4145"/>
    <w:rsid w:val="001A45A1"/>
    <w:rsid w:val="001B2D39"/>
    <w:rsid w:val="001B3756"/>
    <w:rsid w:val="001B3EA8"/>
    <w:rsid w:val="001B518D"/>
    <w:rsid w:val="001B56FE"/>
    <w:rsid w:val="001B70C6"/>
    <w:rsid w:val="001B7DD2"/>
    <w:rsid w:val="001C05BE"/>
    <w:rsid w:val="001C10DD"/>
    <w:rsid w:val="001C1536"/>
    <w:rsid w:val="001C1B99"/>
    <w:rsid w:val="001C2B84"/>
    <w:rsid w:val="001C3A79"/>
    <w:rsid w:val="001C6A43"/>
    <w:rsid w:val="001C6D70"/>
    <w:rsid w:val="001C6E6C"/>
    <w:rsid w:val="001C6E95"/>
    <w:rsid w:val="001D02F2"/>
    <w:rsid w:val="001D45DE"/>
    <w:rsid w:val="001D4CCC"/>
    <w:rsid w:val="001E00B1"/>
    <w:rsid w:val="001E07DA"/>
    <w:rsid w:val="001E1FFA"/>
    <w:rsid w:val="001E23F8"/>
    <w:rsid w:val="001E2B6E"/>
    <w:rsid w:val="001E472C"/>
    <w:rsid w:val="001E6C31"/>
    <w:rsid w:val="001E6F2A"/>
    <w:rsid w:val="001F2A08"/>
    <w:rsid w:val="001F3E89"/>
    <w:rsid w:val="001F4367"/>
    <w:rsid w:val="001F7117"/>
    <w:rsid w:val="001F76BA"/>
    <w:rsid w:val="001F78E4"/>
    <w:rsid w:val="00203451"/>
    <w:rsid w:val="002034D1"/>
    <w:rsid w:val="00207690"/>
    <w:rsid w:val="0021040E"/>
    <w:rsid w:val="00211AB1"/>
    <w:rsid w:val="002121C9"/>
    <w:rsid w:val="00213F98"/>
    <w:rsid w:val="00220A93"/>
    <w:rsid w:val="00220DE4"/>
    <w:rsid w:val="00221C88"/>
    <w:rsid w:val="0022449F"/>
    <w:rsid w:val="00224537"/>
    <w:rsid w:val="00225929"/>
    <w:rsid w:val="00226B0B"/>
    <w:rsid w:val="00227BDE"/>
    <w:rsid w:val="00227D39"/>
    <w:rsid w:val="00231608"/>
    <w:rsid w:val="00232B35"/>
    <w:rsid w:val="002347B8"/>
    <w:rsid w:val="00241028"/>
    <w:rsid w:val="00242CAC"/>
    <w:rsid w:val="00243A9E"/>
    <w:rsid w:val="00244DB7"/>
    <w:rsid w:val="00245253"/>
    <w:rsid w:val="002516B1"/>
    <w:rsid w:val="00252190"/>
    <w:rsid w:val="00254E87"/>
    <w:rsid w:val="00257BD4"/>
    <w:rsid w:val="00260527"/>
    <w:rsid w:val="00263366"/>
    <w:rsid w:val="00264C52"/>
    <w:rsid w:val="00265DBD"/>
    <w:rsid w:val="0027475A"/>
    <w:rsid w:val="00275B76"/>
    <w:rsid w:val="00277218"/>
    <w:rsid w:val="00282F9A"/>
    <w:rsid w:val="00285680"/>
    <w:rsid w:val="00287D63"/>
    <w:rsid w:val="00290EDA"/>
    <w:rsid w:val="002923B0"/>
    <w:rsid w:val="002A2C28"/>
    <w:rsid w:val="002A5AF6"/>
    <w:rsid w:val="002B0F05"/>
    <w:rsid w:val="002B149C"/>
    <w:rsid w:val="002B3D9F"/>
    <w:rsid w:val="002B4B9E"/>
    <w:rsid w:val="002B5B50"/>
    <w:rsid w:val="002B69D1"/>
    <w:rsid w:val="002B745C"/>
    <w:rsid w:val="002B7760"/>
    <w:rsid w:val="002C4E44"/>
    <w:rsid w:val="002C59DB"/>
    <w:rsid w:val="002D0380"/>
    <w:rsid w:val="002D2CA1"/>
    <w:rsid w:val="002D4548"/>
    <w:rsid w:val="002D5BA0"/>
    <w:rsid w:val="002D67A0"/>
    <w:rsid w:val="002E3123"/>
    <w:rsid w:val="002E426E"/>
    <w:rsid w:val="002E56CF"/>
    <w:rsid w:val="002E675D"/>
    <w:rsid w:val="002F4955"/>
    <w:rsid w:val="002F5AF2"/>
    <w:rsid w:val="00302B8A"/>
    <w:rsid w:val="003065E3"/>
    <w:rsid w:val="00306B01"/>
    <w:rsid w:val="00312383"/>
    <w:rsid w:val="00312A84"/>
    <w:rsid w:val="00313841"/>
    <w:rsid w:val="00314044"/>
    <w:rsid w:val="003146D5"/>
    <w:rsid w:val="003157AB"/>
    <w:rsid w:val="00315CB4"/>
    <w:rsid w:val="0031685A"/>
    <w:rsid w:val="003169B9"/>
    <w:rsid w:val="00317CE5"/>
    <w:rsid w:val="003223D9"/>
    <w:rsid w:val="00323570"/>
    <w:rsid w:val="00324061"/>
    <w:rsid w:val="0032655D"/>
    <w:rsid w:val="003275C2"/>
    <w:rsid w:val="00327747"/>
    <w:rsid w:val="00330890"/>
    <w:rsid w:val="0033372C"/>
    <w:rsid w:val="00333E7E"/>
    <w:rsid w:val="003345C1"/>
    <w:rsid w:val="003347CC"/>
    <w:rsid w:val="0033511E"/>
    <w:rsid w:val="00335703"/>
    <w:rsid w:val="00336220"/>
    <w:rsid w:val="00341C39"/>
    <w:rsid w:val="00342446"/>
    <w:rsid w:val="00342D1C"/>
    <w:rsid w:val="00351B3D"/>
    <w:rsid w:val="00352B0D"/>
    <w:rsid w:val="00353B5C"/>
    <w:rsid w:val="00353FC5"/>
    <w:rsid w:val="003565AF"/>
    <w:rsid w:val="003655EA"/>
    <w:rsid w:val="0037243C"/>
    <w:rsid w:val="003728A3"/>
    <w:rsid w:val="00373FE9"/>
    <w:rsid w:val="003753CF"/>
    <w:rsid w:val="00376971"/>
    <w:rsid w:val="0038033A"/>
    <w:rsid w:val="00386D8E"/>
    <w:rsid w:val="003877FD"/>
    <w:rsid w:val="00391D14"/>
    <w:rsid w:val="0039300E"/>
    <w:rsid w:val="003933D8"/>
    <w:rsid w:val="003936D6"/>
    <w:rsid w:val="00396541"/>
    <w:rsid w:val="00396CF5"/>
    <w:rsid w:val="003A069D"/>
    <w:rsid w:val="003A412F"/>
    <w:rsid w:val="003B0163"/>
    <w:rsid w:val="003B08ED"/>
    <w:rsid w:val="003B0C2A"/>
    <w:rsid w:val="003B1462"/>
    <w:rsid w:val="003B3651"/>
    <w:rsid w:val="003B38B9"/>
    <w:rsid w:val="003B47C4"/>
    <w:rsid w:val="003B4FAD"/>
    <w:rsid w:val="003B69F8"/>
    <w:rsid w:val="003C024D"/>
    <w:rsid w:val="003C1336"/>
    <w:rsid w:val="003C1DF1"/>
    <w:rsid w:val="003C281D"/>
    <w:rsid w:val="003C3012"/>
    <w:rsid w:val="003C473F"/>
    <w:rsid w:val="003C6A01"/>
    <w:rsid w:val="003D05C9"/>
    <w:rsid w:val="003D1BFC"/>
    <w:rsid w:val="003D1C25"/>
    <w:rsid w:val="003D1CC1"/>
    <w:rsid w:val="003D3612"/>
    <w:rsid w:val="003D40EB"/>
    <w:rsid w:val="003D50A7"/>
    <w:rsid w:val="003D5BC7"/>
    <w:rsid w:val="003D6BE8"/>
    <w:rsid w:val="003D7CA8"/>
    <w:rsid w:val="003D7D66"/>
    <w:rsid w:val="003E0BB4"/>
    <w:rsid w:val="003E1735"/>
    <w:rsid w:val="003E6D65"/>
    <w:rsid w:val="003E7B85"/>
    <w:rsid w:val="003F0259"/>
    <w:rsid w:val="003F0AC9"/>
    <w:rsid w:val="003F3409"/>
    <w:rsid w:val="003F49F3"/>
    <w:rsid w:val="003F53F8"/>
    <w:rsid w:val="003F5F3D"/>
    <w:rsid w:val="003F7E08"/>
    <w:rsid w:val="00400F05"/>
    <w:rsid w:val="00405988"/>
    <w:rsid w:val="00405EFA"/>
    <w:rsid w:val="00411188"/>
    <w:rsid w:val="004123E2"/>
    <w:rsid w:val="00412474"/>
    <w:rsid w:val="00413095"/>
    <w:rsid w:val="004148FC"/>
    <w:rsid w:val="00417929"/>
    <w:rsid w:val="004209DB"/>
    <w:rsid w:val="00421132"/>
    <w:rsid w:val="004222A4"/>
    <w:rsid w:val="004233AD"/>
    <w:rsid w:val="004249D6"/>
    <w:rsid w:val="00424DDB"/>
    <w:rsid w:val="004256BE"/>
    <w:rsid w:val="0042605F"/>
    <w:rsid w:val="00426C66"/>
    <w:rsid w:val="0043019B"/>
    <w:rsid w:val="00430265"/>
    <w:rsid w:val="004345E4"/>
    <w:rsid w:val="004346ED"/>
    <w:rsid w:val="00436428"/>
    <w:rsid w:val="0043742C"/>
    <w:rsid w:val="004378CA"/>
    <w:rsid w:val="00437F0B"/>
    <w:rsid w:val="00443940"/>
    <w:rsid w:val="00447DEF"/>
    <w:rsid w:val="0045035B"/>
    <w:rsid w:val="00450714"/>
    <w:rsid w:val="00450E7F"/>
    <w:rsid w:val="0045117A"/>
    <w:rsid w:val="004519FE"/>
    <w:rsid w:val="00453551"/>
    <w:rsid w:val="00453664"/>
    <w:rsid w:val="00453BB1"/>
    <w:rsid w:val="004547AC"/>
    <w:rsid w:val="00454E64"/>
    <w:rsid w:val="004621C0"/>
    <w:rsid w:val="00462C90"/>
    <w:rsid w:val="004651A4"/>
    <w:rsid w:val="00465E95"/>
    <w:rsid w:val="00465F03"/>
    <w:rsid w:val="00467BF3"/>
    <w:rsid w:val="00470101"/>
    <w:rsid w:val="00474905"/>
    <w:rsid w:val="00476B6C"/>
    <w:rsid w:val="004809F9"/>
    <w:rsid w:val="00481C16"/>
    <w:rsid w:val="004827F8"/>
    <w:rsid w:val="00483664"/>
    <w:rsid w:val="0048388D"/>
    <w:rsid w:val="0048499F"/>
    <w:rsid w:val="00485B2C"/>
    <w:rsid w:val="0048733D"/>
    <w:rsid w:val="00492D9F"/>
    <w:rsid w:val="00493EEF"/>
    <w:rsid w:val="00496157"/>
    <w:rsid w:val="004A08A7"/>
    <w:rsid w:val="004A2AC5"/>
    <w:rsid w:val="004A3601"/>
    <w:rsid w:val="004A4D27"/>
    <w:rsid w:val="004A5452"/>
    <w:rsid w:val="004B058B"/>
    <w:rsid w:val="004B2FEB"/>
    <w:rsid w:val="004B6ACE"/>
    <w:rsid w:val="004B705F"/>
    <w:rsid w:val="004C1364"/>
    <w:rsid w:val="004C16C8"/>
    <w:rsid w:val="004C24F0"/>
    <w:rsid w:val="004C2570"/>
    <w:rsid w:val="004C59AC"/>
    <w:rsid w:val="004C7800"/>
    <w:rsid w:val="004C7B52"/>
    <w:rsid w:val="004D092D"/>
    <w:rsid w:val="004D175E"/>
    <w:rsid w:val="004D1967"/>
    <w:rsid w:val="004D2605"/>
    <w:rsid w:val="004D302D"/>
    <w:rsid w:val="004D470C"/>
    <w:rsid w:val="004D4794"/>
    <w:rsid w:val="004D59D6"/>
    <w:rsid w:val="004D675E"/>
    <w:rsid w:val="004D6AF5"/>
    <w:rsid w:val="004D6FEF"/>
    <w:rsid w:val="004E0E7E"/>
    <w:rsid w:val="004E12D4"/>
    <w:rsid w:val="004E19E8"/>
    <w:rsid w:val="004E1DF5"/>
    <w:rsid w:val="004E2C42"/>
    <w:rsid w:val="004E2E77"/>
    <w:rsid w:val="004E4193"/>
    <w:rsid w:val="004F0727"/>
    <w:rsid w:val="004F5BF6"/>
    <w:rsid w:val="00501169"/>
    <w:rsid w:val="005027C8"/>
    <w:rsid w:val="00503034"/>
    <w:rsid w:val="005039EE"/>
    <w:rsid w:val="005041DE"/>
    <w:rsid w:val="00505AB4"/>
    <w:rsid w:val="00506D51"/>
    <w:rsid w:val="00507119"/>
    <w:rsid w:val="005079B1"/>
    <w:rsid w:val="00514ECC"/>
    <w:rsid w:val="0051644A"/>
    <w:rsid w:val="0052116B"/>
    <w:rsid w:val="00524DD7"/>
    <w:rsid w:val="0052605D"/>
    <w:rsid w:val="0053055E"/>
    <w:rsid w:val="00533749"/>
    <w:rsid w:val="0053619D"/>
    <w:rsid w:val="005368F9"/>
    <w:rsid w:val="00536E83"/>
    <w:rsid w:val="005371C2"/>
    <w:rsid w:val="005375CD"/>
    <w:rsid w:val="005402B0"/>
    <w:rsid w:val="00541259"/>
    <w:rsid w:val="00541F6B"/>
    <w:rsid w:val="005434C4"/>
    <w:rsid w:val="00543D9C"/>
    <w:rsid w:val="0054575A"/>
    <w:rsid w:val="005528E4"/>
    <w:rsid w:val="00560235"/>
    <w:rsid w:val="005606AD"/>
    <w:rsid w:val="00561652"/>
    <w:rsid w:val="005633EF"/>
    <w:rsid w:val="00564D14"/>
    <w:rsid w:val="00570F70"/>
    <w:rsid w:val="00571B7A"/>
    <w:rsid w:val="005743F0"/>
    <w:rsid w:val="005755E0"/>
    <w:rsid w:val="0057645A"/>
    <w:rsid w:val="005774E7"/>
    <w:rsid w:val="00581925"/>
    <w:rsid w:val="0058403F"/>
    <w:rsid w:val="00585EAC"/>
    <w:rsid w:val="00590972"/>
    <w:rsid w:val="0059134E"/>
    <w:rsid w:val="005929C0"/>
    <w:rsid w:val="00594279"/>
    <w:rsid w:val="005A2040"/>
    <w:rsid w:val="005A278A"/>
    <w:rsid w:val="005A4066"/>
    <w:rsid w:val="005A567B"/>
    <w:rsid w:val="005A5E54"/>
    <w:rsid w:val="005A6802"/>
    <w:rsid w:val="005A7105"/>
    <w:rsid w:val="005A73D8"/>
    <w:rsid w:val="005B1474"/>
    <w:rsid w:val="005B156E"/>
    <w:rsid w:val="005B3247"/>
    <w:rsid w:val="005B399E"/>
    <w:rsid w:val="005B52F2"/>
    <w:rsid w:val="005C0847"/>
    <w:rsid w:val="005C0A9B"/>
    <w:rsid w:val="005C0E30"/>
    <w:rsid w:val="005C30D5"/>
    <w:rsid w:val="005C533A"/>
    <w:rsid w:val="005C75E3"/>
    <w:rsid w:val="005D14BB"/>
    <w:rsid w:val="005D4643"/>
    <w:rsid w:val="005D688E"/>
    <w:rsid w:val="005D7609"/>
    <w:rsid w:val="005D7F5E"/>
    <w:rsid w:val="005E08D3"/>
    <w:rsid w:val="005E0F40"/>
    <w:rsid w:val="005E6D7C"/>
    <w:rsid w:val="005E7D2A"/>
    <w:rsid w:val="005E7EA8"/>
    <w:rsid w:val="005E7F30"/>
    <w:rsid w:val="005F1427"/>
    <w:rsid w:val="005F26BC"/>
    <w:rsid w:val="005F4B7F"/>
    <w:rsid w:val="005F6B83"/>
    <w:rsid w:val="005F78F2"/>
    <w:rsid w:val="0060005B"/>
    <w:rsid w:val="00601D20"/>
    <w:rsid w:val="006022FC"/>
    <w:rsid w:val="0061053F"/>
    <w:rsid w:val="00611979"/>
    <w:rsid w:val="00611B93"/>
    <w:rsid w:val="0061279F"/>
    <w:rsid w:val="00612FD4"/>
    <w:rsid w:val="00615114"/>
    <w:rsid w:val="00620124"/>
    <w:rsid w:val="00621BEE"/>
    <w:rsid w:val="006237FF"/>
    <w:rsid w:val="0062473F"/>
    <w:rsid w:val="00625F40"/>
    <w:rsid w:val="006278DA"/>
    <w:rsid w:val="006300F7"/>
    <w:rsid w:val="00630866"/>
    <w:rsid w:val="00632789"/>
    <w:rsid w:val="006336D5"/>
    <w:rsid w:val="006338D0"/>
    <w:rsid w:val="00634DBA"/>
    <w:rsid w:val="0063577C"/>
    <w:rsid w:val="00637B91"/>
    <w:rsid w:val="00637F9A"/>
    <w:rsid w:val="0064171A"/>
    <w:rsid w:val="00641AA4"/>
    <w:rsid w:val="0064601F"/>
    <w:rsid w:val="00646355"/>
    <w:rsid w:val="00646AA4"/>
    <w:rsid w:val="00647A02"/>
    <w:rsid w:val="00652858"/>
    <w:rsid w:val="00654D0C"/>
    <w:rsid w:val="0065578A"/>
    <w:rsid w:val="006563AB"/>
    <w:rsid w:val="00656F3F"/>
    <w:rsid w:val="00657527"/>
    <w:rsid w:val="00663283"/>
    <w:rsid w:val="00663E6F"/>
    <w:rsid w:val="0067161C"/>
    <w:rsid w:val="00672569"/>
    <w:rsid w:val="006751AA"/>
    <w:rsid w:val="00675A21"/>
    <w:rsid w:val="00676764"/>
    <w:rsid w:val="00676D07"/>
    <w:rsid w:val="00677CFE"/>
    <w:rsid w:val="006815A8"/>
    <w:rsid w:val="00681625"/>
    <w:rsid w:val="00681F03"/>
    <w:rsid w:val="00682D96"/>
    <w:rsid w:val="00683546"/>
    <w:rsid w:val="00684BCE"/>
    <w:rsid w:val="00685826"/>
    <w:rsid w:val="0068645C"/>
    <w:rsid w:val="006864AC"/>
    <w:rsid w:val="006902B2"/>
    <w:rsid w:val="0069289A"/>
    <w:rsid w:val="0069372E"/>
    <w:rsid w:val="006939CE"/>
    <w:rsid w:val="00694753"/>
    <w:rsid w:val="00694CFD"/>
    <w:rsid w:val="0069568B"/>
    <w:rsid w:val="00695CB4"/>
    <w:rsid w:val="006A15B8"/>
    <w:rsid w:val="006A25A1"/>
    <w:rsid w:val="006A32EA"/>
    <w:rsid w:val="006A55BA"/>
    <w:rsid w:val="006A6173"/>
    <w:rsid w:val="006B0995"/>
    <w:rsid w:val="006B23A9"/>
    <w:rsid w:val="006B26C9"/>
    <w:rsid w:val="006B35DA"/>
    <w:rsid w:val="006B43DB"/>
    <w:rsid w:val="006B59A5"/>
    <w:rsid w:val="006B5F34"/>
    <w:rsid w:val="006B7E16"/>
    <w:rsid w:val="006B7F30"/>
    <w:rsid w:val="006C1204"/>
    <w:rsid w:val="006C3A40"/>
    <w:rsid w:val="006C4989"/>
    <w:rsid w:val="006C507A"/>
    <w:rsid w:val="006D08D4"/>
    <w:rsid w:val="006D1F17"/>
    <w:rsid w:val="006D3018"/>
    <w:rsid w:val="006D3760"/>
    <w:rsid w:val="006D488E"/>
    <w:rsid w:val="006D642B"/>
    <w:rsid w:val="006D6907"/>
    <w:rsid w:val="006E020C"/>
    <w:rsid w:val="006E14C8"/>
    <w:rsid w:val="006E39F0"/>
    <w:rsid w:val="006E3F8E"/>
    <w:rsid w:val="006E3FC0"/>
    <w:rsid w:val="006E4B7B"/>
    <w:rsid w:val="006E4CAC"/>
    <w:rsid w:val="006E5C1F"/>
    <w:rsid w:val="006E6949"/>
    <w:rsid w:val="006E7B29"/>
    <w:rsid w:val="006F0309"/>
    <w:rsid w:val="006F03B8"/>
    <w:rsid w:val="006F057E"/>
    <w:rsid w:val="006F402E"/>
    <w:rsid w:val="006F6414"/>
    <w:rsid w:val="006F6808"/>
    <w:rsid w:val="006F6DD5"/>
    <w:rsid w:val="006F7615"/>
    <w:rsid w:val="00703A93"/>
    <w:rsid w:val="00707E9B"/>
    <w:rsid w:val="007169CD"/>
    <w:rsid w:val="00716D4C"/>
    <w:rsid w:val="00717A69"/>
    <w:rsid w:val="007203EC"/>
    <w:rsid w:val="00722A96"/>
    <w:rsid w:val="0072697D"/>
    <w:rsid w:val="007274B0"/>
    <w:rsid w:val="00730721"/>
    <w:rsid w:val="0073310C"/>
    <w:rsid w:val="0073484C"/>
    <w:rsid w:val="00734CD1"/>
    <w:rsid w:val="00735352"/>
    <w:rsid w:val="00735569"/>
    <w:rsid w:val="00735AAF"/>
    <w:rsid w:val="00741607"/>
    <w:rsid w:val="00741A71"/>
    <w:rsid w:val="00742A96"/>
    <w:rsid w:val="0074328D"/>
    <w:rsid w:val="007445CF"/>
    <w:rsid w:val="00744D52"/>
    <w:rsid w:val="007456CD"/>
    <w:rsid w:val="007465FE"/>
    <w:rsid w:val="0075194A"/>
    <w:rsid w:val="00753502"/>
    <w:rsid w:val="0075350D"/>
    <w:rsid w:val="00763CC6"/>
    <w:rsid w:val="00764C97"/>
    <w:rsid w:val="00765634"/>
    <w:rsid w:val="00770316"/>
    <w:rsid w:val="007725A0"/>
    <w:rsid w:val="0077302A"/>
    <w:rsid w:val="007740A4"/>
    <w:rsid w:val="00774710"/>
    <w:rsid w:val="0077593B"/>
    <w:rsid w:val="007774CB"/>
    <w:rsid w:val="00782505"/>
    <w:rsid w:val="0078588C"/>
    <w:rsid w:val="007903D9"/>
    <w:rsid w:val="00792A8B"/>
    <w:rsid w:val="007950DE"/>
    <w:rsid w:val="0079640D"/>
    <w:rsid w:val="007966D0"/>
    <w:rsid w:val="007A1022"/>
    <w:rsid w:val="007A229D"/>
    <w:rsid w:val="007A5D2C"/>
    <w:rsid w:val="007A7BC9"/>
    <w:rsid w:val="007A7EFC"/>
    <w:rsid w:val="007B087B"/>
    <w:rsid w:val="007B13E1"/>
    <w:rsid w:val="007B1B05"/>
    <w:rsid w:val="007B724F"/>
    <w:rsid w:val="007C1E44"/>
    <w:rsid w:val="007C3B38"/>
    <w:rsid w:val="007C4719"/>
    <w:rsid w:val="007C54A2"/>
    <w:rsid w:val="007C718E"/>
    <w:rsid w:val="007C72EC"/>
    <w:rsid w:val="007D0EBB"/>
    <w:rsid w:val="007D1D1A"/>
    <w:rsid w:val="007D78A1"/>
    <w:rsid w:val="007E108B"/>
    <w:rsid w:val="007E3D84"/>
    <w:rsid w:val="007E7319"/>
    <w:rsid w:val="007F10B8"/>
    <w:rsid w:val="007F1398"/>
    <w:rsid w:val="007F1724"/>
    <w:rsid w:val="007F1E08"/>
    <w:rsid w:val="007F2861"/>
    <w:rsid w:val="007F3C24"/>
    <w:rsid w:val="007F51A4"/>
    <w:rsid w:val="007F695B"/>
    <w:rsid w:val="007F7AE7"/>
    <w:rsid w:val="00802BA1"/>
    <w:rsid w:val="008049CE"/>
    <w:rsid w:val="00807C7C"/>
    <w:rsid w:val="008120AC"/>
    <w:rsid w:val="00812477"/>
    <w:rsid w:val="008148E7"/>
    <w:rsid w:val="00815897"/>
    <w:rsid w:val="008159B8"/>
    <w:rsid w:val="008205F0"/>
    <w:rsid w:val="0082333D"/>
    <w:rsid w:val="0082562A"/>
    <w:rsid w:val="008311EE"/>
    <w:rsid w:val="00833E6D"/>
    <w:rsid w:val="00834797"/>
    <w:rsid w:val="00834BF3"/>
    <w:rsid w:val="008431FE"/>
    <w:rsid w:val="00844B19"/>
    <w:rsid w:val="00846075"/>
    <w:rsid w:val="008463F6"/>
    <w:rsid w:val="00846672"/>
    <w:rsid w:val="008466ED"/>
    <w:rsid w:val="008518EF"/>
    <w:rsid w:val="00854630"/>
    <w:rsid w:val="00856180"/>
    <w:rsid w:val="00860751"/>
    <w:rsid w:val="00862847"/>
    <w:rsid w:val="00862A29"/>
    <w:rsid w:val="00863691"/>
    <w:rsid w:val="00864394"/>
    <w:rsid w:val="00872976"/>
    <w:rsid w:val="008733E8"/>
    <w:rsid w:val="008734C5"/>
    <w:rsid w:val="008743BE"/>
    <w:rsid w:val="00874B6C"/>
    <w:rsid w:val="0087513D"/>
    <w:rsid w:val="008763D5"/>
    <w:rsid w:val="008779E5"/>
    <w:rsid w:val="00877E2F"/>
    <w:rsid w:val="008811DC"/>
    <w:rsid w:val="00883CF0"/>
    <w:rsid w:val="00884ACF"/>
    <w:rsid w:val="00884E75"/>
    <w:rsid w:val="00884EAD"/>
    <w:rsid w:val="0088582C"/>
    <w:rsid w:val="00887F65"/>
    <w:rsid w:val="00890CF9"/>
    <w:rsid w:val="00895D1E"/>
    <w:rsid w:val="00896672"/>
    <w:rsid w:val="00897A6F"/>
    <w:rsid w:val="008A15D6"/>
    <w:rsid w:val="008A20BD"/>
    <w:rsid w:val="008A2607"/>
    <w:rsid w:val="008A3EE0"/>
    <w:rsid w:val="008A6B6B"/>
    <w:rsid w:val="008A739E"/>
    <w:rsid w:val="008A766A"/>
    <w:rsid w:val="008A7E1D"/>
    <w:rsid w:val="008B0A30"/>
    <w:rsid w:val="008B1FED"/>
    <w:rsid w:val="008B2053"/>
    <w:rsid w:val="008B3606"/>
    <w:rsid w:val="008B46D5"/>
    <w:rsid w:val="008C050F"/>
    <w:rsid w:val="008C1190"/>
    <w:rsid w:val="008C2659"/>
    <w:rsid w:val="008C57FE"/>
    <w:rsid w:val="008C7C97"/>
    <w:rsid w:val="008E048C"/>
    <w:rsid w:val="008E0A66"/>
    <w:rsid w:val="008E2371"/>
    <w:rsid w:val="008E5A3C"/>
    <w:rsid w:val="008E7B08"/>
    <w:rsid w:val="008F29AC"/>
    <w:rsid w:val="008F3BE4"/>
    <w:rsid w:val="008F5A5A"/>
    <w:rsid w:val="008F608C"/>
    <w:rsid w:val="008F655A"/>
    <w:rsid w:val="008F6BCD"/>
    <w:rsid w:val="008F6D1D"/>
    <w:rsid w:val="00900BFB"/>
    <w:rsid w:val="00901084"/>
    <w:rsid w:val="009013D6"/>
    <w:rsid w:val="00905272"/>
    <w:rsid w:val="00906F8A"/>
    <w:rsid w:val="009102E8"/>
    <w:rsid w:val="009117A0"/>
    <w:rsid w:val="00914195"/>
    <w:rsid w:val="009143FB"/>
    <w:rsid w:val="00915691"/>
    <w:rsid w:val="00915730"/>
    <w:rsid w:val="009157BD"/>
    <w:rsid w:val="009175DC"/>
    <w:rsid w:val="00920691"/>
    <w:rsid w:val="009223BE"/>
    <w:rsid w:val="00923A24"/>
    <w:rsid w:val="00923E0A"/>
    <w:rsid w:val="00924099"/>
    <w:rsid w:val="00927067"/>
    <w:rsid w:val="00930C78"/>
    <w:rsid w:val="00930C8E"/>
    <w:rsid w:val="00931296"/>
    <w:rsid w:val="00935232"/>
    <w:rsid w:val="00940307"/>
    <w:rsid w:val="009454D4"/>
    <w:rsid w:val="00950464"/>
    <w:rsid w:val="00950F36"/>
    <w:rsid w:val="00952716"/>
    <w:rsid w:val="00952A4F"/>
    <w:rsid w:val="00953D61"/>
    <w:rsid w:val="009553E7"/>
    <w:rsid w:val="009601B4"/>
    <w:rsid w:val="009720C3"/>
    <w:rsid w:val="00972729"/>
    <w:rsid w:val="00973069"/>
    <w:rsid w:val="009738C6"/>
    <w:rsid w:val="00974FE0"/>
    <w:rsid w:val="00975614"/>
    <w:rsid w:val="00976CC5"/>
    <w:rsid w:val="00977148"/>
    <w:rsid w:val="009777FC"/>
    <w:rsid w:val="00980ACF"/>
    <w:rsid w:val="00980DFD"/>
    <w:rsid w:val="00981177"/>
    <w:rsid w:val="00981E8F"/>
    <w:rsid w:val="00983EF7"/>
    <w:rsid w:val="0098637F"/>
    <w:rsid w:val="00992094"/>
    <w:rsid w:val="009927C7"/>
    <w:rsid w:val="009928C7"/>
    <w:rsid w:val="00993541"/>
    <w:rsid w:val="00995566"/>
    <w:rsid w:val="00995B22"/>
    <w:rsid w:val="009A0980"/>
    <w:rsid w:val="009A11BE"/>
    <w:rsid w:val="009A2E11"/>
    <w:rsid w:val="009A3408"/>
    <w:rsid w:val="009A6273"/>
    <w:rsid w:val="009B05D1"/>
    <w:rsid w:val="009B14FE"/>
    <w:rsid w:val="009B275E"/>
    <w:rsid w:val="009B2F9B"/>
    <w:rsid w:val="009B48B1"/>
    <w:rsid w:val="009B6636"/>
    <w:rsid w:val="009B6D46"/>
    <w:rsid w:val="009B6DF6"/>
    <w:rsid w:val="009C1F5A"/>
    <w:rsid w:val="009C2E47"/>
    <w:rsid w:val="009C32B1"/>
    <w:rsid w:val="009C3445"/>
    <w:rsid w:val="009C4498"/>
    <w:rsid w:val="009C5038"/>
    <w:rsid w:val="009C5086"/>
    <w:rsid w:val="009C5654"/>
    <w:rsid w:val="009D0C0D"/>
    <w:rsid w:val="009D0DFA"/>
    <w:rsid w:val="009D31EC"/>
    <w:rsid w:val="009D4217"/>
    <w:rsid w:val="009D7701"/>
    <w:rsid w:val="009E0020"/>
    <w:rsid w:val="009E3604"/>
    <w:rsid w:val="009F28E2"/>
    <w:rsid w:val="009F404E"/>
    <w:rsid w:val="009F7AD1"/>
    <w:rsid w:val="00A002A2"/>
    <w:rsid w:val="00A006C2"/>
    <w:rsid w:val="00A00964"/>
    <w:rsid w:val="00A017C9"/>
    <w:rsid w:val="00A01CFF"/>
    <w:rsid w:val="00A027DB"/>
    <w:rsid w:val="00A02BBE"/>
    <w:rsid w:val="00A0445C"/>
    <w:rsid w:val="00A05FFC"/>
    <w:rsid w:val="00A10036"/>
    <w:rsid w:val="00A155E8"/>
    <w:rsid w:val="00A1594B"/>
    <w:rsid w:val="00A15D5B"/>
    <w:rsid w:val="00A1653C"/>
    <w:rsid w:val="00A20B40"/>
    <w:rsid w:val="00A20B7F"/>
    <w:rsid w:val="00A21680"/>
    <w:rsid w:val="00A229C0"/>
    <w:rsid w:val="00A23458"/>
    <w:rsid w:val="00A23F2D"/>
    <w:rsid w:val="00A2743F"/>
    <w:rsid w:val="00A278D1"/>
    <w:rsid w:val="00A33DB4"/>
    <w:rsid w:val="00A33DBC"/>
    <w:rsid w:val="00A3613B"/>
    <w:rsid w:val="00A36918"/>
    <w:rsid w:val="00A37659"/>
    <w:rsid w:val="00A41D6B"/>
    <w:rsid w:val="00A42DE1"/>
    <w:rsid w:val="00A4379A"/>
    <w:rsid w:val="00A449E6"/>
    <w:rsid w:val="00A44B51"/>
    <w:rsid w:val="00A44FB4"/>
    <w:rsid w:val="00A476A2"/>
    <w:rsid w:val="00A50BE1"/>
    <w:rsid w:val="00A54143"/>
    <w:rsid w:val="00A54CA9"/>
    <w:rsid w:val="00A56F78"/>
    <w:rsid w:val="00A6515C"/>
    <w:rsid w:val="00A6536F"/>
    <w:rsid w:val="00A66819"/>
    <w:rsid w:val="00A67202"/>
    <w:rsid w:val="00A70B6D"/>
    <w:rsid w:val="00A748A4"/>
    <w:rsid w:val="00A75E54"/>
    <w:rsid w:val="00A833DB"/>
    <w:rsid w:val="00A86361"/>
    <w:rsid w:val="00A909A3"/>
    <w:rsid w:val="00A90ED5"/>
    <w:rsid w:val="00A95565"/>
    <w:rsid w:val="00A9598F"/>
    <w:rsid w:val="00A95A14"/>
    <w:rsid w:val="00A96090"/>
    <w:rsid w:val="00A978E9"/>
    <w:rsid w:val="00AA0C0D"/>
    <w:rsid w:val="00AA1E32"/>
    <w:rsid w:val="00AA3E1A"/>
    <w:rsid w:val="00AA416A"/>
    <w:rsid w:val="00AA54E4"/>
    <w:rsid w:val="00AA55A4"/>
    <w:rsid w:val="00AA6C10"/>
    <w:rsid w:val="00AA6FBD"/>
    <w:rsid w:val="00AB01FD"/>
    <w:rsid w:val="00AB2E2A"/>
    <w:rsid w:val="00AC1A1C"/>
    <w:rsid w:val="00AC1F5F"/>
    <w:rsid w:val="00AC3762"/>
    <w:rsid w:val="00AC7170"/>
    <w:rsid w:val="00AC7404"/>
    <w:rsid w:val="00AD19F3"/>
    <w:rsid w:val="00AD34D9"/>
    <w:rsid w:val="00AD7809"/>
    <w:rsid w:val="00AE24C8"/>
    <w:rsid w:val="00AE5388"/>
    <w:rsid w:val="00AE6687"/>
    <w:rsid w:val="00AF2FC8"/>
    <w:rsid w:val="00AF364C"/>
    <w:rsid w:val="00AF3D92"/>
    <w:rsid w:val="00AF4D7F"/>
    <w:rsid w:val="00AF7C74"/>
    <w:rsid w:val="00B010FD"/>
    <w:rsid w:val="00B0286A"/>
    <w:rsid w:val="00B03397"/>
    <w:rsid w:val="00B0340F"/>
    <w:rsid w:val="00B0349D"/>
    <w:rsid w:val="00B05940"/>
    <w:rsid w:val="00B10422"/>
    <w:rsid w:val="00B106A3"/>
    <w:rsid w:val="00B115B3"/>
    <w:rsid w:val="00B11927"/>
    <w:rsid w:val="00B12912"/>
    <w:rsid w:val="00B13F71"/>
    <w:rsid w:val="00B15ED3"/>
    <w:rsid w:val="00B1688A"/>
    <w:rsid w:val="00B168C4"/>
    <w:rsid w:val="00B2267E"/>
    <w:rsid w:val="00B2342F"/>
    <w:rsid w:val="00B24D02"/>
    <w:rsid w:val="00B271BB"/>
    <w:rsid w:val="00B3069D"/>
    <w:rsid w:val="00B31674"/>
    <w:rsid w:val="00B31D4E"/>
    <w:rsid w:val="00B356A6"/>
    <w:rsid w:val="00B35C30"/>
    <w:rsid w:val="00B40E82"/>
    <w:rsid w:val="00B40F94"/>
    <w:rsid w:val="00B41181"/>
    <w:rsid w:val="00B4304F"/>
    <w:rsid w:val="00B431BB"/>
    <w:rsid w:val="00B437AD"/>
    <w:rsid w:val="00B43DAA"/>
    <w:rsid w:val="00B440D6"/>
    <w:rsid w:val="00B44307"/>
    <w:rsid w:val="00B448FC"/>
    <w:rsid w:val="00B45809"/>
    <w:rsid w:val="00B4689F"/>
    <w:rsid w:val="00B53AB0"/>
    <w:rsid w:val="00B555A0"/>
    <w:rsid w:val="00B55B1D"/>
    <w:rsid w:val="00B6020C"/>
    <w:rsid w:val="00B60861"/>
    <w:rsid w:val="00B60E99"/>
    <w:rsid w:val="00B63393"/>
    <w:rsid w:val="00B65998"/>
    <w:rsid w:val="00B65DF4"/>
    <w:rsid w:val="00B663DC"/>
    <w:rsid w:val="00B737C1"/>
    <w:rsid w:val="00B74417"/>
    <w:rsid w:val="00B75F3F"/>
    <w:rsid w:val="00B817AA"/>
    <w:rsid w:val="00B868B8"/>
    <w:rsid w:val="00B86B3B"/>
    <w:rsid w:val="00B86DA2"/>
    <w:rsid w:val="00B87C3C"/>
    <w:rsid w:val="00B87D5A"/>
    <w:rsid w:val="00B90FA2"/>
    <w:rsid w:val="00B91D30"/>
    <w:rsid w:val="00B93EF8"/>
    <w:rsid w:val="00B9456A"/>
    <w:rsid w:val="00B955AB"/>
    <w:rsid w:val="00B9664B"/>
    <w:rsid w:val="00BA12BD"/>
    <w:rsid w:val="00BA31D2"/>
    <w:rsid w:val="00BA413C"/>
    <w:rsid w:val="00BA5155"/>
    <w:rsid w:val="00BB1F2A"/>
    <w:rsid w:val="00BB2518"/>
    <w:rsid w:val="00BB28C9"/>
    <w:rsid w:val="00BB6973"/>
    <w:rsid w:val="00BC230F"/>
    <w:rsid w:val="00BC32AE"/>
    <w:rsid w:val="00BC3DDB"/>
    <w:rsid w:val="00BC6336"/>
    <w:rsid w:val="00BC76D7"/>
    <w:rsid w:val="00BD3B15"/>
    <w:rsid w:val="00BE0610"/>
    <w:rsid w:val="00BE124A"/>
    <w:rsid w:val="00BE1AEB"/>
    <w:rsid w:val="00BE3143"/>
    <w:rsid w:val="00BE4A46"/>
    <w:rsid w:val="00BE5524"/>
    <w:rsid w:val="00BF2E09"/>
    <w:rsid w:val="00BF4617"/>
    <w:rsid w:val="00BF4C3B"/>
    <w:rsid w:val="00BF4E67"/>
    <w:rsid w:val="00BF788D"/>
    <w:rsid w:val="00C00B10"/>
    <w:rsid w:val="00C02B2A"/>
    <w:rsid w:val="00C037CE"/>
    <w:rsid w:val="00C03CED"/>
    <w:rsid w:val="00C04E23"/>
    <w:rsid w:val="00C051DD"/>
    <w:rsid w:val="00C114E0"/>
    <w:rsid w:val="00C119A8"/>
    <w:rsid w:val="00C119C2"/>
    <w:rsid w:val="00C14F84"/>
    <w:rsid w:val="00C159AB"/>
    <w:rsid w:val="00C160B1"/>
    <w:rsid w:val="00C169FA"/>
    <w:rsid w:val="00C26168"/>
    <w:rsid w:val="00C3099C"/>
    <w:rsid w:val="00C312FA"/>
    <w:rsid w:val="00C31A9B"/>
    <w:rsid w:val="00C34777"/>
    <w:rsid w:val="00C360A1"/>
    <w:rsid w:val="00C432BA"/>
    <w:rsid w:val="00C433C0"/>
    <w:rsid w:val="00C470D7"/>
    <w:rsid w:val="00C50003"/>
    <w:rsid w:val="00C520B9"/>
    <w:rsid w:val="00C5324A"/>
    <w:rsid w:val="00C54F30"/>
    <w:rsid w:val="00C552AE"/>
    <w:rsid w:val="00C55D89"/>
    <w:rsid w:val="00C5608D"/>
    <w:rsid w:val="00C61B43"/>
    <w:rsid w:val="00C6421B"/>
    <w:rsid w:val="00C66065"/>
    <w:rsid w:val="00C70D02"/>
    <w:rsid w:val="00C72FE9"/>
    <w:rsid w:val="00C73C8D"/>
    <w:rsid w:val="00C74C26"/>
    <w:rsid w:val="00C82725"/>
    <w:rsid w:val="00C841B6"/>
    <w:rsid w:val="00C861FC"/>
    <w:rsid w:val="00C94544"/>
    <w:rsid w:val="00C94DD0"/>
    <w:rsid w:val="00C95751"/>
    <w:rsid w:val="00C96864"/>
    <w:rsid w:val="00CA15E6"/>
    <w:rsid w:val="00CA332D"/>
    <w:rsid w:val="00CA55D6"/>
    <w:rsid w:val="00CA5B47"/>
    <w:rsid w:val="00CA6710"/>
    <w:rsid w:val="00CA6891"/>
    <w:rsid w:val="00CB09EF"/>
    <w:rsid w:val="00CB1E2B"/>
    <w:rsid w:val="00CB2021"/>
    <w:rsid w:val="00CB569B"/>
    <w:rsid w:val="00CB6203"/>
    <w:rsid w:val="00CB62AB"/>
    <w:rsid w:val="00CB63DC"/>
    <w:rsid w:val="00CC3638"/>
    <w:rsid w:val="00CC367B"/>
    <w:rsid w:val="00CC581C"/>
    <w:rsid w:val="00CC5BD4"/>
    <w:rsid w:val="00CD203C"/>
    <w:rsid w:val="00CD3082"/>
    <w:rsid w:val="00CD3804"/>
    <w:rsid w:val="00CD3DF5"/>
    <w:rsid w:val="00CD4129"/>
    <w:rsid w:val="00CD52F4"/>
    <w:rsid w:val="00CD598D"/>
    <w:rsid w:val="00CD5C5C"/>
    <w:rsid w:val="00CE03DC"/>
    <w:rsid w:val="00CE130F"/>
    <w:rsid w:val="00CE1C80"/>
    <w:rsid w:val="00CF1EEF"/>
    <w:rsid w:val="00CF1F90"/>
    <w:rsid w:val="00CF2BD4"/>
    <w:rsid w:val="00CF2C39"/>
    <w:rsid w:val="00CF4D36"/>
    <w:rsid w:val="00D006D2"/>
    <w:rsid w:val="00D01117"/>
    <w:rsid w:val="00D03378"/>
    <w:rsid w:val="00D0503B"/>
    <w:rsid w:val="00D051BD"/>
    <w:rsid w:val="00D0522B"/>
    <w:rsid w:val="00D069D3"/>
    <w:rsid w:val="00D10591"/>
    <w:rsid w:val="00D12454"/>
    <w:rsid w:val="00D1282E"/>
    <w:rsid w:val="00D17213"/>
    <w:rsid w:val="00D17231"/>
    <w:rsid w:val="00D17B98"/>
    <w:rsid w:val="00D2119D"/>
    <w:rsid w:val="00D2419D"/>
    <w:rsid w:val="00D31031"/>
    <w:rsid w:val="00D31AA0"/>
    <w:rsid w:val="00D345E0"/>
    <w:rsid w:val="00D357D7"/>
    <w:rsid w:val="00D37B34"/>
    <w:rsid w:val="00D418CC"/>
    <w:rsid w:val="00D42926"/>
    <w:rsid w:val="00D43351"/>
    <w:rsid w:val="00D4396E"/>
    <w:rsid w:val="00D45215"/>
    <w:rsid w:val="00D51422"/>
    <w:rsid w:val="00D53075"/>
    <w:rsid w:val="00D561D8"/>
    <w:rsid w:val="00D6027A"/>
    <w:rsid w:val="00D61052"/>
    <w:rsid w:val="00D62334"/>
    <w:rsid w:val="00D63154"/>
    <w:rsid w:val="00D6429F"/>
    <w:rsid w:val="00D65E59"/>
    <w:rsid w:val="00D66603"/>
    <w:rsid w:val="00D675A6"/>
    <w:rsid w:val="00D679FF"/>
    <w:rsid w:val="00D71BD1"/>
    <w:rsid w:val="00D72A67"/>
    <w:rsid w:val="00D72D5A"/>
    <w:rsid w:val="00D736FE"/>
    <w:rsid w:val="00D73FEB"/>
    <w:rsid w:val="00D75B45"/>
    <w:rsid w:val="00D823CF"/>
    <w:rsid w:val="00D827F1"/>
    <w:rsid w:val="00D83FBC"/>
    <w:rsid w:val="00D85B10"/>
    <w:rsid w:val="00D86223"/>
    <w:rsid w:val="00D86C40"/>
    <w:rsid w:val="00D879F4"/>
    <w:rsid w:val="00D87EB3"/>
    <w:rsid w:val="00D907CA"/>
    <w:rsid w:val="00D9159E"/>
    <w:rsid w:val="00D949CD"/>
    <w:rsid w:val="00D96694"/>
    <w:rsid w:val="00D96ADC"/>
    <w:rsid w:val="00DA09A1"/>
    <w:rsid w:val="00DA35C8"/>
    <w:rsid w:val="00DA3C90"/>
    <w:rsid w:val="00DB02BE"/>
    <w:rsid w:val="00DB040E"/>
    <w:rsid w:val="00DB2D19"/>
    <w:rsid w:val="00DB391F"/>
    <w:rsid w:val="00DB3C09"/>
    <w:rsid w:val="00DB414F"/>
    <w:rsid w:val="00DB47F7"/>
    <w:rsid w:val="00DB542E"/>
    <w:rsid w:val="00DB7EA8"/>
    <w:rsid w:val="00DC07F0"/>
    <w:rsid w:val="00DC148E"/>
    <w:rsid w:val="00DC17B4"/>
    <w:rsid w:val="00DC1EEA"/>
    <w:rsid w:val="00DC3C8A"/>
    <w:rsid w:val="00DD2373"/>
    <w:rsid w:val="00DD2B7D"/>
    <w:rsid w:val="00DD3F77"/>
    <w:rsid w:val="00DD56A7"/>
    <w:rsid w:val="00DD6E3D"/>
    <w:rsid w:val="00DE098F"/>
    <w:rsid w:val="00DE3302"/>
    <w:rsid w:val="00DE33D7"/>
    <w:rsid w:val="00DE3A44"/>
    <w:rsid w:val="00DE6589"/>
    <w:rsid w:val="00DE6611"/>
    <w:rsid w:val="00DE70C9"/>
    <w:rsid w:val="00DF007F"/>
    <w:rsid w:val="00DF0C09"/>
    <w:rsid w:val="00DF1696"/>
    <w:rsid w:val="00DF1F81"/>
    <w:rsid w:val="00DF26C8"/>
    <w:rsid w:val="00DF3E56"/>
    <w:rsid w:val="00DF7835"/>
    <w:rsid w:val="00E028BE"/>
    <w:rsid w:val="00E02E8F"/>
    <w:rsid w:val="00E031F2"/>
    <w:rsid w:val="00E03D2C"/>
    <w:rsid w:val="00E06B8C"/>
    <w:rsid w:val="00E11850"/>
    <w:rsid w:val="00E127CC"/>
    <w:rsid w:val="00E12A58"/>
    <w:rsid w:val="00E16F25"/>
    <w:rsid w:val="00E22754"/>
    <w:rsid w:val="00E2491B"/>
    <w:rsid w:val="00E25E07"/>
    <w:rsid w:val="00E26570"/>
    <w:rsid w:val="00E27D26"/>
    <w:rsid w:val="00E30363"/>
    <w:rsid w:val="00E31BDD"/>
    <w:rsid w:val="00E33270"/>
    <w:rsid w:val="00E33986"/>
    <w:rsid w:val="00E33DFD"/>
    <w:rsid w:val="00E35A04"/>
    <w:rsid w:val="00E37255"/>
    <w:rsid w:val="00E40387"/>
    <w:rsid w:val="00E417EB"/>
    <w:rsid w:val="00E41B33"/>
    <w:rsid w:val="00E41F56"/>
    <w:rsid w:val="00E41FE9"/>
    <w:rsid w:val="00E43E97"/>
    <w:rsid w:val="00E44DB9"/>
    <w:rsid w:val="00E51DBE"/>
    <w:rsid w:val="00E522E8"/>
    <w:rsid w:val="00E52A90"/>
    <w:rsid w:val="00E5481B"/>
    <w:rsid w:val="00E552A5"/>
    <w:rsid w:val="00E60796"/>
    <w:rsid w:val="00E6101F"/>
    <w:rsid w:val="00E61CF5"/>
    <w:rsid w:val="00E6210B"/>
    <w:rsid w:val="00E62B8E"/>
    <w:rsid w:val="00E64051"/>
    <w:rsid w:val="00E648DE"/>
    <w:rsid w:val="00E65B54"/>
    <w:rsid w:val="00E65FC9"/>
    <w:rsid w:val="00E673A4"/>
    <w:rsid w:val="00E67731"/>
    <w:rsid w:val="00E70A67"/>
    <w:rsid w:val="00E70D96"/>
    <w:rsid w:val="00E724D7"/>
    <w:rsid w:val="00E74158"/>
    <w:rsid w:val="00E75627"/>
    <w:rsid w:val="00E75C9B"/>
    <w:rsid w:val="00E7711F"/>
    <w:rsid w:val="00E808C9"/>
    <w:rsid w:val="00E80A91"/>
    <w:rsid w:val="00E80CFE"/>
    <w:rsid w:val="00E81B3F"/>
    <w:rsid w:val="00E8245F"/>
    <w:rsid w:val="00E832DD"/>
    <w:rsid w:val="00E83FD5"/>
    <w:rsid w:val="00E8479D"/>
    <w:rsid w:val="00E86180"/>
    <w:rsid w:val="00E92944"/>
    <w:rsid w:val="00E93290"/>
    <w:rsid w:val="00E95FD7"/>
    <w:rsid w:val="00E9679F"/>
    <w:rsid w:val="00E976C1"/>
    <w:rsid w:val="00E97F0B"/>
    <w:rsid w:val="00EA0BCC"/>
    <w:rsid w:val="00EA39DF"/>
    <w:rsid w:val="00EA40EC"/>
    <w:rsid w:val="00EA4BAC"/>
    <w:rsid w:val="00EA5AEA"/>
    <w:rsid w:val="00EB0D04"/>
    <w:rsid w:val="00EB1BE1"/>
    <w:rsid w:val="00EB3E51"/>
    <w:rsid w:val="00EB46F4"/>
    <w:rsid w:val="00EB4908"/>
    <w:rsid w:val="00EB6282"/>
    <w:rsid w:val="00EB7685"/>
    <w:rsid w:val="00EB7929"/>
    <w:rsid w:val="00EC047D"/>
    <w:rsid w:val="00EC28A2"/>
    <w:rsid w:val="00EC4AA5"/>
    <w:rsid w:val="00EC52F4"/>
    <w:rsid w:val="00EC6E4A"/>
    <w:rsid w:val="00ED283A"/>
    <w:rsid w:val="00EE14B2"/>
    <w:rsid w:val="00EE26C2"/>
    <w:rsid w:val="00EE35BD"/>
    <w:rsid w:val="00EE5736"/>
    <w:rsid w:val="00EF29B5"/>
    <w:rsid w:val="00EF4800"/>
    <w:rsid w:val="00EF52D5"/>
    <w:rsid w:val="00EF5A7B"/>
    <w:rsid w:val="00EF6397"/>
    <w:rsid w:val="00EF6606"/>
    <w:rsid w:val="00EF76EC"/>
    <w:rsid w:val="00F001CF"/>
    <w:rsid w:val="00F002A7"/>
    <w:rsid w:val="00F039CA"/>
    <w:rsid w:val="00F03F00"/>
    <w:rsid w:val="00F1133B"/>
    <w:rsid w:val="00F11486"/>
    <w:rsid w:val="00F12577"/>
    <w:rsid w:val="00F125B1"/>
    <w:rsid w:val="00F15B86"/>
    <w:rsid w:val="00F15FE1"/>
    <w:rsid w:val="00F17DA7"/>
    <w:rsid w:val="00F2056E"/>
    <w:rsid w:val="00F225DC"/>
    <w:rsid w:val="00F25634"/>
    <w:rsid w:val="00F30151"/>
    <w:rsid w:val="00F3068A"/>
    <w:rsid w:val="00F309D0"/>
    <w:rsid w:val="00F31FB1"/>
    <w:rsid w:val="00F35759"/>
    <w:rsid w:val="00F37590"/>
    <w:rsid w:val="00F43D35"/>
    <w:rsid w:val="00F454CF"/>
    <w:rsid w:val="00F467B5"/>
    <w:rsid w:val="00F468A8"/>
    <w:rsid w:val="00F46C0A"/>
    <w:rsid w:val="00F47A57"/>
    <w:rsid w:val="00F52DDA"/>
    <w:rsid w:val="00F56AA4"/>
    <w:rsid w:val="00F57991"/>
    <w:rsid w:val="00F61BB5"/>
    <w:rsid w:val="00F634BC"/>
    <w:rsid w:val="00F63629"/>
    <w:rsid w:val="00F66CE4"/>
    <w:rsid w:val="00F675A7"/>
    <w:rsid w:val="00F67B8A"/>
    <w:rsid w:val="00F70CFA"/>
    <w:rsid w:val="00F720D0"/>
    <w:rsid w:val="00F75706"/>
    <w:rsid w:val="00F80F34"/>
    <w:rsid w:val="00F81805"/>
    <w:rsid w:val="00F81AE4"/>
    <w:rsid w:val="00F823C8"/>
    <w:rsid w:val="00F82D62"/>
    <w:rsid w:val="00F84027"/>
    <w:rsid w:val="00F84E97"/>
    <w:rsid w:val="00F86384"/>
    <w:rsid w:val="00F90B9B"/>
    <w:rsid w:val="00F90EE1"/>
    <w:rsid w:val="00F912F6"/>
    <w:rsid w:val="00F96724"/>
    <w:rsid w:val="00F96D59"/>
    <w:rsid w:val="00F97D04"/>
    <w:rsid w:val="00FA3CBC"/>
    <w:rsid w:val="00FA57D9"/>
    <w:rsid w:val="00FB092F"/>
    <w:rsid w:val="00FB5E30"/>
    <w:rsid w:val="00FB6058"/>
    <w:rsid w:val="00FB61C2"/>
    <w:rsid w:val="00FB7F93"/>
    <w:rsid w:val="00FC1C66"/>
    <w:rsid w:val="00FC309A"/>
    <w:rsid w:val="00FC448C"/>
    <w:rsid w:val="00FC4AA1"/>
    <w:rsid w:val="00FC6267"/>
    <w:rsid w:val="00FC6A8F"/>
    <w:rsid w:val="00FD17AF"/>
    <w:rsid w:val="00FD3B23"/>
    <w:rsid w:val="00FD4504"/>
    <w:rsid w:val="00FD4FEE"/>
    <w:rsid w:val="00FD7C5F"/>
    <w:rsid w:val="00FE0448"/>
    <w:rsid w:val="00FE0B75"/>
    <w:rsid w:val="00FE4EB4"/>
    <w:rsid w:val="00FE5B8B"/>
    <w:rsid w:val="00FE720E"/>
    <w:rsid w:val="00FE7B3D"/>
    <w:rsid w:val="00FF075F"/>
    <w:rsid w:val="00FF2065"/>
    <w:rsid w:val="00FF4586"/>
    <w:rsid w:val="00FF663F"/>
    <w:rsid w:val="00FF68ED"/>
    <w:rsid w:val="00FF6C4A"/>
    <w:rsid w:val="00FF7741"/>
    <w:rsid w:val="00FF7818"/>
    <w:rsid w:val="00FF7AA5"/>
    <w:rsid w:val="3D92E2D2"/>
    <w:rsid w:val="5F7D6AB4"/>
    <w:rsid w:val="6F18F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81352E"/>
  <w15:docId w15:val="{08C4B12C-6524-4ED8-9AFD-6683064EF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00B1"/>
    <w:pPr>
      <w:jc w:val="both"/>
    </w:pPr>
    <w:rPr>
      <w:rFonts w:eastAsia="MS Mincho"/>
      <w:sz w:val="22"/>
      <w:szCs w:val="24"/>
      <w:lang w:val="en-GB"/>
    </w:rPr>
  </w:style>
  <w:style w:type="paragraph" w:styleId="Heading1">
    <w:name w:val="heading 1"/>
    <w:aliases w:val="IPPC Headsection"/>
    <w:basedOn w:val="Normal"/>
    <w:next w:val="Normal"/>
    <w:link w:val="Heading1Char"/>
    <w:qFormat/>
    <w:rsid w:val="001E00B1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1E00B1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E00B1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E00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E00B1"/>
    <w:rPr>
      <w:rFonts w:eastAsia="MS Mincho"/>
      <w:sz w:val="22"/>
      <w:szCs w:val="24"/>
      <w:lang w:val="en-GB"/>
    </w:rPr>
  </w:style>
  <w:style w:type="paragraph" w:styleId="Footer">
    <w:name w:val="footer"/>
    <w:basedOn w:val="Normal"/>
    <w:link w:val="FooterChar"/>
    <w:rsid w:val="001E00B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E00B1"/>
    <w:rPr>
      <w:rFonts w:eastAsia="MS Mincho"/>
      <w:sz w:val="22"/>
      <w:szCs w:val="24"/>
      <w:lang w:val="en-GB"/>
    </w:rPr>
  </w:style>
  <w:style w:type="character" w:customStyle="1" w:styleId="Heading1Char">
    <w:name w:val="Heading 1 Char"/>
    <w:aliases w:val="IPPC Headsection Char"/>
    <w:basedOn w:val="DefaultParagraphFont"/>
    <w:link w:val="Heading1"/>
    <w:rsid w:val="001E00B1"/>
    <w:rPr>
      <w:rFonts w:eastAsia="MS Mincho"/>
      <w:b/>
      <w:bCs/>
      <w:sz w:val="22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1E00B1"/>
    <w:rPr>
      <w:rFonts w:ascii="Calibri" w:eastAsia="MS Mincho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1E00B1"/>
    <w:rPr>
      <w:rFonts w:ascii="Calibri" w:eastAsia="MS Mincho" w:hAnsi="Calibri"/>
      <w:b/>
      <w:bCs/>
      <w:sz w:val="26"/>
      <w:szCs w:val="26"/>
      <w:lang w:val="en-GB"/>
    </w:rPr>
  </w:style>
  <w:style w:type="paragraph" w:customStyle="1" w:styleId="Style">
    <w:name w:val="Style"/>
    <w:basedOn w:val="Footer"/>
    <w:autoRedefine/>
    <w:qFormat/>
    <w:rsid w:val="001E00B1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customStyle="1" w:styleId="IPPArialFootnote">
    <w:name w:val="IPP Arial Footnote"/>
    <w:basedOn w:val="IPPArialTable"/>
    <w:qFormat/>
    <w:rsid w:val="001E00B1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1E00B1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1E00B1"/>
    <w:pPr>
      <w:numPr>
        <w:numId w:val="1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1E00B1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1E00B1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1E00B1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1E00B1"/>
    <w:pPr>
      <w:spacing w:after="180"/>
    </w:pPr>
  </w:style>
  <w:style w:type="paragraph" w:customStyle="1" w:styleId="IPPFootnote">
    <w:name w:val="IPP Footnote"/>
    <w:basedOn w:val="IPPArialFootnote"/>
    <w:qFormat/>
    <w:rsid w:val="001E00B1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4D092D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customStyle="1" w:styleId="IPPHeadSection">
    <w:name w:val="IPP HeadSection"/>
    <w:basedOn w:val="Normal"/>
    <w:next w:val="Normal"/>
    <w:qFormat/>
    <w:rsid w:val="001E00B1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1E00B1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1E00B1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Bullet1">
    <w:name w:val="IPP Bullet1"/>
    <w:basedOn w:val="IPPBullet1Last"/>
    <w:qFormat/>
    <w:rsid w:val="001E00B1"/>
    <w:pPr>
      <w:numPr>
        <w:numId w:val="13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1E00B1"/>
    <w:pPr>
      <w:numPr>
        <w:numId w:val="2"/>
      </w:numPr>
    </w:pPr>
  </w:style>
  <w:style w:type="paragraph" w:customStyle="1" w:styleId="IPPTitle16pt">
    <w:name w:val="IPP Title16pt"/>
    <w:basedOn w:val="Normal"/>
    <w:qFormat/>
    <w:rsid w:val="001E00B1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1E00B1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1E00B1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1E00B1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NormalCloseSpace">
    <w:name w:val="IPP NormalCloseSpace"/>
    <w:basedOn w:val="Normal"/>
    <w:qFormat/>
    <w:rsid w:val="001E00B1"/>
    <w:pPr>
      <w:keepNext/>
      <w:spacing w:after="60"/>
    </w:pPr>
  </w:style>
  <w:style w:type="paragraph" w:customStyle="1" w:styleId="IPPHeading2">
    <w:name w:val="IPP Heading2"/>
    <w:basedOn w:val="IPPNormal"/>
    <w:next w:val="IPPNormal"/>
    <w:link w:val="IPPHeading2Char"/>
    <w:qFormat/>
    <w:rsid w:val="001E00B1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1E00B1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1E00B1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1E00B1"/>
    <w:rPr>
      <w:rFonts w:ascii="Courier" w:eastAsia="Times" w:hAnsi="Courier"/>
      <w:sz w:val="21"/>
      <w:szCs w:val="21"/>
      <w:lang w:val="en-AU"/>
    </w:rPr>
  </w:style>
  <w:style w:type="paragraph" w:customStyle="1" w:styleId="IPPReferences">
    <w:name w:val="IPP References"/>
    <w:basedOn w:val="IPPNormal"/>
    <w:qFormat/>
    <w:rsid w:val="001E00B1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1E00B1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1E00B1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1E00B1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1E00B1"/>
    <w:pPr>
      <w:numPr>
        <w:numId w:val="3"/>
      </w:numPr>
      <w:jc w:val="left"/>
    </w:pPr>
  </w:style>
  <w:style w:type="paragraph" w:customStyle="1" w:styleId="IPPLetterListIndent">
    <w:name w:val="IPP LetterList Indent"/>
    <w:basedOn w:val="IPPLetterList"/>
    <w:qFormat/>
    <w:rsid w:val="001E00B1"/>
    <w:pPr>
      <w:numPr>
        <w:numId w:val="4"/>
      </w:numPr>
    </w:pPr>
  </w:style>
  <w:style w:type="paragraph" w:customStyle="1" w:styleId="IPPFooterLandscape">
    <w:name w:val="IPP Footer Landscape"/>
    <w:basedOn w:val="IPPHeaderlandscape"/>
    <w:qFormat/>
    <w:rsid w:val="001E00B1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1E00B1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1E00B1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1E00B1"/>
    <w:pPr>
      <w:numPr>
        <w:numId w:val="5"/>
      </w:numPr>
    </w:pPr>
  </w:style>
  <w:style w:type="paragraph" w:customStyle="1" w:styleId="IPPHdg2Num">
    <w:name w:val="IPP Hdg2Num"/>
    <w:basedOn w:val="IPPHeading2"/>
    <w:next w:val="IPPNormal"/>
    <w:qFormat/>
    <w:rsid w:val="001E00B1"/>
    <w:pPr>
      <w:numPr>
        <w:ilvl w:val="1"/>
        <w:numId w:val="6"/>
      </w:numPr>
    </w:pPr>
  </w:style>
  <w:style w:type="paragraph" w:customStyle="1" w:styleId="IPPNumberedList">
    <w:name w:val="IPP NumberedList"/>
    <w:basedOn w:val="IPPBullet1"/>
    <w:qFormat/>
    <w:rsid w:val="001E00B1"/>
    <w:pPr>
      <w:numPr>
        <w:numId w:val="7"/>
      </w:numPr>
    </w:pPr>
  </w:style>
  <w:style w:type="paragraph" w:styleId="FootnoteText">
    <w:name w:val="footnote text"/>
    <w:aliases w:val="FOOTNOTES,fn,single space,Footnote text"/>
    <w:basedOn w:val="Normal"/>
    <w:link w:val="FootnoteTextChar"/>
    <w:rsid w:val="001E00B1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,Footnote text Char"/>
    <w:basedOn w:val="DefaultParagraphFont"/>
    <w:link w:val="FootnoteText"/>
    <w:rsid w:val="001E00B1"/>
    <w:rPr>
      <w:rFonts w:eastAsia="MS Mincho"/>
      <w:szCs w:val="24"/>
      <w:lang w:val="en-GB"/>
    </w:rPr>
  </w:style>
  <w:style w:type="character" w:styleId="FootnoteReference">
    <w:name w:val="footnote reference"/>
    <w:aliases w:val="16 Point,Superscript 6 Point,Ref,de nota al pie,Footnote Reference1,Ref1,de nota al pie1,註腳內容,de nota al pie + (Asian) MS Mincho,11 pt"/>
    <w:basedOn w:val="DefaultParagraphFont"/>
    <w:rsid w:val="001E00B1"/>
    <w:rPr>
      <w:vertAlign w:val="superscript"/>
    </w:rPr>
  </w:style>
  <w:style w:type="character" w:styleId="PageNumber">
    <w:name w:val="page number"/>
    <w:rsid w:val="001E00B1"/>
    <w:rPr>
      <w:rFonts w:ascii="Arial" w:hAnsi="Arial"/>
      <w:b/>
      <w:sz w:val="18"/>
    </w:rPr>
  </w:style>
  <w:style w:type="character" w:styleId="Hyperlink">
    <w:name w:val="Hyperlink"/>
    <w:uiPriority w:val="99"/>
    <w:unhideWhenUsed/>
    <w:rsid w:val="00287D63"/>
    <w:rPr>
      <w:color w:val="0000FF"/>
      <w:u w:val="single"/>
    </w:rPr>
  </w:style>
  <w:style w:type="character" w:customStyle="1" w:styleId="IPPNormalChar">
    <w:name w:val="IPP Normal Char"/>
    <w:link w:val="IPPNormal"/>
    <w:rsid w:val="00287D63"/>
    <w:rPr>
      <w:rFonts w:eastAsia="Times"/>
      <w:sz w:val="22"/>
      <w:szCs w:val="24"/>
      <w:lang w:val="en-GB"/>
    </w:rPr>
  </w:style>
  <w:style w:type="character" w:customStyle="1" w:styleId="IPPNormalunderlined">
    <w:name w:val="IPP Normal underlined"/>
    <w:basedOn w:val="DefaultParagraphFont"/>
    <w:rsid w:val="001E00B1"/>
    <w:rPr>
      <w:rFonts w:ascii="Times New Roman" w:hAnsi="Times New Roman"/>
      <w:sz w:val="22"/>
      <w:u w:val="single"/>
      <w:lang w:val="en-US"/>
    </w:rPr>
  </w:style>
  <w:style w:type="paragraph" w:styleId="BalloonText">
    <w:name w:val="Balloon Text"/>
    <w:basedOn w:val="Normal"/>
    <w:link w:val="BalloonTextChar"/>
    <w:rsid w:val="001E00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E00B1"/>
    <w:rPr>
      <w:rFonts w:ascii="Tahoma" w:eastAsia="MS Mincho" w:hAnsi="Tahoma" w:cs="Tahoma"/>
      <w:sz w:val="16"/>
      <w:szCs w:val="16"/>
      <w:lang w:val="en-GB"/>
    </w:rPr>
  </w:style>
  <w:style w:type="numbering" w:customStyle="1" w:styleId="IPPList">
    <w:name w:val="IPP List"/>
    <w:rsid w:val="00306B01"/>
  </w:style>
  <w:style w:type="paragraph" w:customStyle="1" w:styleId="IPPNumberedListArial">
    <w:name w:val="IPP NumberedListArial"/>
    <w:basedOn w:val="IPPNumberedList"/>
    <w:qFormat/>
    <w:rsid w:val="00306B01"/>
    <w:pPr>
      <w:numPr>
        <w:numId w:val="0"/>
      </w:numPr>
      <w:tabs>
        <w:tab w:val="num" w:pos="1134"/>
      </w:tabs>
      <w:ind w:left="1134" w:hanging="567"/>
    </w:pPr>
    <w:rPr>
      <w:rFonts w:ascii="Arial" w:hAnsi="Arial"/>
      <w:sz w:val="18"/>
    </w:rPr>
  </w:style>
  <w:style w:type="paragraph" w:customStyle="1" w:styleId="IPPTitle16ptIndent">
    <w:name w:val="IPP Title16pt Indent"/>
    <w:basedOn w:val="Normal"/>
    <w:qFormat/>
    <w:rsid w:val="00306B01"/>
    <w:pPr>
      <w:spacing w:after="720"/>
      <w:ind w:left="1701" w:right="1701"/>
      <w:jc w:val="center"/>
    </w:pPr>
    <w:rPr>
      <w:rFonts w:ascii="Arial" w:eastAsia="Times New Roman" w:hAnsi="Arial" w:cs="Arial"/>
      <w:b/>
      <w:bCs/>
      <w:sz w:val="32"/>
      <w:szCs w:val="32"/>
    </w:rPr>
  </w:style>
  <w:style w:type="numbering" w:customStyle="1" w:styleId="NoList1">
    <w:name w:val="No List1"/>
    <w:next w:val="NoList"/>
    <w:semiHidden/>
    <w:unhideWhenUsed/>
    <w:rsid w:val="00306B01"/>
  </w:style>
  <w:style w:type="numbering" w:customStyle="1" w:styleId="IPPList1">
    <w:name w:val="IPP List1"/>
    <w:rsid w:val="00306B01"/>
    <w:pPr>
      <w:numPr>
        <w:numId w:val="8"/>
      </w:numPr>
    </w:pPr>
  </w:style>
  <w:style w:type="paragraph" w:customStyle="1" w:styleId="IPPNumber">
    <w:name w:val="IPP Number"/>
    <w:basedOn w:val="IPPNormal"/>
    <w:qFormat/>
    <w:rsid w:val="00306B01"/>
  </w:style>
  <w:style w:type="paragraph" w:customStyle="1" w:styleId="IPPNumberClose">
    <w:name w:val="IPP NumberClose"/>
    <w:basedOn w:val="Normal"/>
    <w:qFormat/>
    <w:rsid w:val="00306B01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Last">
    <w:name w:val="IPP NumberedListLast"/>
    <w:basedOn w:val="IPPNumberedList"/>
    <w:qFormat/>
    <w:rsid w:val="001E00B1"/>
    <w:pPr>
      <w:spacing w:after="180"/>
    </w:pPr>
  </w:style>
  <w:style w:type="paragraph" w:customStyle="1" w:styleId="IPPNumberSubhead">
    <w:name w:val="IPP NumberSubhead"/>
    <w:basedOn w:val="IPPNumber"/>
    <w:qFormat/>
    <w:rsid w:val="00306B01"/>
    <w:pPr>
      <w:keepNext/>
      <w:spacing w:after="60"/>
    </w:pPr>
    <w:rPr>
      <w:b/>
    </w:rPr>
  </w:style>
  <w:style w:type="paragraph" w:customStyle="1" w:styleId="IPPSubheadNumber">
    <w:name w:val="IPP SubheadNumber"/>
    <w:basedOn w:val="IPPSubhead"/>
    <w:qFormat/>
    <w:rsid w:val="00306B01"/>
    <w:pPr>
      <w:ind w:left="0" w:firstLine="0"/>
    </w:pPr>
  </w:style>
  <w:style w:type="paragraph" w:customStyle="1" w:styleId="IPPNumberedList0">
    <w:name w:val="IPPNumberedList"/>
    <w:basedOn w:val="Normal"/>
    <w:qFormat/>
    <w:rsid w:val="00306B01"/>
    <w:pPr>
      <w:spacing w:after="60"/>
    </w:pPr>
    <w:rPr>
      <w:rFonts w:ascii="Calibri" w:eastAsia="Times" w:hAnsi="Calibri"/>
      <w:bCs/>
      <w:iCs/>
      <w:sz w:val="20"/>
    </w:rPr>
  </w:style>
  <w:style w:type="paragraph" w:customStyle="1" w:styleId="IPPNumberedListLast0">
    <w:name w:val="IPPNumberedListLast"/>
    <w:basedOn w:val="IPPNumberedList0"/>
    <w:qFormat/>
    <w:rsid w:val="00306B01"/>
    <w:pPr>
      <w:spacing w:after="180"/>
    </w:pPr>
  </w:style>
  <w:style w:type="character" w:styleId="CommentReference">
    <w:name w:val="annotation reference"/>
    <w:uiPriority w:val="99"/>
    <w:unhideWhenUsed/>
    <w:rsid w:val="00306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306B01"/>
    <w:rPr>
      <w:rFonts w:eastAsia="Times New Roman"/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qFormat/>
    <w:rsid w:val="00306B0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6B0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06B01"/>
    <w:rPr>
      <w:b/>
      <w:bCs/>
      <w:lang w:eastAsia="en-US"/>
    </w:rPr>
  </w:style>
  <w:style w:type="paragraph" w:customStyle="1" w:styleId="DarkList-Accent31">
    <w:name w:val="Dark List - Accent 31"/>
    <w:hidden/>
    <w:uiPriority w:val="99"/>
    <w:semiHidden/>
    <w:rsid w:val="00306B01"/>
    <w:rPr>
      <w:sz w:val="22"/>
      <w:szCs w:val="24"/>
      <w:lang w:val="en-GB" w:eastAsia="en-GB"/>
    </w:rPr>
  </w:style>
  <w:style w:type="character" w:styleId="FollowedHyperlink">
    <w:name w:val="FollowedHyperlink"/>
    <w:uiPriority w:val="99"/>
    <w:semiHidden/>
    <w:unhideWhenUsed/>
    <w:rsid w:val="00306B01"/>
    <w:rPr>
      <w:color w:val="800080"/>
      <w:u w:val="single"/>
    </w:rPr>
  </w:style>
  <w:style w:type="table" w:styleId="TableGrid">
    <w:name w:val="Table Grid"/>
    <w:basedOn w:val="TableNormal"/>
    <w:rsid w:val="001E00B1"/>
    <w:rPr>
      <w:rFonts w:ascii="Cambria" w:eastAsia="MS Mincho" w:hAnsi="Cambr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PPnormalitalics">
    <w:name w:val="IPP normal italics"/>
    <w:basedOn w:val="DefaultParagraphFont"/>
    <w:rsid w:val="001E00B1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1E00B1"/>
    <w:rPr>
      <w:rFonts w:ascii="Times New Roman" w:eastAsia="Times" w:hAnsi="Times New Roman"/>
      <w:b/>
      <w:sz w:val="22"/>
      <w:szCs w:val="21"/>
      <w:lang w:val="en-AU"/>
    </w:rPr>
  </w:style>
  <w:style w:type="character" w:customStyle="1" w:styleId="IPPNormalstrikethrough">
    <w:name w:val="IPP Normal strikethrough"/>
    <w:rsid w:val="001E00B1"/>
    <w:rPr>
      <w:rFonts w:ascii="Times New Roman" w:hAnsi="Times New Roman"/>
      <w:strike/>
      <w:dstrike w:val="0"/>
      <w:sz w:val="22"/>
    </w:rPr>
  </w:style>
  <w:style w:type="numbering" w:customStyle="1" w:styleId="IPPParagraphnumberedlist">
    <w:name w:val="IPP Paragraph numbered list"/>
    <w:rsid w:val="001E00B1"/>
    <w:pPr>
      <w:numPr>
        <w:numId w:val="9"/>
      </w:numPr>
    </w:pPr>
  </w:style>
  <w:style w:type="paragraph" w:styleId="TOC1">
    <w:name w:val="toc 1"/>
    <w:basedOn w:val="IPPNormalCloseSpace"/>
    <w:next w:val="Normal"/>
    <w:autoRedefine/>
    <w:uiPriority w:val="39"/>
    <w:rsid w:val="001E00B1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1E00B1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1E00B1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1E00B1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1E00B1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1E00B1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1E00B1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1E00B1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1E00B1"/>
    <w:pPr>
      <w:spacing w:after="120"/>
      <w:ind w:left="1760"/>
    </w:pPr>
    <w:rPr>
      <w:rFonts w:eastAsia="Times"/>
      <w:lang w:val="en-AU"/>
    </w:rPr>
  </w:style>
  <w:style w:type="paragraph" w:customStyle="1" w:styleId="Default">
    <w:name w:val="Default"/>
    <w:rsid w:val="00306B0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IPPHeading1Centered">
    <w:name w:val="Style IPP Heading1 + Centered"/>
    <w:basedOn w:val="IPPHeading1"/>
    <w:rsid w:val="00306B01"/>
    <w:pPr>
      <w:jc w:val="center"/>
    </w:pPr>
    <w:rPr>
      <w:rFonts w:eastAsia="Times New Roman"/>
      <w:bCs/>
      <w:szCs w:val="20"/>
    </w:rPr>
  </w:style>
  <w:style w:type="paragraph" w:customStyle="1" w:styleId="StyleIPPHeadSectionCentered">
    <w:name w:val="Style IPP HeadSection + Centered"/>
    <w:basedOn w:val="IPPHeadSection"/>
    <w:rsid w:val="00306B01"/>
    <w:pPr>
      <w:jc w:val="center"/>
    </w:pPr>
    <w:rPr>
      <w:rFonts w:eastAsia="Times New Roman"/>
      <w:szCs w:val="20"/>
    </w:rPr>
  </w:style>
  <w:style w:type="paragraph" w:customStyle="1" w:styleId="StyleIPPHeadSectionUnderlineCentered">
    <w:name w:val="Style IPP HeadSection + Underline Centered"/>
    <w:basedOn w:val="IPPHeadSection"/>
    <w:rsid w:val="00306B01"/>
    <w:pPr>
      <w:jc w:val="center"/>
    </w:pPr>
    <w:rPr>
      <w:rFonts w:eastAsia="Times New Roman"/>
      <w:szCs w:val="20"/>
      <w:u w:val="single"/>
    </w:rPr>
  </w:style>
  <w:style w:type="numbering" w:styleId="111111">
    <w:name w:val="Outline List 2"/>
    <w:basedOn w:val="NoList"/>
    <w:rsid w:val="00306B01"/>
    <w:pPr>
      <w:numPr>
        <w:numId w:val="10"/>
      </w:numPr>
    </w:pPr>
  </w:style>
  <w:style w:type="character" w:customStyle="1" w:styleId="Bold">
    <w:name w:val="Bold"/>
    <w:rsid w:val="00306B01"/>
    <w:rPr>
      <w:b/>
      <w:bCs/>
    </w:rPr>
  </w:style>
  <w:style w:type="paragraph" w:styleId="ListNumber">
    <w:name w:val="List Number"/>
    <w:basedOn w:val="Normal"/>
    <w:rsid w:val="00306B01"/>
    <w:pPr>
      <w:tabs>
        <w:tab w:val="num" w:pos="1320"/>
      </w:tabs>
      <w:ind w:left="1320" w:hanging="720"/>
    </w:pPr>
    <w:rPr>
      <w:rFonts w:eastAsia="Times New Roman"/>
    </w:rPr>
  </w:style>
  <w:style w:type="character" w:customStyle="1" w:styleId="Larson">
    <w:name w:val="Larson"/>
    <w:aliases w:val="Brent (AGPP)"/>
    <w:semiHidden/>
    <w:rsid w:val="00306B01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CarCar">
    <w:name w:val="Car Car"/>
    <w:basedOn w:val="Normal"/>
    <w:rsid w:val="00306B01"/>
    <w:pPr>
      <w:spacing w:line="240" w:lineRule="exact"/>
    </w:pPr>
    <w:rPr>
      <w:rFonts w:ascii="Tahoma" w:hAnsi="Tahoma"/>
      <w:sz w:val="20"/>
      <w:szCs w:val="20"/>
    </w:rPr>
  </w:style>
  <w:style w:type="paragraph" w:customStyle="1" w:styleId="Contents">
    <w:name w:val="Contents"/>
    <w:basedOn w:val="Normal"/>
    <w:autoRedefine/>
    <w:rsid w:val="00306B01"/>
    <w:pPr>
      <w:ind w:left="6" w:hanging="6"/>
    </w:pPr>
    <w:rPr>
      <w:rFonts w:eastAsia="Times New Roman"/>
      <w:bCs/>
    </w:rPr>
  </w:style>
  <w:style w:type="character" w:styleId="Strong">
    <w:name w:val="Strong"/>
    <w:basedOn w:val="DefaultParagraphFont"/>
    <w:qFormat/>
    <w:rsid w:val="001E00B1"/>
    <w:rPr>
      <w:b/>
      <w:bCs/>
    </w:rPr>
  </w:style>
  <w:style w:type="paragraph" w:styleId="NormalWeb">
    <w:name w:val="Normal (Web)"/>
    <w:basedOn w:val="Normal"/>
    <w:uiPriority w:val="99"/>
    <w:unhideWhenUsed/>
    <w:rsid w:val="00306B01"/>
    <w:pPr>
      <w:spacing w:before="100" w:beforeAutospacing="1" w:after="100" w:afterAutospacing="1"/>
    </w:pPr>
  </w:style>
  <w:style w:type="character" w:customStyle="1" w:styleId="apple-style-span">
    <w:name w:val="apple-style-span"/>
    <w:rsid w:val="00306B01"/>
  </w:style>
  <w:style w:type="paragraph" w:customStyle="1" w:styleId="IPPParaNumbering">
    <w:name w:val="IPP ParaNumbering"/>
    <w:basedOn w:val="IPPNormal"/>
    <w:qFormat/>
    <w:rsid w:val="00306B01"/>
    <w:rPr>
      <w:rFonts w:ascii="Arial" w:hAnsi="Arial" w:cs="Arial"/>
      <w:i/>
      <w:color w:val="0000FF"/>
      <w:sz w:val="18"/>
      <w:szCs w:val="18"/>
    </w:rPr>
  </w:style>
  <w:style w:type="paragraph" w:customStyle="1" w:styleId="bodytext">
    <w:name w:val="bodytext"/>
    <w:basedOn w:val="Normal"/>
    <w:rsid w:val="00306B01"/>
    <w:pPr>
      <w:spacing w:before="100" w:beforeAutospacing="1" w:after="100" w:afterAutospacing="1"/>
    </w:pPr>
    <w:rPr>
      <w:rFonts w:eastAsia="Times New Roman"/>
    </w:rPr>
  </w:style>
  <w:style w:type="paragraph" w:customStyle="1" w:styleId="DashListLev1">
    <w:name w:val="Dash List Lev1"/>
    <w:basedOn w:val="Normal"/>
    <w:rsid w:val="00306B01"/>
    <w:pPr>
      <w:tabs>
        <w:tab w:val="num" w:pos="0"/>
      </w:tabs>
      <w:ind w:left="760" w:hanging="363"/>
    </w:pPr>
    <w:rPr>
      <w:rFonts w:eastAsia="Times New Roman"/>
      <w:szCs w:val="20"/>
      <w:lang w:eastAsia="ko-KR"/>
    </w:rPr>
  </w:style>
  <w:style w:type="paragraph" w:customStyle="1" w:styleId="font1">
    <w:name w:val="font1"/>
    <w:basedOn w:val="Normal"/>
    <w:rsid w:val="00306B01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</w:rPr>
  </w:style>
  <w:style w:type="paragraph" w:customStyle="1" w:styleId="font5">
    <w:name w:val="font5"/>
    <w:basedOn w:val="Normal"/>
    <w:rsid w:val="00306B01"/>
    <w:pPr>
      <w:spacing w:before="100" w:beforeAutospacing="1" w:after="100" w:afterAutospacing="1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font6">
    <w:name w:val="font6"/>
    <w:basedOn w:val="Normal"/>
    <w:rsid w:val="00306B01"/>
    <w:pPr>
      <w:spacing w:before="100" w:beforeAutospacing="1" w:after="100" w:afterAutospacing="1"/>
    </w:pPr>
    <w:rPr>
      <w:rFonts w:ascii="Arial" w:eastAsia="Times New Roman" w:hAnsi="Arial" w:cs="Arial"/>
      <w:color w:val="FF0000"/>
      <w:sz w:val="20"/>
      <w:szCs w:val="20"/>
    </w:rPr>
  </w:style>
  <w:style w:type="paragraph" w:customStyle="1" w:styleId="xl65">
    <w:name w:val="xl65"/>
    <w:basedOn w:val="Normal"/>
    <w:rsid w:val="00306B01"/>
    <w:pPr>
      <w:spacing w:before="100" w:beforeAutospacing="1" w:after="100" w:afterAutospacing="1"/>
      <w:textAlignment w:val="top"/>
    </w:pPr>
    <w:rPr>
      <w:rFonts w:eastAsia="Times New Roman"/>
      <w:b/>
      <w:bCs/>
      <w:color w:val="FF0000"/>
      <w:sz w:val="32"/>
      <w:szCs w:val="32"/>
    </w:rPr>
  </w:style>
  <w:style w:type="paragraph" w:customStyle="1" w:styleId="xl66">
    <w:name w:val="xl66"/>
    <w:basedOn w:val="Normal"/>
    <w:rsid w:val="00306B01"/>
    <w:pPr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67">
    <w:name w:val="xl67"/>
    <w:basedOn w:val="Normal"/>
    <w:rsid w:val="00306B01"/>
    <w:pPr>
      <w:spacing w:before="100" w:beforeAutospacing="1" w:after="100" w:afterAutospacing="1"/>
      <w:textAlignment w:val="top"/>
    </w:pPr>
    <w:rPr>
      <w:rFonts w:eastAsia="Times New Roman"/>
      <w:b/>
      <w:bCs/>
      <w:sz w:val="32"/>
      <w:szCs w:val="32"/>
    </w:rPr>
  </w:style>
  <w:style w:type="paragraph" w:customStyle="1" w:styleId="xl68">
    <w:name w:val="xl68"/>
    <w:basedOn w:val="Normal"/>
    <w:rsid w:val="00306B01"/>
    <w:pPr>
      <w:spacing w:before="100" w:beforeAutospacing="1" w:after="100" w:afterAutospacing="1"/>
      <w:textAlignment w:val="top"/>
    </w:pPr>
    <w:rPr>
      <w:rFonts w:eastAsia="Times New Roman"/>
      <w:b/>
      <w:bCs/>
      <w:sz w:val="32"/>
      <w:szCs w:val="32"/>
    </w:rPr>
  </w:style>
  <w:style w:type="paragraph" w:customStyle="1" w:styleId="xl69">
    <w:name w:val="xl69"/>
    <w:basedOn w:val="Normal"/>
    <w:rsid w:val="00306B01"/>
    <w:pPr>
      <w:spacing w:before="100" w:beforeAutospacing="1" w:after="100" w:afterAutospacing="1"/>
      <w:textAlignment w:val="top"/>
    </w:pPr>
    <w:rPr>
      <w:rFonts w:eastAsia="Times New Roman"/>
      <w:sz w:val="32"/>
      <w:szCs w:val="32"/>
    </w:rPr>
  </w:style>
  <w:style w:type="paragraph" w:customStyle="1" w:styleId="xl70">
    <w:name w:val="xl70"/>
    <w:basedOn w:val="Normal"/>
    <w:rsid w:val="00306B01"/>
    <w:pPr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30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30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30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center"/>
    </w:pPr>
    <w:rPr>
      <w:rFonts w:eastAsia="Times New Roman"/>
      <w:b/>
      <w:bCs/>
    </w:rPr>
  </w:style>
  <w:style w:type="paragraph" w:customStyle="1" w:styleId="xl74">
    <w:name w:val="xl74"/>
    <w:basedOn w:val="Normal"/>
    <w:rsid w:val="0030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75">
    <w:name w:val="xl75"/>
    <w:basedOn w:val="Normal"/>
    <w:rsid w:val="0030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eastAsia="Times New Roman"/>
      <w:b/>
      <w:bCs/>
    </w:rPr>
  </w:style>
  <w:style w:type="paragraph" w:customStyle="1" w:styleId="xl76">
    <w:name w:val="xl76"/>
    <w:basedOn w:val="Normal"/>
    <w:rsid w:val="0030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77">
    <w:name w:val="xl77"/>
    <w:basedOn w:val="Normal"/>
    <w:rsid w:val="00306B01"/>
    <w:pPr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78">
    <w:name w:val="xl78"/>
    <w:basedOn w:val="Normal"/>
    <w:rsid w:val="0030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eastAsia="Times New Roman"/>
      <w:b/>
      <w:bCs/>
    </w:rPr>
  </w:style>
  <w:style w:type="paragraph" w:customStyle="1" w:styleId="xl79">
    <w:name w:val="xl79"/>
    <w:basedOn w:val="Normal"/>
    <w:rsid w:val="0030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textAlignment w:val="top"/>
    </w:pPr>
    <w:rPr>
      <w:rFonts w:eastAsia="Times New Roman"/>
      <w:b/>
      <w:bCs/>
    </w:rPr>
  </w:style>
  <w:style w:type="paragraph" w:customStyle="1" w:styleId="xl80">
    <w:name w:val="xl80"/>
    <w:basedOn w:val="Normal"/>
    <w:rsid w:val="0030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30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30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83">
    <w:name w:val="xl83"/>
    <w:basedOn w:val="Normal"/>
    <w:rsid w:val="0030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</w:rPr>
  </w:style>
  <w:style w:type="paragraph" w:customStyle="1" w:styleId="xl84">
    <w:name w:val="xl84"/>
    <w:basedOn w:val="Normal"/>
    <w:rsid w:val="0030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30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306B01"/>
    <w:pPr>
      <w:shd w:val="clear" w:color="000000" w:fill="FF6600"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30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CharChar">
    <w:name w:val="(文字) (文字) Char (文字) (文字) Char"/>
    <w:basedOn w:val="Normal"/>
    <w:rsid w:val="00306B01"/>
    <w:pPr>
      <w:spacing w:line="240" w:lineRule="exact"/>
    </w:pPr>
    <w:rPr>
      <w:rFonts w:ascii="Tahoma" w:hAnsi="Tahoma"/>
    </w:rPr>
  </w:style>
  <w:style w:type="paragraph" w:styleId="Title">
    <w:name w:val="Title"/>
    <w:basedOn w:val="Normal"/>
    <w:next w:val="Normal"/>
    <w:link w:val="TitleChar"/>
    <w:uiPriority w:val="10"/>
    <w:qFormat/>
    <w:rsid w:val="00306B0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/>
    </w:rPr>
  </w:style>
  <w:style w:type="character" w:customStyle="1" w:styleId="TitleChar">
    <w:name w:val="Title Char"/>
    <w:link w:val="Title"/>
    <w:uiPriority w:val="10"/>
    <w:rsid w:val="00306B01"/>
    <w:rPr>
      <w:rFonts w:ascii="Cambria" w:hAnsi="Cambria"/>
      <w:b/>
      <w:bCs/>
      <w:kern w:val="28"/>
      <w:sz w:val="32"/>
      <w:szCs w:val="32"/>
      <w:lang w:eastAsia="en-US"/>
    </w:rPr>
  </w:style>
  <w:style w:type="numbering" w:customStyle="1" w:styleId="IPPParagraphnumberedlist1">
    <w:name w:val="IPP Paragraph numbered list1"/>
    <w:rsid w:val="00306B01"/>
    <w:pPr>
      <w:numPr>
        <w:numId w:val="14"/>
      </w:numPr>
    </w:pPr>
  </w:style>
  <w:style w:type="numbering" w:customStyle="1" w:styleId="IPPList11">
    <w:name w:val="IPP List11"/>
    <w:rsid w:val="00306B01"/>
    <w:pPr>
      <w:numPr>
        <w:numId w:val="15"/>
      </w:numPr>
    </w:pPr>
  </w:style>
  <w:style w:type="paragraph" w:styleId="ListParagraph">
    <w:name w:val="List Paragraph"/>
    <w:basedOn w:val="Normal"/>
    <w:uiPriority w:val="34"/>
    <w:qFormat/>
    <w:rsid w:val="001E00B1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customStyle="1" w:styleId="EmailStyle1061">
    <w:name w:val="EmailStyle1061"/>
    <w:semiHidden/>
    <w:rsid w:val="00306B01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CarCar1">
    <w:name w:val="Car Car1"/>
    <w:basedOn w:val="Normal"/>
    <w:rsid w:val="00306B01"/>
    <w:pPr>
      <w:spacing w:line="240" w:lineRule="exact"/>
      <w:ind w:hanging="567"/>
    </w:pPr>
    <w:rPr>
      <w:rFonts w:ascii="Tahoma" w:hAnsi="Tahoma"/>
      <w:sz w:val="20"/>
      <w:szCs w:val="20"/>
    </w:rPr>
  </w:style>
  <w:style w:type="paragraph" w:customStyle="1" w:styleId="CharChar1">
    <w:name w:val="(文字) (文字) Char (文字) (文字) Char1"/>
    <w:basedOn w:val="Normal"/>
    <w:rsid w:val="00306B01"/>
    <w:pPr>
      <w:spacing w:line="240" w:lineRule="exact"/>
      <w:ind w:hanging="567"/>
    </w:pPr>
    <w:rPr>
      <w:rFonts w:ascii="Tahoma" w:hAnsi="Tahoma"/>
    </w:rPr>
  </w:style>
  <w:style w:type="character" w:customStyle="1" w:styleId="apple-converted-space">
    <w:name w:val="apple-converted-space"/>
    <w:rsid w:val="00306B01"/>
  </w:style>
  <w:style w:type="character" w:customStyle="1" w:styleId="IPPHeading2Char">
    <w:name w:val="IPP Heading2 Char"/>
    <w:link w:val="IPPHeading2"/>
    <w:rsid w:val="00306B01"/>
    <w:rPr>
      <w:rFonts w:eastAsia="Times"/>
      <w:b/>
      <w:sz w:val="24"/>
      <w:szCs w:val="24"/>
      <w:lang w:val="en-GB"/>
    </w:rPr>
  </w:style>
  <w:style w:type="paragraph" w:styleId="TOCHeading">
    <w:name w:val="TOC Heading"/>
    <w:basedOn w:val="Heading1"/>
    <w:next w:val="Normal"/>
    <w:uiPriority w:val="39"/>
    <w:qFormat/>
    <w:rsid w:val="00306B01"/>
    <w:pPr>
      <w:keepLines/>
      <w:overflowPunct/>
      <w:autoSpaceDE/>
      <w:autoSpaceDN/>
      <w:adjustRightInd/>
      <w:spacing w:before="480" w:line="276" w:lineRule="auto"/>
      <w:textAlignment w:val="auto"/>
      <w:outlineLvl w:val="9"/>
    </w:pPr>
    <w:rPr>
      <w:rFonts w:ascii="Cambria" w:eastAsia="MS Gothic" w:hAnsi="Cambria"/>
      <w:color w:val="365F91"/>
      <w:sz w:val="28"/>
      <w:szCs w:val="28"/>
      <w:lang w:eastAsia="ja-JP"/>
    </w:rPr>
  </w:style>
  <w:style w:type="character" w:customStyle="1" w:styleId="Italic">
    <w:name w:val="Italic"/>
    <w:rsid w:val="00306B01"/>
    <w:rPr>
      <w:i/>
      <w:iCs/>
    </w:rPr>
  </w:style>
  <w:style w:type="paragraph" w:customStyle="1" w:styleId="IPPNumberedListAlpha">
    <w:name w:val="IPP NumberedListAlpha"/>
    <w:basedOn w:val="Normal"/>
    <w:qFormat/>
    <w:rsid w:val="00306B01"/>
    <w:pPr>
      <w:numPr>
        <w:numId w:val="11"/>
      </w:numPr>
      <w:spacing w:after="60"/>
    </w:pPr>
    <w:rPr>
      <w:rFonts w:eastAsia="Times"/>
    </w:rPr>
  </w:style>
  <w:style w:type="paragraph" w:customStyle="1" w:styleId="IPPNumberedListAlpha2">
    <w:name w:val="IPP NumberedListAlpha2"/>
    <w:basedOn w:val="IPPNumberedListAlpha"/>
    <w:qFormat/>
    <w:rsid w:val="00306B01"/>
    <w:pPr>
      <w:numPr>
        <w:numId w:val="12"/>
      </w:numPr>
    </w:pPr>
  </w:style>
  <w:style w:type="character" w:styleId="HTMLTypewriter">
    <w:name w:val="HTML Typewriter"/>
    <w:uiPriority w:val="99"/>
    <w:semiHidden/>
    <w:unhideWhenUsed/>
    <w:rsid w:val="00306B01"/>
    <w:rPr>
      <w:rFonts w:ascii="Courier New" w:eastAsia="Times New Roman" w:hAnsi="Courier New" w:cs="Courier New"/>
      <w:sz w:val="20"/>
      <w:szCs w:val="20"/>
    </w:rPr>
  </w:style>
  <w:style w:type="paragraph" w:styleId="BodyText0">
    <w:name w:val="Body Text"/>
    <w:basedOn w:val="Normal"/>
    <w:link w:val="BodyTextChar"/>
    <w:uiPriority w:val="99"/>
    <w:rsid w:val="00306B01"/>
    <w:pPr>
      <w:spacing w:after="120"/>
    </w:pPr>
    <w:rPr>
      <w:rFonts w:eastAsia="Batang"/>
      <w:sz w:val="24"/>
      <w:lang w:val="en-NZ" w:eastAsia="ko-KR"/>
    </w:rPr>
  </w:style>
  <w:style w:type="character" w:customStyle="1" w:styleId="BodyTextChar">
    <w:name w:val="Body Text Char"/>
    <w:link w:val="BodyText0"/>
    <w:uiPriority w:val="99"/>
    <w:rsid w:val="00306B01"/>
    <w:rPr>
      <w:rFonts w:eastAsia="Batang"/>
      <w:sz w:val="24"/>
      <w:szCs w:val="24"/>
      <w:lang w:val="en-NZ" w:eastAsia="ko-KR"/>
    </w:rPr>
  </w:style>
  <w:style w:type="paragraph" w:styleId="Revision">
    <w:name w:val="Revision"/>
    <w:hidden/>
    <w:uiPriority w:val="99"/>
    <w:semiHidden/>
    <w:rsid w:val="00306B01"/>
    <w:rPr>
      <w:rFonts w:eastAsia="MS Mincho"/>
      <w:sz w:val="22"/>
      <w:szCs w:val="24"/>
      <w:lang w:val="en-GB"/>
    </w:rPr>
  </w:style>
  <w:style w:type="paragraph" w:customStyle="1" w:styleId="IPPHeading30">
    <w:name w:val="IPP Heading3"/>
    <w:basedOn w:val="IPPNormal"/>
    <w:qFormat/>
    <w:rsid w:val="001E00B1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customStyle="1" w:styleId="IPPPargraphnumbering">
    <w:name w:val="IPP Pargraph numbering"/>
    <w:basedOn w:val="IPPNormal"/>
    <w:qFormat/>
    <w:rsid w:val="00812477"/>
    <w:pPr>
      <w:tabs>
        <w:tab w:val="num" w:pos="0"/>
      </w:tabs>
      <w:ind w:hanging="482"/>
    </w:pPr>
  </w:style>
  <w:style w:type="paragraph" w:customStyle="1" w:styleId="IPSBullet1Last">
    <w:name w:val="IPS Bullet 1 Last"/>
    <w:basedOn w:val="Normal"/>
    <w:qFormat/>
    <w:rsid w:val="00306B01"/>
    <w:pPr>
      <w:numPr>
        <w:numId w:val="17"/>
      </w:numPr>
      <w:spacing w:after="180"/>
    </w:pPr>
    <w:rPr>
      <w:rFonts w:ascii="Arial" w:eastAsia="Times New Roman" w:hAnsi="Arial" w:cs="Arial"/>
      <w:szCs w:val="20"/>
    </w:rPr>
  </w:style>
  <w:style w:type="paragraph" w:customStyle="1" w:styleId="IPSBullet2Last">
    <w:name w:val="IPS Bullet 2 Last"/>
    <w:basedOn w:val="Normal"/>
    <w:qFormat/>
    <w:rsid w:val="00306B01"/>
    <w:pPr>
      <w:numPr>
        <w:ilvl w:val="1"/>
        <w:numId w:val="17"/>
      </w:numPr>
      <w:spacing w:after="180"/>
    </w:pPr>
    <w:rPr>
      <w:rFonts w:ascii="Arial" w:eastAsia="Times New Roman" w:hAnsi="Arial"/>
      <w:szCs w:val="20"/>
    </w:rPr>
  </w:style>
  <w:style w:type="character" w:customStyle="1" w:styleId="titles-title">
    <w:name w:val="titles-title"/>
    <w:rsid w:val="00306B01"/>
  </w:style>
  <w:style w:type="paragraph" w:customStyle="1" w:styleId="a">
    <w:name w:val="바탕글"/>
    <w:basedOn w:val="Normal"/>
    <w:rsid w:val="00306B01"/>
    <w:pPr>
      <w:snapToGrid w:val="0"/>
      <w:spacing w:line="384" w:lineRule="auto"/>
    </w:pPr>
    <w:rPr>
      <w:rFonts w:ascii="Batang" w:eastAsia="Batang" w:hAnsi="Batang" w:cs="Gulim"/>
      <w:color w:val="000000"/>
      <w:sz w:val="20"/>
      <w:szCs w:val="20"/>
      <w:lang w:eastAsia="ko-KR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56AA4"/>
    <w:rPr>
      <w:lang w:val="x-none"/>
    </w:rPr>
  </w:style>
  <w:style w:type="character" w:customStyle="1" w:styleId="DateChar">
    <w:name w:val="Date Char"/>
    <w:link w:val="Date"/>
    <w:uiPriority w:val="99"/>
    <w:semiHidden/>
    <w:rsid w:val="00F56AA4"/>
    <w:rPr>
      <w:rFonts w:eastAsia="MS Mincho"/>
      <w:sz w:val="22"/>
      <w:szCs w:val="24"/>
      <w:lang w:eastAsia="en-US"/>
    </w:rPr>
  </w:style>
  <w:style w:type="paragraph" w:customStyle="1" w:styleId="names">
    <w:name w:val="names"/>
    <w:basedOn w:val="Normal"/>
    <w:uiPriority w:val="99"/>
    <w:rsid w:val="0043019B"/>
    <w:pPr>
      <w:tabs>
        <w:tab w:val="left" w:pos="2268"/>
      </w:tabs>
      <w:spacing w:after="60"/>
    </w:pPr>
    <w:rPr>
      <w:szCs w:val="20"/>
      <w:lang w:eastAsia="nl-NL"/>
    </w:rPr>
  </w:style>
  <w:style w:type="paragraph" w:customStyle="1" w:styleId="IPPParagraphnumbering">
    <w:name w:val="IPP Paragraph numbering"/>
    <w:basedOn w:val="IPPNormal"/>
    <w:uiPriority w:val="99"/>
    <w:qFormat/>
    <w:rsid w:val="001E00B1"/>
    <w:pPr>
      <w:numPr>
        <w:numId w:val="16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1E00B1"/>
    <w:pPr>
      <w:keepNext/>
      <w:spacing w:after="60"/>
    </w:pPr>
  </w:style>
  <w:style w:type="paragraph" w:customStyle="1" w:styleId="NewPara">
    <w:name w:val="NewPara"/>
    <w:basedOn w:val="ListParagraph"/>
    <w:link w:val="NewParaChar"/>
    <w:qFormat/>
    <w:rsid w:val="00373FE9"/>
    <w:pPr>
      <w:numPr>
        <w:numId w:val="18"/>
      </w:numPr>
      <w:spacing w:after="200" w:line="240" w:lineRule="auto"/>
      <w:ind w:leftChars="0" w:left="0"/>
    </w:pPr>
    <w:rPr>
      <w:rFonts w:ascii="Times New Roman" w:eastAsia="Calibri" w:hAnsi="Times New Roman" w:cs="Akhbar MT"/>
      <w:sz w:val="22"/>
      <w:szCs w:val="30"/>
      <w:lang w:val="en-GB" w:eastAsia="en-US"/>
    </w:rPr>
  </w:style>
  <w:style w:type="character" w:customStyle="1" w:styleId="NewParaChar">
    <w:name w:val="NewPara Char"/>
    <w:link w:val="NewPara"/>
    <w:rsid w:val="00373FE9"/>
    <w:rPr>
      <w:rFonts w:eastAsia="Calibri" w:cs="Akhbar MT"/>
      <w:sz w:val="22"/>
      <w:szCs w:val="30"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E22754"/>
    <w:rPr>
      <w:sz w:val="22"/>
      <w:szCs w:val="24"/>
      <w:lang w:val="en-GB" w:eastAsia="en-GB"/>
    </w:rPr>
  </w:style>
  <w:style w:type="paragraph" w:customStyle="1" w:styleId="FooterLandscape">
    <w:name w:val="FooterLandscape"/>
    <w:basedOn w:val="Normal"/>
    <w:qFormat/>
    <w:rsid w:val="00E22754"/>
    <w:pPr>
      <w:tabs>
        <w:tab w:val="right" w:pos="13892"/>
      </w:tabs>
      <w:spacing w:after="120"/>
    </w:pPr>
    <w:rPr>
      <w:rFonts w:ascii="Arial" w:eastAsia="Times" w:hAnsi="Arial"/>
      <w:sz w:val="18"/>
    </w:rPr>
  </w:style>
  <w:style w:type="paragraph" w:customStyle="1" w:styleId="Footnote">
    <w:name w:val="Footnote"/>
    <w:basedOn w:val="BodyText0"/>
    <w:link w:val="FootnoteChar"/>
    <w:qFormat/>
    <w:rsid w:val="00E22754"/>
    <w:pPr>
      <w:ind w:left="1134" w:right="1275"/>
    </w:pPr>
    <w:rPr>
      <w:rFonts w:eastAsia="MS Mincho"/>
      <w:b/>
      <w:color w:val="0066FF"/>
      <w:sz w:val="22"/>
      <w:szCs w:val="20"/>
      <w:vertAlign w:val="superscript"/>
      <w:lang w:val="en-GB" w:eastAsia="x-none"/>
    </w:rPr>
  </w:style>
  <w:style w:type="character" w:customStyle="1" w:styleId="FootnoteChar">
    <w:name w:val="Footnote Char"/>
    <w:link w:val="Footnote"/>
    <w:rsid w:val="00E22754"/>
    <w:rPr>
      <w:rFonts w:eastAsia="MS Mincho"/>
      <w:b/>
      <w:color w:val="0066FF"/>
      <w:sz w:val="22"/>
      <w:vertAlign w:val="superscript"/>
      <w:lang w:val="en-GB" w:eastAsia="x-none"/>
    </w:rPr>
  </w:style>
  <w:style w:type="table" w:customStyle="1" w:styleId="TableGrid1">
    <w:name w:val="Table Grid1"/>
    <w:basedOn w:val="TableNormal"/>
    <w:next w:val="TableGrid"/>
    <w:rsid w:val="00E22754"/>
    <w:rPr>
      <w:rFonts w:ascii="Cambria" w:eastAsia="MS Mincho" w:hAnsi="Cambr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iPriority w:val="99"/>
    <w:unhideWhenUsed/>
    <w:rsid w:val="00D43351"/>
    <w:pPr>
      <w:numPr>
        <w:numId w:val="19"/>
      </w:numPr>
      <w:contextualSpacing/>
    </w:pPr>
  </w:style>
  <w:style w:type="table" w:customStyle="1" w:styleId="TableGrid2">
    <w:name w:val="Table Grid2"/>
    <w:basedOn w:val="TableNormal"/>
    <w:next w:val="TableGrid"/>
    <w:rsid w:val="00E33DFD"/>
    <w:rPr>
      <w:rFonts w:ascii="Cambria" w:eastAsia="MS Mincho" w:hAnsi="Cambr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quentialList">
    <w:name w:val="Sequential List"/>
    <w:basedOn w:val="ListParagraph"/>
    <w:link w:val="SequentialListChar"/>
    <w:qFormat/>
    <w:rsid w:val="00F17DA7"/>
    <w:pPr>
      <w:numPr>
        <w:numId w:val="20"/>
      </w:numPr>
      <w:spacing w:after="200" w:line="240" w:lineRule="auto"/>
      <w:ind w:leftChars="0" w:left="0"/>
      <w:contextualSpacing/>
      <w:jc w:val="left"/>
    </w:pPr>
    <w:rPr>
      <w:rFonts w:ascii="Times New Roman" w:eastAsiaTheme="minorHAnsi" w:hAnsi="Times New Roman" w:cs="Akhbar MT"/>
      <w:sz w:val="22"/>
      <w:szCs w:val="30"/>
      <w:lang w:val="en-GB" w:eastAsia="en-US"/>
    </w:rPr>
  </w:style>
  <w:style w:type="character" w:customStyle="1" w:styleId="SequentialListChar">
    <w:name w:val="Sequential List Char"/>
    <w:basedOn w:val="DefaultParagraphFont"/>
    <w:link w:val="SequentialList"/>
    <w:rsid w:val="00F17DA7"/>
    <w:rPr>
      <w:rFonts w:eastAsiaTheme="minorHAnsi" w:cs="Akhbar MT"/>
      <w:sz w:val="22"/>
      <w:szCs w:val="30"/>
      <w:lang w:val="en-GB"/>
    </w:rPr>
  </w:style>
  <w:style w:type="numbering" w:customStyle="1" w:styleId="WesternSequentialList">
    <w:name w:val="Western Sequential List"/>
    <w:uiPriority w:val="99"/>
    <w:rsid w:val="00F17DA7"/>
    <w:pPr>
      <w:numPr>
        <w:numId w:val="20"/>
      </w:numPr>
    </w:pPr>
  </w:style>
  <w:style w:type="paragraph" w:customStyle="1" w:styleId="paragraph">
    <w:name w:val="paragraph"/>
    <w:basedOn w:val="Normal"/>
    <w:rsid w:val="00D345E0"/>
    <w:pPr>
      <w:spacing w:before="100" w:beforeAutospacing="1" w:after="100" w:afterAutospacing="1"/>
      <w:jc w:val="left"/>
    </w:pPr>
    <w:rPr>
      <w:rFonts w:eastAsia="Times New Roman"/>
      <w:sz w:val="24"/>
      <w:lang w:eastAsia="en-GB"/>
    </w:rPr>
  </w:style>
  <w:style w:type="paragraph" w:customStyle="1" w:styleId="IPPArialPubHist">
    <w:name w:val="IPP Arial PubHist"/>
    <w:basedOn w:val="Normal"/>
    <w:qFormat/>
    <w:rsid w:val="00D069D3"/>
    <w:pPr>
      <w:keepNext/>
      <w:spacing w:after="60"/>
    </w:pPr>
    <w:rPr>
      <w:rFonts w:ascii="Arial" w:eastAsia="Times" w:hAnsi="Arial" w:cs="Arial"/>
      <w:smallCap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92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56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3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15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04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76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00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49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56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08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06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9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05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26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6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6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10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28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96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69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35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1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40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5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8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5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1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9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70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2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45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02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2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4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55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37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53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32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38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78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8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78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6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1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57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20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2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42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23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47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1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91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2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52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6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85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04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2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83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5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8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9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06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4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33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97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06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56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82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0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17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39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54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42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98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9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5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9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3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44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7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89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46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02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01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14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39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65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49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7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69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53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97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5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9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18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8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02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72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8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90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92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4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33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61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0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6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77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06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68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2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8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48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1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86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67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44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11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2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47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71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98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72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52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71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47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8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25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4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1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56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2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97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3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99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3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99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9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5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28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16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9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1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26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8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94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50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4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85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4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79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43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74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24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56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50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11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1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39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03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62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0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29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02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63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3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3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5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98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41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84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25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8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7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6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5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35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1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13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81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4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21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33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1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7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27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33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94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13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2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10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87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33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25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02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98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49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0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56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61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27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8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7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15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28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94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2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1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64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02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6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8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14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0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02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0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31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8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2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14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46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58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1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3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00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18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58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21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9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0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53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17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32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5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16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08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55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2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88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64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2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95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20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8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67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9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58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3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4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02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48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1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7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72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95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1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12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0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33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7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2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10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01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8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51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10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35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83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6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3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0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6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35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29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49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36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3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1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0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46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08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03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08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10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74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2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1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13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3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49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3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4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39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0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75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72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5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83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78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76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06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8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17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4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65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3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8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22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3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0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26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95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14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82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75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52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7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9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9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05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24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2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5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4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65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47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7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9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00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12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95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2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67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55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69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5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16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15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50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54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3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8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00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8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2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60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8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9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60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2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08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11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02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4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80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7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2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58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11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09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0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5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91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35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64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28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23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0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8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66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27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5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85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24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49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76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12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1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6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1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9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00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8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7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63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8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68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2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35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51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82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71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9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94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6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57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8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87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46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74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07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12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9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66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6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8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0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5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20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42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07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1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3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46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39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6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7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93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34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8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6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3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0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7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17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8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14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3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88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53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27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0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80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21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8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4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65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8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2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28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5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37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85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4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27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82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1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97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2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0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72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6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14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78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16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3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79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3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66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74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22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50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64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4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08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75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42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8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17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00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4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79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78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4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3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8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95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04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30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70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8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00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97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9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7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8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95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5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81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12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27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1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98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6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66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76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13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85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00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4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4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16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39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50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0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0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6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04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00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38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1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42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0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86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13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3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03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5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06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65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44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27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43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6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9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9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06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1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7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08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5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81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3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6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57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82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45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78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27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2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62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59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1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11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8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62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94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6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8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40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0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41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6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5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78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4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7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34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9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0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4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43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34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77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18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3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00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3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3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0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50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77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72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72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31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16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76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2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92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25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00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91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6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5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68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8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38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9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29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21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99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8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9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3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7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8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43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12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92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8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53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0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7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7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5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4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06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7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1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60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45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23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67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26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23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4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95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87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72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3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55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0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8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38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4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43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7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0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64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8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4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78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64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38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4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54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97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6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13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54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03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43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52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54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54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3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57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9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46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91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41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63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76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0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35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6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08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35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4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33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40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6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7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16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12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1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8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03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98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8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45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9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27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90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46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95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4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62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5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1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3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40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2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08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6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0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14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9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35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6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33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86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79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0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61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14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38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16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5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99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20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1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3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5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9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6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46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50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02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67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9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36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32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57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8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3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79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41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73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6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51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6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67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6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46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2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10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3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91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2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32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6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34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39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7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3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3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3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48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81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9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84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9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8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5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47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2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76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37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79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33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3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00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02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2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56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97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06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43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06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0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49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4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93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3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01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7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38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57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01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3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2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17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75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3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31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31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93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76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8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6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34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5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76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6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9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2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94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22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61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68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7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03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9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69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07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03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2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39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99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6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58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3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67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4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02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3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6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2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6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22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72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07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85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87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4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69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90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3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17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30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8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43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21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95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79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46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8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23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20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9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8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13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5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7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51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22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3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82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78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60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3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3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2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63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3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37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67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56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3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32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0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10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36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89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5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64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99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16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91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5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3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00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82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9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1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9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06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75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6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34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48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5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3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28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62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61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8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35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53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0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5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70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6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25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5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78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57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69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61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27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3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43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6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90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6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54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34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10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7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26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47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0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2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18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76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82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35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5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96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55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5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17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0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0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1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2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6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08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0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03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36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9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15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2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70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16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2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1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70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05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05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6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2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9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4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97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78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45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85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69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14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26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4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00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9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3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48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9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58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36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03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7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5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5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9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4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89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13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28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21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2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40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9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9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2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96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79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9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57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48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13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5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40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7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1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0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ppc.int/en/core-activities/standards-setting/list-topics-ippc-standards/list" TargetMode="Externa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s://www.ippc.int/en/publications/81560/" TargetMode="External"/><Relationship Id="rId17" Type="http://schemas.openxmlformats.org/officeDocument/2006/relationships/header" Target="header1.xml"/><Relationship Id="rId25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ppc.int/en/core-activities/standards-setting/ispms/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pc.int/en/publications/2463/" TargetMode="External"/><Relationship Id="rId24" Type="http://schemas.openxmlformats.org/officeDocument/2006/relationships/header" Target="header5.xml"/><Relationship Id="rId5" Type="http://schemas.openxmlformats.org/officeDocument/2006/relationships/numbering" Target="numbering.xml"/><Relationship Id="rId15" Type="http://schemas.openxmlformats.org/officeDocument/2006/relationships/hyperlink" Target="https://www.ippc.int/en/core-activities/expert-consultation-draft-diagnostic-protocols/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ppc.int/en/core-activities/standards-setting/member-consultation-draft-ispms/" TargetMode="External"/><Relationship Id="rId22" Type="http://schemas.openxmlformats.org/officeDocument/2006/relationships/footer" Target="footer3.xml"/><Relationship Id="rId27" Type="http://schemas.openxmlformats.org/officeDocument/2006/relationships/footer" Target="footer5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ppc.int/en/publications/91450/" TargetMode="External"/><Relationship Id="rId1" Type="http://schemas.openxmlformats.org/officeDocument/2006/relationships/hyperlink" Target="https://www.ippc.int/en/publications/91599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03%20Standard%20Setting%20Unit\07%20Procedures%20and%20Guides\Style%20Guide%20for%20Standard%20Setting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D57E3-2A27-4F7B-88D4-F93FF1DCF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2954DC-E3CE-4183-A4B3-26B784C931D1}">
  <ds:schemaRefs>
    <ds:schemaRef ds:uri="http://schemas.microsoft.com/office/2006/metadata/properties"/>
    <ds:schemaRef ds:uri="http://schemas.microsoft.com/office/infopath/2007/PartnerControls"/>
    <ds:schemaRef ds:uri="ea6feb38-a85a-45e8-92e9-814486bbe375"/>
    <ds:schemaRef ds:uri="a05d7f75-f42e-4288-8809-604fd4d9691f"/>
  </ds:schemaRefs>
</ds:datastoreItem>
</file>

<file path=customXml/itemProps3.xml><?xml version="1.0" encoding="utf-8"?>
<ds:datastoreItem xmlns:ds="http://schemas.openxmlformats.org/officeDocument/2006/customXml" ds:itemID="{F99BC3EC-D622-4ED2-BAE9-FC4623C637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BD8D69-C30E-4AC5-B26F-0020662F1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</TotalTime>
  <Pages>4</Pages>
  <Words>1206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Mirko Montuori (AGPM)</dc:creator>
  <cp:lastModifiedBy>Moreira, Adriana (NSP)</cp:lastModifiedBy>
  <cp:revision>3</cp:revision>
  <cp:lastPrinted>2019-07-30T14:30:00Z</cp:lastPrinted>
  <dcterms:created xsi:type="dcterms:W3CDTF">2022-10-24T19:37:00Z</dcterms:created>
  <dcterms:modified xsi:type="dcterms:W3CDTF">2022-10-24T19:38:00Z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