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1F813" w14:textId="71A2CC07" w:rsidR="00F83BD6" w:rsidRPr="00385370" w:rsidRDefault="00E62D66" w:rsidP="5160C2E3">
      <w:pPr>
        <w:spacing w:before="240" w:after="120"/>
        <w:ind w:left="567" w:hanging="567"/>
        <w:jc w:val="center"/>
      </w:pPr>
      <w:r>
        <w:rPr>
          <w:rFonts w:eastAsia="Times New Roman"/>
          <w:b/>
          <w:bCs/>
          <w:sz w:val="24"/>
        </w:rPr>
        <w:t xml:space="preserve">Summary of </w:t>
      </w:r>
      <w:r w:rsidR="009F2490">
        <w:rPr>
          <w:rFonts w:eastAsia="Times New Roman"/>
          <w:b/>
          <w:bCs/>
          <w:sz w:val="24"/>
        </w:rPr>
        <w:t>TPDP</w:t>
      </w:r>
      <w:r w:rsidR="00555CA2">
        <w:rPr>
          <w:rFonts w:eastAsia="Times New Roman"/>
          <w:b/>
          <w:bCs/>
          <w:sz w:val="24"/>
        </w:rPr>
        <w:t xml:space="preserve"> </w:t>
      </w:r>
      <w:r>
        <w:rPr>
          <w:rFonts w:eastAsia="Times New Roman"/>
          <w:b/>
          <w:bCs/>
          <w:sz w:val="24"/>
        </w:rPr>
        <w:t xml:space="preserve">e-Forum discussion on </w:t>
      </w:r>
      <w:r w:rsidR="00555CA2">
        <w:rPr>
          <w:rFonts w:eastAsia="Times New Roman"/>
          <w:b/>
          <w:bCs/>
          <w:sz w:val="24"/>
        </w:rPr>
        <w:t>selection of DP authors</w:t>
      </w:r>
    </w:p>
    <w:p w14:paraId="687599FE" w14:textId="20264BDB" w:rsidR="00F83BD6" w:rsidRDefault="00F83BD6" w:rsidP="00104953">
      <w:pPr>
        <w:spacing w:before="240" w:after="120"/>
        <w:ind w:left="567" w:hanging="567"/>
        <w:jc w:val="left"/>
      </w:pPr>
    </w:p>
    <w:p w14:paraId="245F192D" w14:textId="44F558BD" w:rsidR="00F83BD6" w:rsidRDefault="6E60EFF6" w:rsidP="5160C2E3">
      <w:pPr>
        <w:jc w:val="center"/>
      </w:pPr>
      <w:r w:rsidRPr="5160C2E3">
        <w:rPr>
          <w:rFonts w:eastAsia="Times New Roman"/>
          <w:i/>
          <w:iCs/>
          <w:szCs w:val="22"/>
          <w:lang w:val="en-US"/>
        </w:rPr>
        <w:t>(Prepared by the IPPC Secretariat)</w:t>
      </w:r>
    </w:p>
    <w:p w14:paraId="059E355A" w14:textId="5D868B0A" w:rsidR="00F83BD6" w:rsidRDefault="00F83BD6"/>
    <w:p w14:paraId="5A7B7D15" w14:textId="77777777" w:rsidR="009E45A4" w:rsidRDefault="009E45A4"/>
    <w:p w14:paraId="27A1C173" w14:textId="64603A2A" w:rsidR="00306478" w:rsidRDefault="00D13662" w:rsidP="009E45A4">
      <w:pPr>
        <w:pStyle w:val="IPPParagraphnumbering"/>
      </w:pPr>
      <w:r>
        <w:t>In May 2023</w:t>
      </w:r>
      <w:r w:rsidR="00AE18E2">
        <w:t xml:space="preserve"> the IPPC Secretariat launched a Call for DP </w:t>
      </w:r>
      <w:r w:rsidR="00B97A4A">
        <w:t xml:space="preserve">Authors with the purpose of </w:t>
      </w:r>
      <w:r w:rsidR="003158FF">
        <w:t>collecting</w:t>
      </w:r>
      <w:r w:rsidR="001A2D08">
        <w:t xml:space="preserve"> experts to </w:t>
      </w:r>
      <w:r w:rsidR="00B8321E">
        <w:t xml:space="preserve">form three drafting </w:t>
      </w:r>
      <w:r w:rsidR="009C6224">
        <w:t>groups on the following Diagnostic Protocols</w:t>
      </w:r>
      <w:r w:rsidR="00632D80">
        <w:t xml:space="preserve"> (DPs).</w:t>
      </w:r>
      <w:r w:rsidR="006F5BEC">
        <w:t xml:space="preserve"> </w:t>
      </w:r>
    </w:p>
    <w:p w14:paraId="7432E693" w14:textId="77777777" w:rsidR="006720E7" w:rsidRDefault="006720E7" w:rsidP="006720E7">
      <w:pPr>
        <w:pStyle w:val="IPPParagraphnumbering"/>
        <w:numPr>
          <w:ilvl w:val="0"/>
          <w:numId w:val="27"/>
        </w:numPr>
        <w:shd w:val="clear" w:color="auto" w:fill="FFFFFF"/>
        <w:spacing w:before="100" w:beforeAutospacing="1" w:after="100" w:afterAutospacing="1"/>
        <w:jc w:val="left"/>
      </w:pPr>
      <w:r w:rsidRPr="006B3D2B">
        <w:rPr>
          <w:i/>
          <w:iCs/>
        </w:rPr>
        <w:t>Microcyclus ulei</w:t>
      </w:r>
      <w:r w:rsidRPr="006720E7">
        <w:t> (2019-003)</w:t>
      </w:r>
    </w:p>
    <w:p w14:paraId="6A37225A" w14:textId="1064106A" w:rsidR="00D47901" w:rsidRDefault="00D47901" w:rsidP="00D47901">
      <w:pPr>
        <w:pStyle w:val="IPPParagraphnumbering"/>
        <w:numPr>
          <w:ilvl w:val="0"/>
          <w:numId w:val="27"/>
        </w:numPr>
        <w:shd w:val="clear" w:color="auto" w:fill="FFFFFF"/>
        <w:spacing w:before="100" w:beforeAutospacing="1" w:after="100" w:afterAutospacing="1"/>
        <w:jc w:val="left"/>
      </w:pPr>
      <w:r w:rsidRPr="00D47901">
        <w:rPr>
          <w:i/>
          <w:iCs/>
        </w:rPr>
        <w:t>Spodoptera frugiperda</w:t>
      </w:r>
      <w:r w:rsidRPr="00D47901">
        <w:t> (2021-016)</w:t>
      </w:r>
      <w:r>
        <w:t xml:space="preserve">; and </w:t>
      </w:r>
    </w:p>
    <w:p w14:paraId="23D97BDC" w14:textId="03AD4044" w:rsidR="00427EB0" w:rsidRDefault="006B3D2B" w:rsidP="006B3D2B">
      <w:pPr>
        <w:pStyle w:val="IPPParagraphnumbering"/>
        <w:numPr>
          <w:ilvl w:val="0"/>
          <w:numId w:val="27"/>
        </w:numPr>
        <w:shd w:val="clear" w:color="auto" w:fill="FFFFFF"/>
        <w:spacing w:before="100" w:beforeAutospacing="1" w:after="100" w:afterAutospacing="1"/>
        <w:jc w:val="left"/>
      </w:pPr>
      <w:r w:rsidRPr="006B3D2B">
        <w:rPr>
          <w:i/>
          <w:iCs/>
        </w:rPr>
        <w:t>Moniliophthora roreri</w:t>
      </w:r>
      <w:r w:rsidRPr="006B3D2B">
        <w:t> (2019-005)</w:t>
      </w:r>
    </w:p>
    <w:p w14:paraId="756BBDDA" w14:textId="4979BDFF" w:rsidR="006B3D2B" w:rsidRPr="006B3D2B" w:rsidRDefault="00785AAC" w:rsidP="006B3D2B">
      <w:pPr>
        <w:pStyle w:val="IPPParagraphnumbering"/>
        <w:numPr>
          <w:ilvl w:val="0"/>
          <w:numId w:val="0"/>
        </w:numPr>
        <w:shd w:val="clear" w:color="auto" w:fill="FFFFFF"/>
        <w:spacing w:before="100" w:beforeAutospacing="1" w:after="100" w:afterAutospacing="1"/>
        <w:jc w:val="left"/>
      </w:pPr>
      <w:r>
        <w:t>During the Call the IPPC Secretariat rec</w:t>
      </w:r>
      <w:r w:rsidR="00557BD2">
        <w:t>eived nine (9</w:t>
      </w:r>
      <w:r w:rsidR="007A6E3A">
        <w:t>)</w:t>
      </w:r>
      <w:r w:rsidR="00557BD2">
        <w:t xml:space="preserve"> completed nominations.</w:t>
      </w:r>
    </w:p>
    <w:p w14:paraId="72C4FF0E" w14:textId="4EDEDFA9" w:rsidR="00306478" w:rsidRDefault="002F5788" w:rsidP="009E45A4">
      <w:pPr>
        <w:pStyle w:val="IPPParagraphnumbering"/>
      </w:pPr>
      <w:r>
        <w:t xml:space="preserve">Once the Call closed </w:t>
      </w:r>
      <w:r w:rsidR="00D64583">
        <w:t>a e-TPDP</w:t>
      </w:r>
      <w:r w:rsidR="00660D20">
        <w:t xml:space="preserve"> forum was opened and the TPDP</w:t>
      </w:r>
      <w:r w:rsidR="002D5268">
        <w:t xml:space="preserve"> invited to express their op</w:t>
      </w:r>
      <w:r w:rsidR="00281F6A">
        <w:t xml:space="preserve">inion </w:t>
      </w:r>
      <w:r w:rsidR="00B25A68">
        <w:t>and select candidates</w:t>
      </w:r>
      <w:r w:rsidR="00933138">
        <w:t xml:space="preserve"> according to their CVs and expertise.</w:t>
      </w:r>
      <w:r w:rsidR="00D64583">
        <w:t xml:space="preserve"> </w:t>
      </w:r>
      <w:r w:rsidR="004605B2">
        <w:t xml:space="preserve">The </w:t>
      </w:r>
      <w:r w:rsidR="004016B8">
        <w:t xml:space="preserve">TPDP </w:t>
      </w:r>
      <w:r w:rsidR="0042781B">
        <w:t>e-</w:t>
      </w:r>
      <w:r w:rsidR="00AE77DF">
        <w:t>F</w:t>
      </w:r>
      <w:r w:rsidR="00AB19E6">
        <w:t>orum</w:t>
      </w:r>
      <w:r w:rsidR="00500290">
        <w:t xml:space="preserve"> was </w:t>
      </w:r>
      <w:r w:rsidR="00A4346B">
        <w:t>ope</w:t>
      </w:r>
      <w:r w:rsidR="002B0E25">
        <w:t>n</w:t>
      </w:r>
      <w:r w:rsidR="00AB19E6">
        <w:t>ed</w:t>
      </w:r>
      <w:r w:rsidR="002B0E25">
        <w:t xml:space="preserve"> </w:t>
      </w:r>
      <w:r w:rsidR="000F075A">
        <w:t>from</w:t>
      </w:r>
      <w:r w:rsidR="0052641C">
        <w:t xml:space="preserve"> </w:t>
      </w:r>
      <w:r w:rsidR="00AB19E6">
        <w:t>27</w:t>
      </w:r>
      <w:r w:rsidR="0052641C">
        <w:t xml:space="preserve"> Ju</w:t>
      </w:r>
      <w:r w:rsidR="00AB19E6">
        <w:t>ly</w:t>
      </w:r>
      <w:r w:rsidR="0052641C">
        <w:t xml:space="preserve"> to 1</w:t>
      </w:r>
      <w:r w:rsidR="003E03C1">
        <w:t>8</w:t>
      </w:r>
      <w:r w:rsidR="0052641C">
        <w:t xml:space="preserve"> Ju</w:t>
      </w:r>
      <w:r w:rsidR="003E03C1">
        <w:t>ly</w:t>
      </w:r>
      <w:r w:rsidR="0052641C">
        <w:t xml:space="preserve"> 2023</w:t>
      </w:r>
      <w:r w:rsidR="008C6817">
        <w:t>.</w:t>
      </w:r>
      <w:r w:rsidR="00766D48">
        <w:t xml:space="preserve"> </w:t>
      </w:r>
      <w:r w:rsidR="00596D13">
        <w:t xml:space="preserve">Six </w:t>
      </w:r>
      <w:r w:rsidR="00192EBE">
        <w:t>TPDP members provided their comments.</w:t>
      </w:r>
    </w:p>
    <w:p w14:paraId="0EEFE83F" w14:textId="103E3CC8" w:rsidR="00456B98" w:rsidRPr="00217342" w:rsidRDefault="00DE59E3" w:rsidP="00456B98">
      <w:pPr>
        <w:pStyle w:val="IPPParagraphnumbering"/>
      </w:pPr>
      <w:r>
        <w:t xml:space="preserve">For the </w:t>
      </w:r>
      <w:r w:rsidR="00F92DB3">
        <w:t xml:space="preserve">DP </w:t>
      </w:r>
      <w:r w:rsidR="00454F34" w:rsidRPr="00454F34">
        <w:rPr>
          <w:i/>
          <w:iCs/>
        </w:rPr>
        <w:t>Microcyclus ulei</w:t>
      </w:r>
      <w:r w:rsidR="00454F34">
        <w:t xml:space="preserve"> (2019-003)</w:t>
      </w:r>
      <w:r w:rsidR="00833DA4">
        <w:t xml:space="preserve">, </w:t>
      </w:r>
      <w:r w:rsidR="008E4B45">
        <w:t>Mr.</w:t>
      </w:r>
      <w:r w:rsidR="003D3CB6">
        <w:t xml:space="preserve"> </w:t>
      </w:r>
      <w:r w:rsidR="003D3CB6" w:rsidRPr="003D3CB6">
        <w:t>Carlos Alberto HERNANDEZ MEDINA</w:t>
      </w:r>
      <w:r w:rsidR="003D3CB6">
        <w:t xml:space="preserve"> received </w:t>
      </w:r>
      <w:r w:rsidR="00281B31">
        <w:t xml:space="preserve">four </w:t>
      </w:r>
      <w:r w:rsidR="0015184A">
        <w:t xml:space="preserve">(4) </w:t>
      </w:r>
      <w:r w:rsidR="00281B31">
        <w:t>preferen</w:t>
      </w:r>
      <w:r w:rsidR="008E4B45">
        <w:t xml:space="preserve">ces and </w:t>
      </w:r>
      <w:r w:rsidR="008E4B45" w:rsidRPr="008E4B45">
        <w:t>Ms. Megan Kara ROMBERG</w:t>
      </w:r>
      <w:r w:rsidR="007E6241">
        <w:t xml:space="preserve"> received</w:t>
      </w:r>
      <w:r w:rsidR="00C22D35">
        <w:t xml:space="preserve"> six (6) preferences.</w:t>
      </w:r>
      <w:r w:rsidR="00E11A4C">
        <w:t xml:space="preserve"> Three TPDP</w:t>
      </w:r>
      <w:r w:rsidR="00B74F33">
        <w:t xml:space="preserve"> members pointed out that although </w:t>
      </w:r>
      <w:r w:rsidR="0069611A">
        <w:t xml:space="preserve">Mr. </w:t>
      </w:r>
      <w:r w:rsidR="0069611A" w:rsidRPr="003D3CB6">
        <w:t>Carlos Alberto HERNANDEZ MEDINA</w:t>
      </w:r>
      <w:r w:rsidR="0069611A">
        <w:t xml:space="preserve">’s </w:t>
      </w:r>
      <w:r w:rsidR="00CA0F3E">
        <w:t>e</w:t>
      </w:r>
      <w:r w:rsidR="008D7807">
        <w:t xml:space="preserve">xpertise in the required fields, his </w:t>
      </w:r>
      <w:r w:rsidR="00B97CBD">
        <w:t xml:space="preserve">CV seemed unclear </w:t>
      </w:r>
      <w:r w:rsidR="00C45A4F">
        <w:t xml:space="preserve">and with poor information on </w:t>
      </w:r>
      <w:r w:rsidR="00D4477C">
        <w:t>this pathogen and</w:t>
      </w:r>
      <w:r w:rsidR="00F41209">
        <w:t xml:space="preserve"> others related to it</w:t>
      </w:r>
      <w:r w:rsidR="003C6E3B">
        <w:t>. The TPDP members also highlighted the necessity of an expert with direct experience</w:t>
      </w:r>
      <w:r w:rsidR="00503E92">
        <w:t xml:space="preserve"> with </w:t>
      </w:r>
      <w:r w:rsidR="00503E92" w:rsidRPr="00454F34">
        <w:rPr>
          <w:i/>
          <w:iCs/>
        </w:rPr>
        <w:t>Microcyclus ulei</w:t>
      </w:r>
      <w:r w:rsidR="00503E92">
        <w:rPr>
          <w:i/>
          <w:iCs/>
        </w:rPr>
        <w:t>.</w:t>
      </w:r>
    </w:p>
    <w:p w14:paraId="59CDD8D7" w14:textId="404C3B0D" w:rsidR="00217342" w:rsidRPr="004E0FFC" w:rsidRDefault="00217342" w:rsidP="00217342">
      <w:pPr>
        <w:pStyle w:val="IPPParagraphnumbering"/>
        <w:rPr>
          <w:rFonts w:ascii="Calibri" w:eastAsia="Times New Roman" w:hAnsi="Calibri" w:cs="Calibri"/>
          <w:color w:val="000000"/>
          <w:szCs w:val="22"/>
          <w:lang w:eastAsia="en-US"/>
        </w:rPr>
      </w:pPr>
      <w:r>
        <w:t xml:space="preserve">For the DP </w:t>
      </w:r>
      <w:r w:rsidRPr="00217342">
        <w:rPr>
          <w:i/>
          <w:iCs/>
        </w:rPr>
        <w:t>Spodoptera frugiperda</w:t>
      </w:r>
      <w:r>
        <w:t xml:space="preserve"> (2021-016), </w:t>
      </w:r>
      <w:r w:rsidRPr="00EB5ACF">
        <w:t>Mr. Diego Armando CARRERO SARMIENTO</w:t>
      </w:r>
      <w:r w:rsidR="004064F6">
        <w:t xml:space="preserve"> (Colombia)</w:t>
      </w:r>
      <w:r>
        <w:t xml:space="preserve"> received six (6) preferences, James Daniel YOUNG</w:t>
      </w:r>
      <w:r w:rsidR="004064F6">
        <w:t xml:space="preserve"> (USA)</w:t>
      </w:r>
      <w:r>
        <w:t xml:space="preserve"> received six (6) preferences and </w:t>
      </w:r>
      <w:r w:rsidRPr="00302C76">
        <w:t>Ms. Iuliia Alkesandrovna. LOVTSOVA</w:t>
      </w:r>
      <w:r w:rsidR="004064F6">
        <w:t xml:space="preserve"> (</w:t>
      </w:r>
      <w:r w:rsidR="0090463F">
        <w:t>Russian Federation)</w:t>
      </w:r>
      <w:r>
        <w:t xml:space="preserve"> five (5). </w:t>
      </w:r>
      <w:r w:rsidRPr="00456B98">
        <w:rPr>
          <w:rFonts w:eastAsia="MS Mincho"/>
          <w:lang w:val="en-GB"/>
        </w:rPr>
        <w:t>Mr. Mokhtar Abdulsattar ARIF</w:t>
      </w:r>
      <w:r w:rsidR="0090463F">
        <w:rPr>
          <w:rFonts w:eastAsia="MS Mincho"/>
          <w:lang w:val="en-GB"/>
        </w:rPr>
        <w:t xml:space="preserve"> (Iraq)</w:t>
      </w:r>
      <w:r>
        <w:t xml:space="preserve"> and </w:t>
      </w:r>
      <w:r w:rsidRPr="00650DAB">
        <w:rPr>
          <w:rFonts w:eastAsia="MS Mincho"/>
          <w:lang w:val="en-GB"/>
        </w:rPr>
        <w:t>Mr.</w:t>
      </w:r>
      <w:r w:rsidRPr="00217342">
        <w:rPr>
          <w:rFonts w:ascii="Calibri" w:eastAsia="Times New Roman" w:hAnsi="Calibri" w:cs="Calibri"/>
          <w:color w:val="000000"/>
          <w:szCs w:val="22"/>
          <w:lang w:eastAsia="en-US"/>
        </w:rPr>
        <w:t xml:space="preserve"> </w:t>
      </w:r>
      <w:r w:rsidRPr="00650DAB">
        <w:rPr>
          <w:rFonts w:eastAsia="MS Mincho"/>
          <w:lang w:val="en-GB"/>
        </w:rPr>
        <w:t xml:space="preserve">Oscar </w:t>
      </w:r>
      <w:r w:rsidRPr="00217342">
        <w:rPr>
          <w:rFonts w:ascii="Calibri" w:eastAsia="Times New Roman" w:hAnsi="Calibri" w:cs="Calibri"/>
          <w:color w:val="000000"/>
          <w:szCs w:val="22"/>
          <w:lang w:eastAsia="en-US"/>
        </w:rPr>
        <w:t>Javier</w:t>
      </w:r>
      <w:r w:rsidRPr="00650DAB">
        <w:rPr>
          <w:rFonts w:eastAsia="MS Mincho"/>
          <w:lang w:val="en-GB"/>
        </w:rPr>
        <w:t xml:space="preserve"> DIX LUNA</w:t>
      </w:r>
      <w:r w:rsidR="0090463F">
        <w:rPr>
          <w:rFonts w:eastAsia="MS Mincho"/>
          <w:lang w:val="en-GB"/>
        </w:rPr>
        <w:t xml:space="preserve"> (</w:t>
      </w:r>
      <w:r w:rsidR="00435CE6">
        <w:rPr>
          <w:rFonts w:eastAsia="MS Mincho"/>
          <w:lang w:val="en-GB"/>
        </w:rPr>
        <w:t>Colombia)</w:t>
      </w:r>
      <w:r>
        <w:t xml:space="preserve"> didn’t meet the criteria requested and were not selected.</w:t>
      </w:r>
      <w:r w:rsidR="00C67FFA">
        <w:t xml:space="preserve"> TPDP members suggested </w:t>
      </w:r>
      <w:r w:rsidR="00D03B0E">
        <w:t>James Daniel YOUNG as possible lead for his exper</w:t>
      </w:r>
      <w:r w:rsidR="003B69B8">
        <w:t>ience</w:t>
      </w:r>
      <w:r w:rsidR="00D03B0E">
        <w:t xml:space="preserve"> and for being English native speaker</w:t>
      </w:r>
      <w:r w:rsidR="004E0FFC">
        <w:t xml:space="preserve"> and </w:t>
      </w:r>
      <w:r w:rsidR="0065039B" w:rsidRPr="00302C76">
        <w:t>Ms. Iuliia Alkesandrovna. LOVTSOVA</w:t>
      </w:r>
      <w:r w:rsidR="004E0FFC">
        <w:t xml:space="preserve"> as possible additional member to the team.</w:t>
      </w:r>
    </w:p>
    <w:p w14:paraId="70A5F3D7" w14:textId="0E88854F" w:rsidR="00297E78" w:rsidRDefault="004E0FFC" w:rsidP="007E4E6E">
      <w:pPr>
        <w:pStyle w:val="IPPParagraphnumbering"/>
      </w:pPr>
      <w:r>
        <w:t>Fo</w:t>
      </w:r>
      <w:r w:rsidR="003E4F43">
        <w:t xml:space="preserve">r the DP </w:t>
      </w:r>
      <w:r w:rsidR="005B45AD" w:rsidRPr="003E4F43">
        <w:rPr>
          <w:i/>
          <w:iCs/>
        </w:rPr>
        <w:t>Moniliophthora roreri</w:t>
      </w:r>
      <w:r w:rsidR="005B45AD" w:rsidRPr="006B3D2B">
        <w:t> (2019-005)</w:t>
      </w:r>
      <w:r w:rsidR="00DE530B">
        <w:t xml:space="preserve">, </w:t>
      </w:r>
      <w:r w:rsidR="00F07F96" w:rsidRPr="00F07F96">
        <w:t>Ms. Marcela CADAVID ORTONEZ</w:t>
      </w:r>
      <w:r w:rsidR="00435CE6">
        <w:t xml:space="preserve"> (Colombia)</w:t>
      </w:r>
      <w:r w:rsidR="00F07F96">
        <w:t xml:space="preserve"> received six (6) </w:t>
      </w:r>
      <w:r w:rsidR="00462515">
        <w:t xml:space="preserve">preferences. </w:t>
      </w:r>
      <w:r w:rsidR="00462515" w:rsidRPr="00462515">
        <w:t>Mr. Carlos Alberto HERNANDEZ MEDINA</w:t>
      </w:r>
      <w:r w:rsidR="00435CE6">
        <w:t xml:space="preserve"> (Colombia)</w:t>
      </w:r>
      <w:r w:rsidR="00462515">
        <w:t xml:space="preserve"> didn’</w:t>
      </w:r>
      <w:r w:rsidR="00BF6353">
        <w:t>t meet the requested criteria and was not selected</w:t>
      </w:r>
      <w:r w:rsidR="00031EE7">
        <w:t>.</w:t>
      </w:r>
    </w:p>
    <w:p w14:paraId="0B57B265" w14:textId="77777777" w:rsidR="00EA25FE" w:rsidRPr="00797D8D" w:rsidRDefault="00EA25FE" w:rsidP="00EA25FE">
      <w:pPr>
        <w:pStyle w:val="IPPParagraphnumbering"/>
        <w:numPr>
          <w:ilvl w:val="0"/>
          <w:numId w:val="0"/>
        </w:numPr>
      </w:pPr>
    </w:p>
    <w:p w14:paraId="23729396" w14:textId="5F286F0F" w:rsidR="00B145A8" w:rsidRPr="00264C59" w:rsidRDefault="00EA25FE" w:rsidP="00EA25FE">
      <w:pPr>
        <w:pStyle w:val="IPPArialTable"/>
        <w:jc w:val="center"/>
        <w:rPr>
          <w:rFonts w:cs="Arial"/>
          <w:b/>
          <w:bCs/>
          <w:lang w:val="en-US"/>
        </w:rPr>
      </w:pPr>
      <w:r w:rsidRPr="00E473C6">
        <w:rPr>
          <w:rFonts w:cs="Arial"/>
          <w:b/>
          <w:bCs/>
          <w:lang w:val="en-US"/>
        </w:rPr>
        <w:t>Table 1.</w:t>
      </w:r>
      <w:r w:rsidRPr="00264C59">
        <w:rPr>
          <w:rFonts w:cs="Arial"/>
          <w:b/>
          <w:bCs/>
          <w:lang w:val="en-US"/>
        </w:rPr>
        <w:t xml:space="preserve"> DP </w:t>
      </w:r>
      <w:r w:rsidRPr="00326043">
        <w:rPr>
          <w:rFonts w:cs="Arial"/>
          <w:b/>
          <w:bCs/>
          <w:i/>
          <w:iCs/>
          <w:lang w:val="en-US"/>
        </w:rPr>
        <w:t>Microcyclus ulei</w:t>
      </w:r>
      <w:r w:rsidRPr="00264C59">
        <w:rPr>
          <w:rFonts w:cs="Arial"/>
          <w:b/>
          <w:bCs/>
          <w:lang w:val="en-US"/>
        </w:rPr>
        <w:t xml:space="preserve"> (2019-003)</w:t>
      </w:r>
    </w:p>
    <w:p w14:paraId="781B0B97" w14:textId="77777777" w:rsidR="00EA25FE" w:rsidRPr="00EA25FE" w:rsidRDefault="00EA25FE" w:rsidP="00EA25FE">
      <w:pPr>
        <w:pStyle w:val="IPPArialTable"/>
        <w:jc w:val="center"/>
        <w:rPr>
          <w:rFonts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75D22" w14:paraId="5E678FA8" w14:textId="77777777" w:rsidTr="00E369E5">
        <w:trPr>
          <w:trHeight w:val="313"/>
        </w:trPr>
        <w:tc>
          <w:tcPr>
            <w:tcW w:w="3116" w:type="dxa"/>
            <w:shd w:val="clear" w:color="auto" w:fill="DEEAF6" w:themeFill="accent5" w:themeFillTint="33"/>
          </w:tcPr>
          <w:p w14:paraId="6517513E" w14:textId="04A2A1AA" w:rsidR="00075D22" w:rsidRPr="00DC0FB2" w:rsidRDefault="00075D22" w:rsidP="00DC0FB2">
            <w:pPr>
              <w:pStyle w:val="IPPArialTable"/>
              <w:jc w:val="center"/>
              <w:rPr>
                <w:b/>
              </w:rPr>
            </w:pPr>
            <w:r w:rsidRPr="00DC0FB2">
              <w:rPr>
                <w:b/>
              </w:rPr>
              <w:t>Name</w:t>
            </w:r>
          </w:p>
        </w:tc>
        <w:tc>
          <w:tcPr>
            <w:tcW w:w="3117" w:type="dxa"/>
            <w:shd w:val="clear" w:color="auto" w:fill="DEEAF6" w:themeFill="accent5" w:themeFillTint="33"/>
          </w:tcPr>
          <w:p w14:paraId="4A94ACF0" w14:textId="6E20AC2E" w:rsidR="00075D22" w:rsidRPr="00DC0FB2" w:rsidRDefault="00745BDB" w:rsidP="00DC0FB2">
            <w:pPr>
              <w:pStyle w:val="IPPArialTable"/>
              <w:jc w:val="center"/>
              <w:rPr>
                <w:b/>
              </w:rPr>
            </w:pPr>
            <w:r w:rsidRPr="00DC0FB2">
              <w:rPr>
                <w:b/>
              </w:rPr>
              <w:t>Country</w:t>
            </w:r>
          </w:p>
        </w:tc>
        <w:tc>
          <w:tcPr>
            <w:tcW w:w="3117" w:type="dxa"/>
            <w:shd w:val="clear" w:color="auto" w:fill="DEEAF6" w:themeFill="accent5" w:themeFillTint="33"/>
          </w:tcPr>
          <w:p w14:paraId="44BB3EDD" w14:textId="767A4E1A" w:rsidR="00075D22" w:rsidRPr="00DC0FB2" w:rsidRDefault="00745BDB" w:rsidP="00DC0FB2">
            <w:pPr>
              <w:pStyle w:val="IPPArialTable"/>
              <w:jc w:val="center"/>
              <w:rPr>
                <w:b/>
              </w:rPr>
            </w:pPr>
            <w:r w:rsidRPr="00DC0FB2">
              <w:rPr>
                <w:b/>
              </w:rPr>
              <w:t>Preferences</w:t>
            </w:r>
          </w:p>
        </w:tc>
      </w:tr>
      <w:tr w:rsidR="00CA380F" w14:paraId="0A169583" w14:textId="77777777" w:rsidTr="00075D22">
        <w:tc>
          <w:tcPr>
            <w:tcW w:w="3116" w:type="dxa"/>
          </w:tcPr>
          <w:p w14:paraId="0DA6B185" w14:textId="542548C1" w:rsidR="00CA380F" w:rsidRPr="00C41B35" w:rsidRDefault="00BC27F5" w:rsidP="00BC3C72">
            <w:pPr>
              <w:pStyle w:val="IPPArialTable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 xml:space="preserve">Ms. </w:t>
            </w:r>
            <w:r w:rsidR="00CA380F" w:rsidRPr="00BC3C72">
              <w:rPr>
                <w:rFonts w:cs="Arial"/>
                <w:spacing w:val="-3"/>
                <w:szCs w:val="18"/>
                <w:lang w:val="pt-BR"/>
              </w:rPr>
              <w:t>Megan Kara ROMBERG</w:t>
            </w:r>
          </w:p>
        </w:tc>
        <w:tc>
          <w:tcPr>
            <w:tcW w:w="3117" w:type="dxa"/>
          </w:tcPr>
          <w:p w14:paraId="4EF4E666" w14:textId="33F0FB07" w:rsidR="00CA380F" w:rsidRPr="00BC3C72" w:rsidRDefault="00CA380F" w:rsidP="00EA418E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BC3C72">
              <w:rPr>
                <w:rFonts w:cs="Arial"/>
                <w:spacing w:val="-3"/>
                <w:szCs w:val="18"/>
                <w:lang w:val="pt-BR"/>
              </w:rPr>
              <w:t>USA</w:t>
            </w:r>
          </w:p>
        </w:tc>
        <w:tc>
          <w:tcPr>
            <w:tcW w:w="3117" w:type="dxa"/>
          </w:tcPr>
          <w:p w14:paraId="2437C1E8" w14:textId="3EDB0C64" w:rsidR="00CA380F" w:rsidRPr="00BC3C72" w:rsidRDefault="00CA380F" w:rsidP="00EA418E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BC3C72">
              <w:rPr>
                <w:rFonts w:cs="Arial"/>
                <w:spacing w:val="-3"/>
                <w:szCs w:val="18"/>
                <w:lang w:val="pt-BR"/>
              </w:rPr>
              <w:t>6</w:t>
            </w:r>
          </w:p>
        </w:tc>
      </w:tr>
      <w:tr w:rsidR="00075D22" w14:paraId="3996032B" w14:textId="77777777" w:rsidTr="00075D22">
        <w:tc>
          <w:tcPr>
            <w:tcW w:w="3116" w:type="dxa"/>
          </w:tcPr>
          <w:p w14:paraId="45FF0509" w14:textId="416635DE" w:rsidR="00075D22" w:rsidRPr="00BC3C72" w:rsidRDefault="007C6D54" w:rsidP="00BC3C72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 xml:space="preserve">Ms. </w:t>
            </w:r>
            <w:r w:rsidR="00EB51ED" w:rsidRPr="00BC3C72">
              <w:rPr>
                <w:rFonts w:cs="Arial"/>
                <w:spacing w:val="-3"/>
                <w:szCs w:val="18"/>
                <w:lang w:val="pt-BR"/>
              </w:rPr>
              <w:t>Carlos Alberto HERNANDEZ MEDINA</w:t>
            </w:r>
          </w:p>
        </w:tc>
        <w:tc>
          <w:tcPr>
            <w:tcW w:w="3117" w:type="dxa"/>
          </w:tcPr>
          <w:p w14:paraId="6370FE6A" w14:textId="0D6AD0E9" w:rsidR="00075D22" w:rsidRPr="00BC3C72" w:rsidRDefault="00EB51ED" w:rsidP="00EA418E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BC3C72">
              <w:rPr>
                <w:rFonts w:cs="Arial"/>
                <w:spacing w:val="-3"/>
                <w:szCs w:val="18"/>
                <w:lang w:val="pt-BR"/>
              </w:rPr>
              <w:t>Colomb</w:t>
            </w:r>
            <w:r w:rsidR="00B145A8" w:rsidRPr="00BC3C72">
              <w:rPr>
                <w:rFonts w:cs="Arial"/>
                <w:spacing w:val="-3"/>
                <w:szCs w:val="18"/>
                <w:lang w:val="pt-BR"/>
              </w:rPr>
              <w:t>ia</w:t>
            </w:r>
          </w:p>
        </w:tc>
        <w:tc>
          <w:tcPr>
            <w:tcW w:w="3117" w:type="dxa"/>
          </w:tcPr>
          <w:p w14:paraId="00DD01AD" w14:textId="7D94B8C8" w:rsidR="00075D22" w:rsidRPr="00BC3C72" w:rsidRDefault="00B145A8" w:rsidP="00EA418E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BC3C72">
              <w:rPr>
                <w:rFonts w:cs="Arial"/>
                <w:spacing w:val="-3"/>
                <w:szCs w:val="18"/>
                <w:lang w:val="pt-BR"/>
              </w:rPr>
              <w:t>4</w:t>
            </w:r>
          </w:p>
        </w:tc>
      </w:tr>
    </w:tbl>
    <w:p w14:paraId="1FDB220C" w14:textId="77777777" w:rsidR="004549B5" w:rsidRDefault="004549B5" w:rsidP="004549B5">
      <w:pPr>
        <w:pStyle w:val="IPPParagraphnumbering"/>
        <w:numPr>
          <w:ilvl w:val="0"/>
          <w:numId w:val="0"/>
        </w:numPr>
      </w:pPr>
    </w:p>
    <w:p w14:paraId="3B3CE2C5" w14:textId="77777777" w:rsidR="009B6C7E" w:rsidRDefault="009B6C7E" w:rsidP="004549B5">
      <w:pPr>
        <w:pStyle w:val="IPPParagraphnumbering"/>
        <w:numPr>
          <w:ilvl w:val="0"/>
          <w:numId w:val="0"/>
        </w:numPr>
      </w:pPr>
    </w:p>
    <w:p w14:paraId="4DF5C9BE" w14:textId="77777777" w:rsidR="00EA25FE" w:rsidRPr="00797D8D" w:rsidRDefault="00EA25FE" w:rsidP="00EA25FE">
      <w:pPr>
        <w:pStyle w:val="IPPParagraphnumbering"/>
        <w:numPr>
          <w:ilvl w:val="0"/>
          <w:numId w:val="0"/>
        </w:numPr>
      </w:pPr>
    </w:p>
    <w:p w14:paraId="0EB196E0" w14:textId="6E5EAB02" w:rsidR="00EA25FE" w:rsidRPr="00264C59" w:rsidRDefault="00EA25FE" w:rsidP="00EA25FE">
      <w:pPr>
        <w:pStyle w:val="IPPArialTable"/>
        <w:jc w:val="center"/>
        <w:rPr>
          <w:rFonts w:cs="Arial"/>
          <w:b/>
          <w:bCs/>
          <w:lang w:val="en-US"/>
        </w:rPr>
      </w:pPr>
      <w:r w:rsidRPr="00E473C6">
        <w:rPr>
          <w:rFonts w:cs="Arial"/>
          <w:b/>
          <w:bCs/>
          <w:lang w:val="en-US"/>
        </w:rPr>
        <w:lastRenderedPageBreak/>
        <w:t xml:space="preserve">Table </w:t>
      </w:r>
      <w:r>
        <w:rPr>
          <w:rFonts w:cs="Arial"/>
          <w:b/>
          <w:bCs/>
          <w:lang w:val="en-US"/>
        </w:rPr>
        <w:t>2</w:t>
      </w:r>
      <w:r w:rsidRPr="00E473C6">
        <w:rPr>
          <w:rFonts w:cs="Arial"/>
          <w:b/>
          <w:bCs/>
          <w:lang w:val="en-US"/>
        </w:rPr>
        <w:t>.</w:t>
      </w:r>
      <w:r w:rsidRPr="00264C59">
        <w:rPr>
          <w:rFonts w:cs="Arial"/>
          <w:b/>
          <w:bCs/>
          <w:lang w:val="en-US"/>
        </w:rPr>
        <w:t xml:space="preserve"> DP </w:t>
      </w:r>
      <w:r w:rsidRPr="00326043">
        <w:rPr>
          <w:rFonts w:cs="Arial"/>
          <w:b/>
          <w:bCs/>
          <w:i/>
          <w:iCs/>
          <w:lang w:val="en-US"/>
        </w:rPr>
        <w:t>Spodoptera frugiperda</w:t>
      </w:r>
      <w:r w:rsidRPr="00264C59">
        <w:rPr>
          <w:rFonts w:cs="Arial"/>
          <w:b/>
          <w:bCs/>
          <w:lang w:val="en-US"/>
        </w:rPr>
        <w:t> (2021-016)</w:t>
      </w:r>
    </w:p>
    <w:p w14:paraId="372ED4ED" w14:textId="77777777" w:rsidR="00EA25FE" w:rsidRPr="00EA25FE" w:rsidRDefault="00EA25FE" w:rsidP="00EA25FE">
      <w:pPr>
        <w:pStyle w:val="IPPArialTable"/>
        <w:jc w:val="center"/>
        <w:rPr>
          <w:rFonts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542620" w14:paraId="25DC4472" w14:textId="77777777" w:rsidTr="00027969">
        <w:trPr>
          <w:trHeight w:val="313"/>
        </w:trPr>
        <w:tc>
          <w:tcPr>
            <w:tcW w:w="3116" w:type="dxa"/>
            <w:shd w:val="clear" w:color="auto" w:fill="DEEAF6" w:themeFill="accent5" w:themeFillTint="33"/>
          </w:tcPr>
          <w:p w14:paraId="447E109E" w14:textId="77777777" w:rsidR="00542620" w:rsidRPr="009B6C7E" w:rsidRDefault="00542620" w:rsidP="009B6C7E">
            <w:pPr>
              <w:pStyle w:val="IPPArialTable"/>
              <w:jc w:val="center"/>
              <w:rPr>
                <w:b/>
              </w:rPr>
            </w:pPr>
            <w:r w:rsidRPr="009B6C7E">
              <w:rPr>
                <w:b/>
              </w:rPr>
              <w:t>Name</w:t>
            </w:r>
          </w:p>
        </w:tc>
        <w:tc>
          <w:tcPr>
            <w:tcW w:w="3117" w:type="dxa"/>
            <w:shd w:val="clear" w:color="auto" w:fill="DEEAF6" w:themeFill="accent5" w:themeFillTint="33"/>
          </w:tcPr>
          <w:p w14:paraId="3350610E" w14:textId="77777777" w:rsidR="00542620" w:rsidRPr="009B6C7E" w:rsidRDefault="00542620" w:rsidP="009B6C7E">
            <w:pPr>
              <w:pStyle w:val="IPPArialTable"/>
              <w:jc w:val="center"/>
              <w:rPr>
                <w:b/>
              </w:rPr>
            </w:pPr>
            <w:r w:rsidRPr="009B6C7E">
              <w:rPr>
                <w:b/>
              </w:rPr>
              <w:t>Country</w:t>
            </w:r>
          </w:p>
        </w:tc>
        <w:tc>
          <w:tcPr>
            <w:tcW w:w="3117" w:type="dxa"/>
            <w:shd w:val="clear" w:color="auto" w:fill="DEEAF6" w:themeFill="accent5" w:themeFillTint="33"/>
          </w:tcPr>
          <w:p w14:paraId="2DA81FE4" w14:textId="77777777" w:rsidR="00542620" w:rsidRPr="009B6C7E" w:rsidRDefault="00542620" w:rsidP="009B6C7E">
            <w:pPr>
              <w:pStyle w:val="IPPArialTable"/>
              <w:jc w:val="center"/>
              <w:rPr>
                <w:b/>
              </w:rPr>
            </w:pPr>
            <w:r w:rsidRPr="009B6C7E">
              <w:rPr>
                <w:b/>
              </w:rPr>
              <w:t>Preferences</w:t>
            </w:r>
          </w:p>
        </w:tc>
      </w:tr>
      <w:tr w:rsidR="00542620" w14:paraId="5FDC7183" w14:textId="77777777" w:rsidTr="00027969">
        <w:tc>
          <w:tcPr>
            <w:tcW w:w="3116" w:type="dxa"/>
          </w:tcPr>
          <w:p w14:paraId="0E3AA25B" w14:textId="5101BC2B" w:rsidR="00542620" w:rsidRPr="009B6C7E" w:rsidRDefault="00184D13" w:rsidP="009B6C7E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Mr. Diego Armando CARRERO SARMIENTO</w:t>
            </w:r>
          </w:p>
        </w:tc>
        <w:tc>
          <w:tcPr>
            <w:tcW w:w="3117" w:type="dxa"/>
          </w:tcPr>
          <w:p w14:paraId="7A7347D5" w14:textId="5B2D32C5" w:rsidR="00542620" w:rsidRPr="009B6C7E" w:rsidRDefault="00CA380F" w:rsidP="007C6D54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Colombia</w:t>
            </w:r>
          </w:p>
        </w:tc>
        <w:tc>
          <w:tcPr>
            <w:tcW w:w="3117" w:type="dxa"/>
          </w:tcPr>
          <w:p w14:paraId="3397C139" w14:textId="593800A3" w:rsidR="00542620" w:rsidRPr="009B6C7E" w:rsidRDefault="00184D13" w:rsidP="00147E08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6</w:t>
            </w:r>
          </w:p>
        </w:tc>
      </w:tr>
      <w:tr w:rsidR="00542620" w14:paraId="28855D08" w14:textId="77777777" w:rsidTr="00027969">
        <w:tc>
          <w:tcPr>
            <w:tcW w:w="3116" w:type="dxa"/>
          </w:tcPr>
          <w:p w14:paraId="26FB8535" w14:textId="624AD279" w:rsidR="00542620" w:rsidRPr="009B6C7E" w:rsidRDefault="00CA380F" w:rsidP="009B6C7E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Mr. James Daniel YOUNG</w:t>
            </w:r>
          </w:p>
        </w:tc>
        <w:tc>
          <w:tcPr>
            <w:tcW w:w="3117" w:type="dxa"/>
          </w:tcPr>
          <w:p w14:paraId="1A321B32" w14:textId="36B59453" w:rsidR="00542620" w:rsidRPr="009B6C7E" w:rsidRDefault="00227F0B" w:rsidP="007C6D54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USA</w:t>
            </w:r>
          </w:p>
        </w:tc>
        <w:tc>
          <w:tcPr>
            <w:tcW w:w="3117" w:type="dxa"/>
          </w:tcPr>
          <w:p w14:paraId="0F4A17F2" w14:textId="0AC03FEC" w:rsidR="00542620" w:rsidRPr="009B6C7E" w:rsidRDefault="00227F0B" w:rsidP="00147E08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6</w:t>
            </w:r>
          </w:p>
        </w:tc>
      </w:tr>
      <w:tr w:rsidR="000623B1" w14:paraId="62448277" w14:textId="77777777" w:rsidTr="00027969">
        <w:tc>
          <w:tcPr>
            <w:tcW w:w="3116" w:type="dxa"/>
          </w:tcPr>
          <w:p w14:paraId="17FCB549" w14:textId="53381470" w:rsidR="000623B1" w:rsidRPr="009B6C7E" w:rsidRDefault="00227F0B" w:rsidP="009B6C7E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 xml:space="preserve">Ms. </w:t>
            </w:r>
            <w:r w:rsidR="00D154A0" w:rsidRPr="009B6C7E">
              <w:rPr>
                <w:rFonts w:cs="Arial"/>
                <w:spacing w:val="-3"/>
                <w:szCs w:val="18"/>
                <w:lang w:val="pt-BR"/>
              </w:rPr>
              <w:t>Iuliia Aleksandrovna LOVTSOVA</w:t>
            </w:r>
          </w:p>
        </w:tc>
        <w:tc>
          <w:tcPr>
            <w:tcW w:w="3117" w:type="dxa"/>
          </w:tcPr>
          <w:p w14:paraId="54C36B97" w14:textId="73CE9582" w:rsidR="000623B1" w:rsidRPr="009B6C7E" w:rsidRDefault="004310F2" w:rsidP="007C6D54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Russian Federation</w:t>
            </w:r>
          </w:p>
        </w:tc>
        <w:tc>
          <w:tcPr>
            <w:tcW w:w="3117" w:type="dxa"/>
          </w:tcPr>
          <w:p w14:paraId="680350ED" w14:textId="05667A4F" w:rsidR="000623B1" w:rsidRPr="009B6C7E" w:rsidRDefault="00580E2F" w:rsidP="00147E08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5</w:t>
            </w:r>
          </w:p>
        </w:tc>
      </w:tr>
      <w:tr w:rsidR="000623B1" w14:paraId="4CE22E64" w14:textId="77777777" w:rsidTr="00027969">
        <w:tc>
          <w:tcPr>
            <w:tcW w:w="3116" w:type="dxa"/>
          </w:tcPr>
          <w:p w14:paraId="3097029D" w14:textId="3A5577C9" w:rsidR="000623B1" w:rsidRPr="009B6C7E" w:rsidRDefault="00B02AAC" w:rsidP="009B6C7E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Mr. Mokhtar Abdulsattar ARIF</w:t>
            </w:r>
          </w:p>
        </w:tc>
        <w:tc>
          <w:tcPr>
            <w:tcW w:w="3117" w:type="dxa"/>
          </w:tcPr>
          <w:p w14:paraId="2C4C0273" w14:textId="05D3258B" w:rsidR="000623B1" w:rsidRPr="009B6C7E" w:rsidRDefault="00B02AAC" w:rsidP="007C6D54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IRAQ</w:t>
            </w:r>
          </w:p>
        </w:tc>
        <w:tc>
          <w:tcPr>
            <w:tcW w:w="3117" w:type="dxa"/>
          </w:tcPr>
          <w:p w14:paraId="7B06BF34" w14:textId="1053EA5D" w:rsidR="000623B1" w:rsidRPr="009B6C7E" w:rsidRDefault="00B02AAC" w:rsidP="00147E08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0</w:t>
            </w:r>
          </w:p>
        </w:tc>
      </w:tr>
      <w:tr w:rsidR="000623B1" w14:paraId="000AD13A" w14:textId="77777777" w:rsidTr="00027969">
        <w:tc>
          <w:tcPr>
            <w:tcW w:w="3116" w:type="dxa"/>
          </w:tcPr>
          <w:p w14:paraId="125745F9" w14:textId="1FBE13D4" w:rsidR="000623B1" w:rsidRPr="009B6C7E" w:rsidRDefault="00164433" w:rsidP="009B6C7E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Mr. Oscar Javier DIX LUNA</w:t>
            </w:r>
          </w:p>
        </w:tc>
        <w:tc>
          <w:tcPr>
            <w:tcW w:w="3117" w:type="dxa"/>
          </w:tcPr>
          <w:p w14:paraId="39242438" w14:textId="31561106" w:rsidR="000623B1" w:rsidRPr="009B6C7E" w:rsidRDefault="004310F2" w:rsidP="007C6D54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Colombia</w:t>
            </w:r>
          </w:p>
        </w:tc>
        <w:tc>
          <w:tcPr>
            <w:tcW w:w="3117" w:type="dxa"/>
          </w:tcPr>
          <w:p w14:paraId="3A8E4C1D" w14:textId="574AA1F9" w:rsidR="000623B1" w:rsidRPr="009B6C7E" w:rsidRDefault="004310F2" w:rsidP="00147E08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0</w:t>
            </w:r>
          </w:p>
        </w:tc>
      </w:tr>
    </w:tbl>
    <w:p w14:paraId="470BE64A" w14:textId="77777777" w:rsidR="00542620" w:rsidRDefault="00542620" w:rsidP="004549B5">
      <w:pPr>
        <w:pStyle w:val="IPPParagraphnumbering"/>
        <w:numPr>
          <w:ilvl w:val="0"/>
          <w:numId w:val="0"/>
        </w:numPr>
      </w:pPr>
    </w:p>
    <w:p w14:paraId="49608016" w14:textId="77777777" w:rsidR="00EA25FE" w:rsidRDefault="00EA25FE" w:rsidP="00EA25FE">
      <w:pPr>
        <w:pStyle w:val="IPPArialTable"/>
        <w:jc w:val="center"/>
        <w:rPr>
          <w:rFonts w:cs="Arial"/>
          <w:b/>
          <w:bCs/>
          <w:lang w:val="en-US"/>
        </w:rPr>
      </w:pPr>
    </w:p>
    <w:p w14:paraId="5A78F08E" w14:textId="40BD52C2" w:rsidR="00A332F7" w:rsidRDefault="00EA25FE" w:rsidP="0029082B">
      <w:pPr>
        <w:pStyle w:val="IPPArialTable"/>
        <w:jc w:val="center"/>
        <w:rPr>
          <w:rFonts w:cs="Arial"/>
          <w:b/>
          <w:bCs/>
          <w:lang w:val="en-US"/>
        </w:rPr>
      </w:pPr>
      <w:r w:rsidRPr="0029082B">
        <w:rPr>
          <w:rFonts w:cs="Arial"/>
          <w:b/>
          <w:bCs/>
          <w:lang w:val="en-US"/>
        </w:rPr>
        <w:t xml:space="preserve">Table </w:t>
      </w:r>
      <w:r w:rsidR="00264C59">
        <w:rPr>
          <w:rFonts w:cs="Arial"/>
          <w:b/>
          <w:bCs/>
          <w:lang w:val="en-US"/>
        </w:rPr>
        <w:t>3</w:t>
      </w:r>
      <w:r w:rsidRPr="0029082B">
        <w:rPr>
          <w:rFonts w:cs="Arial"/>
          <w:b/>
          <w:bCs/>
          <w:lang w:val="en-US"/>
        </w:rPr>
        <w:t xml:space="preserve">. </w:t>
      </w:r>
      <w:r w:rsidR="00DF6FE4">
        <w:rPr>
          <w:rFonts w:cs="Arial"/>
          <w:b/>
          <w:bCs/>
          <w:lang w:val="en-US"/>
        </w:rPr>
        <w:t xml:space="preserve">DP </w:t>
      </w:r>
      <w:r w:rsidR="0029082B" w:rsidRPr="00326043">
        <w:rPr>
          <w:rFonts w:cs="Arial"/>
          <w:b/>
          <w:bCs/>
          <w:i/>
          <w:iCs/>
          <w:lang w:val="en-US"/>
        </w:rPr>
        <w:t>Moniliophthora roreri</w:t>
      </w:r>
      <w:r w:rsidR="0029082B" w:rsidRPr="0029082B">
        <w:rPr>
          <w:rFonts w:cs="Arial"/>
          <w:b/>
          <w:bCs/>
          <w:lang w:val="en-US"/>
        </w:rPr>
        <w:t> (2019-005)</w:t>
      </w:r>
    </w:p>
    <w:p w14:paraId="04EE5764" w14:textId="77777777" w:rsidR="00264C59" w:rsidRPr="0029082B" w:rsidRDefault="00264C59" w:rsidP="0029082B">
      <w:pPr>
        <w:pStyle w:val="IPPArialTable"/>
        <w:jc w:val="center"/>
        <w:rPr>
          <w:rFonts w:cs="Arial"/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A332F7" w14:paraId="2DD277D0" w14:textId="77777777" w:rsidTr="00EA2D6C">
        <w:trPr>
          <w:trHeight w:val="313"/>
        </w:trPr>
        <w:tc>
          <w:tcPr>
            <w:tcW w:w="3116" w:type="dxa"/>
            <w:shd w:val="clear" w:color="auto" w:fill="DEEAF6" w:themeFill="accent5" w:themeFillTint="33"/>
          </w:tcPr>
          <w:p w14:paraId="4A4A19DB" w14:textId="77777777" w:rsidR="00A332F7" w:rsidRPr="009B6C7E" w:rsidRDefault="00A332F7" w:rsidP="009B6C7E">
            <w:pPr>
              <w:pStyle w:val="IPPArialTable"/>
              <w:jc w:val="center"/>
              <w:rPr>
                <w:b/>
              </w:rPr>
            </w:pPr>
            <w:r w:rsidRPr="009B6C7E">
              <w:rPr>
                <w:b/>
              </w:rPr>
              <w:t>Name</w:t>
            </w:r>
          </w:p>
        </w:tc>
        <w:tc>
          <w:tcPr>
            <w:tcW w:w="3117" w:type="dxa"/>
            <w:shd w:val="clear" w:color="auto" w:fill="DEEAF6" w:themeFill="accent5" w:themeFillTint="33"/>
          </w:tcPr>
          <w:p w14:paraId="17CEB0BE" w14:textId="77777777" w:rsidR="00A332F7" w:rsidRPr="009B6C7E" w:rsidRDefault="00A332F7" w:rsidP="009B6C7E">
            <w:pPr>
              <w:pStyle w:val="IPPArialTable"/>
              <w:jc w:val="center"/>
              <w:rPr>
                <w:b/>
              </w:rPr>
            </w:pPr>
            <w:r w:rsidRPr="009B6C7E">
              <w:rPr>
                <w:b/>
              </w:rPr>
              <w:t>Country</w:t>
            </w:r>
          </w:p>
        </w:tc>
        <w:tc>
          <w:tcPr>
            <w:tcW w:w="3117" w:type="dxa"/>
            <w:shd w:val="clear" w:color="auto" w:fill="DEEAF6" w:themeFill="accent5" w:themeFillTint="33"/>
          </w:tcPr>
          <w:p w14:paraId="6F5F15C1" w14:textId="77777777" w:rsidR="00A332F7" w:rsidRPr="009B6C7E" w:rsidRDefault="00A332F7" w:rsidP="009B6C7E">
            <w:pPr>
              <w:pStyle w:val="IPPArialTable"/>
              <w:jc w:val="center"/>
              <w:rPr>
                <w:b/>
              </w:rPr>
            </w:pPr>
            <w:r w:rsidRPr="009B6C7E">
              <w:rPr>
                <w:b/>
              </w:rPr>
              <w:t>Preferences</w:t>
            </w:r>
          </w:p>
        </w:tc>
      </w:tr>
      <w:tr w:rsidR="00A332F7" w14:paraId="3C6991AB" w14:textId="77777777" w:rsidTr="00EA2D6C">
        <w:tc>
          <w:tcPr>
            <w:tcW w:w="3116" w:type="dxa"/>
          </w:tcPr>
          <w:p w14:paraId="7E4B3336" w14:textId="1CA657B8" w:rsidR="00A332F7" w:rsidRPr="009B6C7E" w:rsidRDefault="00F654D1" w:rsidP="009B6C7E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Ms. Marcela CADAVID ORTONEZ</w:t>
            </w:r>
          </w:p>
        </w:tc>
        <w:tc>
          <w:tcPr>
            <w:tcW w:w="3117" w:type="dxa"/>
          </w:tcPr>
          <w:p w14:paraId="25F897DA" w14:textId="2FF1BD06" w:rsidR="00A332F7" w:rsidRPr="009B6C7E" w:rsidRDefault="00F654D1" w:rsidP="007C6D54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Colombia</w:t>
            </w:r>
          </w:p>
        </w:tc>
        <w:tc>
          <w:tcPr>
            <w:tcW w:w="3117" w:type="dxa"/>
          </w:tcPr>
          <w:p w14:paraId="4CE65C23" w14:textId="16F4783F" w:rsidR="00A332F7" w:rsidRPr="009B6C7E" w:rsidRDefault="00F654D1" w:rsidP="00147E08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6</w:t>
            </w:r>
          </w:p>
        </w:tc>
      </w:tr>
      <w:tr w:rsidR="00A332F7" w14:paraId="1781E234" w14:textId="77777777" w:rsidTr="00EA2D6C">
        <w:tc>
          <w:tcPr>
            <w:tcW w:w="3116" w:type="dxa"/>
          </w:tcPr>
          <w:p w14:paraId="390616A0" w14:textId="23D23F78" w:rsidR="00A332F7" w:rsidRPr="009B6C7E" w:rsidRDefault="00027969" w:rsidP="009B6C7E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Mr. Carlos Alberto HERNANDEZ MEDINA</w:t>
            </w:r>
          </w:p>
        </w:tc>
        <w:tc>
          <w:tcPr>
            <w:tcW w:w="3117" w:type="dxa"/>
          </w:tcPr>
          <w:p w14:paraId="399ED93C" w14:textId="67ED5576" w:rsidR="00A332F7" w:rsidRPr="009B6C7E" w:rsidRDefault="00F654D1" w:rsidP="007C6D54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Colombia</w:t>
            </w:r>
          </w:p>
        </w:tc>
        <w:tc>
          <w:tcPr>
            <w:tcW w:w="3117" w:type="dxa"/>
          </w:tcPr>
          <w:p w14:paraId="1E0095DC" w14:textId="700E6223" w:rsidR="00A332F7" w:rsidRPr="009B6C7E" w:rsidRDefault="00630B0D" w:rsidP="00147E08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0</w:t>
            </w:r>
          </w:p>
        </w:tc>
      </w:tr>
    </w:tbl>
    <w:p w14:paraId="69039A7A" w14:textId="77777777" w:rsidR="00A332F7" w:rsidRDefault="00A332F7" w:rsidP="004549B5">
      <w:pPr>
        <w:pStyle w:val="IPPParagraphnumbering"/>
        <w:numPr>
          <w:ilvl w:val="0"/>
          <w:numId w:val="0"/>
        </w:numPr>
      </w:pPr>
    </w:p>
    <w:p w14:paraId="602BB566" w14:textId="77777777" w:rsidR="00BC27F5" w:rsidRDefault="00BC27F5" w:rsidP="004549B5">
      <w:pPr>
        <w:pStyle w:val="IPPParagraphnumbering"/>
        <w:numPr>
          <w:ilvl w:val="0"/>
          <w:numId w:val="0"/>
        </w:numPr>
      </w:pPr>
    </w:p>
    <w:p w14:paraId="7E00089B" w14:textId="05D31372" w:rsidR="00264C59" w:rsidRDefault="00BC27F5" w:rsidP="00BC27F5">
      <w:pPr>
        <w:pStyle w:val="IPPArialTable"/>
        <w:jc w:val="center"/>
        <w:rPr>
          <w:rFonts w:cs="Arial"/>
          <w:b/>
          <w:bCs/>
          <w:lang w:val="en-US"/>
        </w:rPr>
      </w:pPr>
      <w:r w:rsidRPr="0029082B">
        <w:rPr>
          <w:rFonts w:cs="Arial"/>
          <w:b/>
          <w:bCs/>
          <w:lang w:val="en-US"/>
        </w:rPr>
        <w:t xml:space="preserve">Table </w:t>
      </w:r>
      <w:r>
        <w:rPr>
          <w:rFonts w:cs="Arial"/>
          <w:b/>
          <w:bCs/>
          <w:lang w:val="en-US"/>
        </w:rPr>
        <w:t>4</w:t>
      </w:r>
      <w:r w:rsidRPr="0029082B">
        <w:rPr>
          <w:rFonts w:cs="Arial"/>
          <w:b/>
          <w:bCs/>
          <w:lang w:val="en-US"/>
        </w:rPr>
        <w:t xml:space="preserve">. </w:t>
      </w:r>
      <w:r>
        <w:rPr>
          <w:rFonts w:cs="Arial"/>
          <w:b/>
          <w:bCs/>
          <w:lang w:val="en-US"/>
        </w:rPr>
        <w:t>Candidates not selected</w:t>
      </w:r>
    </w:p>
    <w:p w14:paraId="6D8E2647" w14:textId="77777777" w:rsidR="00BC27F5" w:rsidRPr="00BC27F5" w:rsidRDefault="00BC27F5" w:rsidP="00BC27F5">
      <w:pPr>
        <w:pStyle w:val="IPPArialTable"/>
        <w:jc w:val="center"/>
        <w:rPr>
          <w:rFonts w:cs="Arial"/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64C59" w14:paraId="5A2B309D" w14:textId="77777777" w:rsidTr="00EA2D6C">
        <w:trPr>
          <w:trHeight w:val="313"/>
        </w:trPr>
        <w:tc>
          <w:tcPr>
            <w:tcW w:w="3116" w:type="dxa"/>
            <w:shd w:val="clear" w:color="auto" w:fill="DEEAF6" w:themeFill="accent5" w:themeFillTint="33"/>
          </w:tcPr>
          <w:p w14:paraId="4BC7F944" w14:textId="77777777" w:rsidR="00264C59" w:rsidRPr="009B6C7E" w:rsidRDefault="00264C59" w:rsidP="00EA2D6C">
            <w:pPr>
              <w:pStyle w:val="IPPArialTable"/>
              <w:jc w:val="center"/>
              <w:rPr>
                <w:b/>
              </w:rPr>
            </w:pPr>
            <w:r w:rsidRPr="009B6C7E">
              <w:rPr>
                <w:b/>
              </w:rPr>
              <w:t>Name</w:t>
            </w:r>
          </w:p>
        </w:tc>
        <w:tc>
          <w:tcPr>
            <w:tcW w:w="3117" w:type="dxa"/>
            <w:shd w:val="clear" w:color="auto" w:fill="DEEAF6" w:themeFill="accent5" w:themeFillTint="33"/>
          </w:tcPr>
          <w:p w14:paraId="51B27846" w14:textId="77777777" w:rsidR="00264C59" w:rsidRPr="009B6C7E" w:rsidRDefault="00264C59" w:rsidP="00EA2D6C">
            <w:pPr>
              <w:pStyle w:val="IPPArialTable"/>
              <w:jc w:val="center"/>
              <w:rPr>
                <w:b/>
              </w:rPr>
            </w:pPr>
            <w:r w:rsidRPr="009B6C7E">
              <w:rPr>
                <w:b/>
              </w:rPr>
              <w:t>Country</w:t>
            </w:r>
          </w:p>
        </w:tc>
        <w:tc>
          <w:tcPr>
            <w:tcW w:w="3117" w:type="dxa"/>
            <w:shd w:val="clear" w:color="auto" w:fill="DEEAF6" w:themeFill="accent5" w:themeFillTint="33"/>
          </w:tcPr>
          <w:p w14:paraId="46BCF5B6" w14:textId="2B57DF73" w:rsidR="00264C59" w:rsidRPr="009B6C7E" w:rsidRDefault="007C6D54" w:rsidP="00EA2D6C">
            <w:pPr>
              <w:pStyle w:val="IPPArialTable"/>
              <w:jc w:val="center"/>
              <w:rPr>
                <w:b/>
              </w:rPr>
            </w:pPr>
            <w:r>
              <w:rPr>
                <w:b/>
              </w:rPr>
              <w:t>D</w:t>
            </w:r>
            <w:r w:rsidR="00DF6FE4">
              <w:rPr>
                <w:b/>
              </w:rPr>
              <w:t>P</w:t>
            </w:r>
          </w:p>
        </w:tc>
      </w:tr>
      <w:tr w:rsidR="00264C59" w14:paraId="123C9DD7" w14:textId="77777777" w:rsidTr="00EA2D6C">
        <w:tc>
          <w:tcPr>
            <w:tcW w:w="3116" w:type="dxa"/>
          </w:tcPr>
          <w:p w14:paraId="45F4EDA6" w14:textId="411EA96D" w:rsidR="00264C59" w:rsidRPr="009B6C7E" w:rsidRDefault="00BC27F5" w:rsidP="00EA2D6C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Mr. Mokhtar Abdulsattar ARIF</w:t>
            </w:r>
          </w:p>
        </w:tc>
        <w:tc>
          <w:tcPr>
            <w:tcW w:w="3117" w:type="dxa"/>
          </w:tcPr>
          <w:p w14:paraId="604DC162" w14:textId="0DE5B7C6" w:rsidR="00264C59" w:rsidRPr="009B6C7E" w:rsidRDefault="00BC27F5" w:rsidP="007C6D54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IRAQ</w:t>
            </w:r>
          </w:p>
        </w:tc>
        <w:tc>
          <w:tcPr>
            <w:tcW w:w="3117" w:type="dxa"/>
          </w:tcPr>
          <w:p w14:paraId="2200C2C4" w14:textId="41700ACC" w:rsidR="00264C59" w:rsidRPr="00E731B3" w:rsidRDefault="00E731B3" w:rsidP="00EA2D6C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E731B3">
              <w:rPr>
                <w:rFonts w:cs="Arial"/>
                <w:lang w:val="en-US"/>
              </w:rPr>
              <w:t>Spodoptera frugiperda (2021-016)</w:t>
            </w:r>
          </w:p>
        </w:tc>
      </w:tr>
      <w:tr w:rsidR="00264C59" w14:paraId="0AFDD242" w14:textId="77777777" w:rsidTr="00EA2D6C">
        <w:tc>
          <w:tcPr>
            <w:tcW w:w="3116" w:type="dxa"/>
          </w:tcPr>
          <w:p w14:paraId="3A800345" w14:textId="6002BB63" w:rsidR="00264C59" w:rsidRPr="009B6C7E" w:rsidRDefault="00BC27F5" w:rsidP="00EA2D6C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Mr. Oscar Javier DIX LUNA</w:t>
            </w:r>
          </w:p>
        </w:tc>
        <w:tc>
          <w:tcPr>
            <w:tcW w:w="3117" w:type="dxa"/>
          </w:tcPr>
          <w:p w14:paraId="5C0A3074" w14:textId="017C28F9" w:rsidR="00264C59" w:rsidRPr="009B6C7E" w:rsidRDefault="00BC27F5" w:rsidP="007C6D54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Colombia</w:t>
            </w:r>
          </w:p>
        </w:tc>
        <w:tc>
          <w:tcPr>
            <w:tcW w:w="3117" w:type="dxa"/>
          </w:tcPr>
          <w:p w14:paraId="0DF1A96F" w14:textId="4D6EE8E5" w:rsidR="00264C59" w:rsidRPr="00E731B3" w:rsidRDefault="00E731B3" w:rsidP="00EA2D6C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E731B3">
              <w:rPr>
                <w:rFonts w:cs="Arial"/>
                <w:lang w:val="en-US"/>
              </w:rPr>
              <w:t>Spodoptera frugiperda (2021-016)</w:t>
            </w:r>
          </w:p>
        </w:tc>
      </w:tr>
      <w:tr w:rsidR="00BC27F5" w14:paraId="72FEDFA4" w14:textId="77777777" w:rsidTr="00EA2D6C">
        <w:tc>
          <w:tcPr>
            <w:tcW w:w="3116" w:type="dxa"/>
          </w:tcPr>
          <w:p w14:paraId="4E3A17EF" w14:textId="1624FA34" w:rsidR="00BC27F5" w:rsidRPr="009B6C7E" w:rsidRDefault="00BC27F5" w:rsidP="00EA2D6C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9B6C7E">
              <w:rPr>
                <w:rFonts w:cs="Arial"/>
                <w:spacing w:val="-3"/>
                <w:szCs w:val="18"/>
                <w:lang w:val="pt-BR"/>
              </w:rPr>
              <w:t>Mr. Carlos Alberto HERNANDEZ MEDINA</w:t>
            </w:r>
          </w:p>
        </w:tc>
        <w:tc>
          <w:tcPr>
            <w:tcW w:w="3117" w:type="dxa"/>
          </w:tcPr>
          <w:p w14:paraId="25B4FA80" w14:textId="1A53EBCA" w:rsidR="00BC27F5" w:rsidRPr="009B6C7E" w:rsidRDefault="007C6D54" w:rsidP="007C6D54">
            <w:pPr>
              <w:pStyle w:val="IPPArialTable"/>
              <w:jc w:val="center"/>
              <w:rPr>
                <w:rFonts w:cs="Arial"/>
                <w:spacing w:val="-3"/>
                <w:szCs w:val="18"/>
                <w:lang w:val="pt-BR"/>
              </w:rPr>
            </w:pPr>
            <w:r>
              <w:rPr>
                <w:rFonts w:cs="Arial"/>
                <w:spacing w:val="-3"/>
                <w:szCs w:val="18"/>
                <w:lang w:val="pt-BR"/>
              </w:rPr>
              <w:t>Colombia</w:t>
            </w:r>
          </w:p>
        </w:tc>
        <w:tc>
          <w:tcPr>
            <w:tcW w:w="3117" w:type="dxa"/>
          </w:tcPr>
          <w:p w14:paraId="2AFACFB3" w14:textId="1D165D18" w:rsidR="00BC27F5" w:rsidRPr="00E731B3" w:rsidRDefault="00E731B3" w:rsidP="00EA2D6C">
            <w:pPr>
              <w:pStyle w:val="IPPArialTable"/>
              <w:rPr>
                <w:rFonts w:cs="Arial"/>
                <w:spacing w:val="-3"/>
                <w:szCs w:val="18"/>
                <w:lang w:val="pt-BR"/>
              </w:rPr>
            </w:pPr>
            <w:r w:rsidRPr="00E731B3">
              <w:rPr>
                <w:rFonts w:cs="Arial"/>
                <w:lang w:val="en-US"/>
              </w:rPr>
              <w:t>Moniliophthora roreri (2019-005)</w:t>
            </w:r>
          </w:p>
        </w:tc>
      </w:tr>
    </w:tbl>
    <w:p w14:paraId="53592B8F" w14:textId="77777777" w:rsidR="00264C59" w:rsidRDefault="00264C59" w:rsidP="004549B5">
      <w:pPr>
        <w:pStyle w:val="IPPParagraphnumbering"/>
        <w:numPr>
          <w:ilvl w:val="0"/>
          <w:numId w:val="0"/>
        </w:numPr>
      </w:pPr>
    </w:p>
    <w:p w14:paraId="1402DDC0" w14:textId="77777777" w:rsidR="007E4E6E" w:rsidRDefault="007E4E6E" w:rsidP="004549B5">
      <w:pPr>
        <w:pStyle w:val="IPPParagraphnumbering"/>
        <w:numPr>
          <w:ilvl w:val="0"/>
          <w:numId w:val="0"/>
        </w:numPr>
      </w:pPr>
    </w:p>
    <w:p w14:paraId="5784FCBE" w14:textId="1B2BD4FB" w:rsidR="007E4E6E" w:rsidRPr="0064455D" w:rsidRDefault="007E4E6E" w:rsidP="007E4E6E">
      <w:pPr>
        <w:pStyle w:val="IPPParagraphnumbering"/>
      </w:pPr>
      <w:r>
        <w:t xml:space="preserve">Based on the TPDP e-Forum discussion, the TPDP is invited to </w:t>
      </w:r>
      <w:r w:rsidR="008E19E4">
        <w:t>confirm the new DP authors.</w:t>
      </w:r>
    </w:p>
    <w:sectPr w:rsidR="007E4E6E" w:rsidRPr="0064455D" w:rsidSect="004B04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C70EB" w14:textId="77777777" w:rsidR="00F722FE" w:rsidRDefault="00F722FE" w:rsidP="001B37E8">
      <w:r>
        <w:separator/>
      </w:r>
    </w:p>
  </w:endnote>
  <w:endnote w:type="continuationSeparator" w:id="0">
    <w:p w14:paraId="2E78793F" w14:textId="77777777" w:rsidR="00F722FE" w:rsidRDefault="00F722FE" w:rsidP="001B37E8">
      <w:r>
        <w:continuationSeparator/>
      </w:r>
    </w:p>
  </w:endnote>
  <w:endnote w:type="continuationNotice" w:id="1">
    <w:p w14:paraId="7235C1C3" w14:textId="77777777" w:rsidR="00F722FE" w:rsidRDefault="00F722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85E43" w14:textId="3A223F22" w:rsidR="004B0454" w:rsidRPr="004B0454" w:rsidRDefault="004B0454" w:rsidP="004B0454">
    <w:pPr>
      <w:pStyle w:val="IPPFooter"/>
      <w:tabs>
        <w:tab w:val="clear" w:pos="9072"/>
        <w:tab w:val="right" w:pos="9356"/>
      </w:tabs>
      <w:jc w:val="both"/>
    </w:pPr>
    <w:r w:rsidRPr="00A62A0E">
      <w:rPr>
        <w:rStyle w:val="PageNumber"/>
      </w:rPr>
      <w:t xml:space="preserve">Page </w:t>
    </w:r>
    <w:r w:rsidRPr="00A62A0E">
      <w:rPr>
        <w:rStyle w:val="PageNumber"/>
        <w:b/>
      </w:rPr>
      <w:fldChar w:fldCharType="begin"/>
    </w:r>
    <w:r w:rsidRPr="00A62A0E">
      <w:rPr>
        <w:rStyle w:val="PageNumber"/>
      </w:rPr>
      <w:instrText xml:space="preserve"> PAGE </w:instrText>
    </w:r>
    <w:r w:rsidRPr="00A62A0E">
      <w:rPr>
        <w:rStyle w:val="PageNumber"/>
        <w:b/>
      </w:rPr>
      <w:fldChar w:fldCharType="separate"/>
    </w:r>
    <w:r>
      <w:rPr>
        <w:rStyle w:val="PageNumber"/>
        <w:b/>
      </w:rPr>
      <w:t>2</w:t>
    </w:r>
    <w:r w:rsidRPr="00A62A0E">
      <w:rPr>
        <w:rStyle w:val="PageNumber"/>
        <w:b/>
      </w:rPr>
      <w:fldChar w:fldCharType="end"/>
    </w:r>
    <w:r w:rsidRPr="00A62A0E">
      <w:rPr>
        <w:rStyle w:val="PageNumber"/>
      </w:rPr>
      <w:t xml:space="preserve"> of </w:t>
    </w:r>
    <w:r w:rsidRPr="00A62A0E">
      <w:rPr>
        <w:rStyle w:val="PageNumber"/>
        <w:b/>
      </w:rPr>
      <w:fldChar w:fldCharType="begin"/>
    </w:r>
    <w:r w:rsidRPr="00A62A0E">
      <w:rPr>
        <w:rStyle w:val="PageNumber"/>
      </w:rPr>
      <w:instrText xml:space="preserve"> NUMPAGES </w:instrText>
    </w:r>
    <w:r w:rsidRPr="00A62A0E">
      <w:rPr>
        <w:rStyle w:val="PageNumber"/>
        <w:b/>
      </w:rPr>
      <w:fldChar w:fldCharType="separate"/>
    </w:r>
    <w:r>
      <w:rPr>
        <w:rStyle w:val="PageNumber"/>
        <w:b/>
      </w:rPr>
      <w:t>2</w:t>
    </w:r>
    <w:r w:rsidRPr="00A62A0E">
      <w:rPr>
        <w:rStyle w:val="PageNumber"/>
        <w:b/>
      </w:rPr>
      <w:fldChar w:fldCharType="end"/>
    </w:r>
    <w:r>
      <w:rPr>
        <w:rStyle w:val="PageNumber"/>
        <w:b/>
      </w:rPr>
      <w:tab/>
    </w:r>
    <w:r w:rsidRPr="00A62A0E">
      <w:t>International Plant Protection Conventio</w:t>
    </w:r>
    <w:r>
      <w:t>n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1B5A5" w14:textId="6BB9ADF0" w:rsidR="005A41D1" w:rsidRPr="005A41D1" w:rsidRDefault="005A41D1" w:rsidP="009E45A4">
    <w:pPr>
      <w:pStyle w:val="IPPFooter"/>
      <w:tabs>
        <w:tab w:val="clear" w:pos="9072"/>
        <w:tab w:val="right" w:pos="9356"/>
      </w:tabs>
      <w:jc w:val="both"/>
    </w:pPr>
    <w:r w:rsidRPr="00A62A0E">
      <w:t>International Plant Protection Conventio</w:t>
    </w:r>
    <w:r w:rsidR="009E45A4">
      <w:t>n</w:t>
    </w:r>
    <w:r w:rsidR="009E45A4">
      <w:tab/>
    </w:r>
    <w:r w:rsidRPr="00A62A0E">
      <w:rPr>
        <w:rStyle w:val="PageNumber"/>
      </w:rPr>
      <w:t xml:space="preserve">Page </w:t>
    </w:r>
    <w:r w:rsidRPr="00A62A0E">
      <w:rPr>
        <w:rStyle w:val="PageNumber"/>
        <w:b/>
      </w:rPr>
      <w:fldChar w:fldCharType="begin"/>
    </w:r>
    <w:r w:rsidRPr="00A62A0E">
      <w:rPr>
        <w:rStyle w:val="PageNumber"/>
      </w:rPr>
      <w:instrText xml:space="preserve"> PAGE </w:instrText>
    </w:r>
    <w:r w:rsidRPr="00A62A0E">
      <w:rPr>
        <w:rStyle w:val="PageNumber"/>
        <w:b/>
      </w:rPr>
      <w:fldChar w:fldCharType="separate"/>
    </w:r>
    <w:r>
      <w:rPr>
        <w:rStyle w:val="PageNumber"/>
        <w:b/>
      </w:rPr>
      <w:t>1</w:t>
    </w:r>
    <w:r w:rsidRPr="00A62A0E">
      <w:rPr>
        <w:rStyle w:val="PageNumber"/>
        <w:b/>
      </w:rPr>
      <w:fldChar w:fldCharType="end"/>
    </w:r>
    <w:r w:rsidRPr="00A62A0E">
      <w:rPr>
        <w:rStyle w:val="PageNumber"/>
      </w:rPr>
      <w:t xml:space="preserve"> of </w:t>
    </w:r>
    <w:r w:rsidRPr="00A62A0E">
      <w:rPr>
        <w:rStyle w:val="PageNumber"/>
        <w:b/>
      </w:rPr>
      <w:fldChar w:fldCharType="begin"/>
    </w:r>
    <w:r w:rsidRPr="00A62A0E">
      <w:rPr>
        <w:rStyle w:val="PageNumber"/>
      </w:rPr>
      <w:instrText xml:space="preserve"> NUMPAGES </w:instrText>
    </w:r>
    <w:r w:rsidRPr="00A62A0E">
      <w:rPr>
        <w:rStyle w:val="PageNumber"/>
        <w:b/>
      </w:rPr>
      <w:fldChar w:fldCharType="separate"/>
    </w:r>
    <w:r>
      <w:rPr>
        <w:rStyle w:val="PageNumber"/>
        <w:b/>
      </w:rPr>
      <w:t>4</w:t>
    </w:r>
    <w:r w:rsidRPr="00A62A0E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2A428" w14:textId="77777777" w:rsidR="00DA4134" w:rsidRDefault="00DA41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16378" w14:textId="77777777" w:rsidR="00F722FE" w:rsidRDefault="00F722FE" w:rsidP="001B37E8">
      <w:r>
        <w:separator/>
      </w:r>
    </w:p>
  </w:footnote>
  <w:footnote w:type="continuationSeparator" w:id="0">
    <w:p w14:paraId="41CCDC9D" w14:textId="77777777" w:rsidR="00F722FE" w:rsidRDefault="00F722FE" w:rsidP="001B37E8">
      <w:r>
        <w:continuationSeparator/>
      </w:r>
    </w:p>
  </w:footnote>
  <w:footnote w:type="continuationNotice" w:id="1">
    <w:p w14:paraId="6A31DBD0" w14:textId="77777777" w:rsidR="00F722FE" w:rsidRDefault="00F722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F0341" w14:textId="017F71A7" w:rsidR="004B0454" w:rsidRDefault="008E19E4" w:rsidP="00364FE3">
    <w:pPr>
      <w:pStyle w:val="IPPHeader"/>
      <w:tabs>
        <w:tab w:val="clear" w:pos="9072"/>
        <w:tab w:val="right" w:pos="9356"/>
      </w:tabs>
    </w:pPr>
    <w:r>
      <w:t>0</w:t>
    </w:r>
    <w:r w:rsidR="00DA4134">
      <w:t>3</w:t>
    </w:r>
    <w:r w:rsidRPr="007A07BA">
      <w:t>_TP</w:t>
    </w:r>
    <w:r>
      <w:t>DP</w:t>
    </w:r>
    <w:r w:rsidRPr="007A07BA">
      <w:t>_</w:t>
    </w:r>
    <w:r>
      <w:t>Tel_2023_Oct</w:t>
    </w:r>
    <w:r w:rsidR="00D041D1">
      <w:tab/>
    </w:r>
    <w:r w:rsidR="00364FE3" w:rsidRPr="00364FE3">
      <w:t>Summary of TPDP e-forum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3619C" w14:textId="549E0EE3" w:rsidR="001B37E8" w:rsidRPr="00763352" w:rsidRDefault="00951509" w:rsidP="009E45A4">
    <w:pPr>
      <w:pStyle w:val="IPPHeader"/>
      <w:tabs>
        <w:tab w:val="clear" w:pos="9072"/>
        <w:tab w:val="right" w:pos="9356"/>
      </w:tabs>
      <w:rPr>
        <w:i/>
        <w:iCs/>
      </w:rPr>
    </w:pPr>
    <w:r>
      <w:rPr>
        <w:noProof/>
      </w:rPr>
      <w:drawing>
        <wp:anchor distT="0" distB="0" distL="114300" distR="114300" simplePos="0" relativeHeight="251658241" behindDoc="0" locked="0" layoutInCell="1" allowOverlap="0" wp14:anchorId="20266E9A" wp14:editId="35E5B8E2">
          <wp:simplePos x="0" y="0"/>
          <wp:positionH relativeFrom="page">
            <wp:posOffset>-14631</wp:posOffset>
          </wp:positionH>
          <wp:positionV relativeFrom="paragraph">
            <wp:posOffset>-515722</wp:posOffset>
          </wp:positionV>
          <wp:extent cx="7798003" cy="462279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8729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B37E8">
      <w:rPr>
        <w:noProof/>
      </w:rPr>
      <w:drawing>
        <wp:anchor distT="0" distB="0" distL="114300" distR="114300" simplePos="0" relativeHeight="251658240" behindDoc="0" locked="0" layoutInCell="1" allowOverlap="1" wp14:anchorId="1F848E37" wp14:editId="5571158B">
          <wp:simplePos x="0" y="0"/>
          <wp:positionH relativeFrom="column">
            <wp:posOffset>-347070</wp:posOffset>
          </wp:positionH>
          <wp:positionV relativeFrom="paragraph">
            <wp:posOffset>-5715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B37E8" w:rsidRPr="0029695F">
      <w:t>Internatio</w:t>
    </w:r>
    <w:r w:rsidR="001B37E8">
      <w:t>nal Plant Protection Convention</w:t>
    </w:r>
    <w:r w:rsidR="001B37E8">
      <w:tab/>
    </w:r>
    <w:r w:rsidR="00EA549B">
      <w:t>0</w:t>
    </w:r>
    <w:r w:rsidR="00DA4134">
      <w:t>3</w:t>
    </w:r>
    <w:r w:rsidR="00EA549B" w:rsidRPr="007A07BA">
      <w:t>_TP</w:t>
    </w:r>
    <w:r w:rsidR="00EA549B">
      <w:t>DP</w:t>
    </w:r>
    <w:r w:rsidR="00EA549B" w:rsidRPr="007A07BA">
      <w:t>_</w:t>
    </w:r>
    <w:r w:rsidR="00EA549B">
      <w:t>Tel_2023_Oct</w:t>
    </w:r>
    <w:r w:rsidR="001B37E8">
      <w:br/>
    </w:r>
    <w:r w:rsidR="001B37E8" w:rsidRPr="1E18747F">
      <w:rPr>
        <w:i/>
        <w:iCs/>
      </w:rPr>
      <w:t xml:space="preserve">Summary of </w:t>
    </w:r>
    <w:r w:rsidR="00B15B4D">
      <w:rPr>
        <w:i/>
        <w:iCs/>
      </w:rPr>
      <w:t>TPDP</w:t>
    </w:r>
    <w:r w:rsidR="001B37E8" w:rsidRPr="1E18747F">
      <w:rPr>
        <w:i/>
        <w:iCs/>
      </w:rPr>
      <w:t xml:space="preserve"> e-</w:t>
    </w:r>
    <w:r w:rsidR="00B15B4D">
      <w:rPr>
        <w:i/>
        <w:iCs/>
      </w:rPr>
      <w:t>forum</w:t>
    </w:r>
    <w:r w:rsidR="001B37E8">
      <w:rPr>
        <w:i/>
        <w:iCs/>
      </w:rPr>
      <w:tab/>
    </w:r>
    <w:r w:rsidR="008E19E4" w:rsidRPr="008E19E4">
      <w:rPr>
        <w:i/>
        <w:iCs/>
      </w:rPr>
      <w:t xml:space="preserve">Agenda item: </w:t>
    </w:r>
    <w:r w:rsidR="008E19E4">
      <w:rPr>
        <w:i/>
        <w:iCs/>
      </w:rPr>
      <w:t>4.2</w:t>
    </w:r>
  </w:p>
  <w:p w14:paraId="679F4767" w14:textId="77777777" w:rsidR="001B37E8" w:rsidRPr="001B37E8" w:rsidRDefault="001B37E8" w:rsidP="001B37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DB1E8" w14:textId="77777777" w:rsidR="00DA4134" w:rsidRDefault="00DA41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A018F"/>
    <w:multiLevelType w:val="multilevel"/>
    <w:tmpl w:val="EE98C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610D92"/>
    <w:multiLevelType w:val="multilevel"/>
    <w:tmpl w:val="DA545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4C0A6C"/>
    <w:multiLevelType w:val="multilevel"/>
    <w:tmpl w:val="06E871E4"/>
    <w:numStyleLink w:val="IPPParagraphnumberedlist"/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04C2E"/>
    <w:multiLevelType w:val="hybridMultilevel"/>
    <w:tmpl w:val="B1B4BDDA"/>
    <w:lvl w:ilvl="0" w:tplc="78BADBE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54D8B"/>
    <w:multiLevelType w:val="multilevel"/>
    <w:tmpl w:val="039CC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873677"/>
    <w:multiLevelType w:val="hybridMultilevel"/>
    <w:tmpl w:val="4AC60B0A"/>
    <w:lvl w:ilvl="0" w:tplc="78BADBE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C1057"/>
    <w:multiLevelType w:val="multilevel"/>
    <w:tmpl w:val="36CA4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610AE7"/>
    <w:multiLevelType w:val="hybridMultilevel"/>
    <w:tmpl w:val="64AA3A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24367951">
    <w:abstractNumId w:val="13"/>
  </w:num>
  <w:num w:numId="2" w16cid:durableId="1886674435">
    <w:abstractNumId w:val="16"/>
  </w:num>
  <w:num w:numId="3" w16cid:durableId="1843084128">
    <w:abstractNumId w:val="8"/>
  </w:num>
  <w:num w:numId="4" w16cid:durableId="74519650">
    <w:abstractNumId w:val="14"/>
  </w:num>
  <w:num w:numId="5" w16cid:durableId="643893514">
    <w:abstractNumId w:val="4"/>
  </w:num>
  <w:num w:numId="6" w16cid:durableId="1697804857">
    <w:abstractNumId w:val="9"/>
  </w:num>
  <w:num w:numId="7" w16cid:durableId="1186793133">
    <w:abstractNumId w:val="18"/>
  </w:num>
  <w:num w:numId="8" w16cid:durableId="782379659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9" w16cid:durableId="213080406">
    <w:abstractNumId w:val="0"/>
  </w:num>
  <w:num w:numId="10" w16cid:durableId="19208463">
    <w:abstractNumId w:val="15"/>
  </w:num>
  <w:num w:numId="11" w16cid:durableId="1687294247">
    <w:abstractNumId w:val="3"/>
  </w:num>
  <w:num w:numId="12" w16cid:durableId="1087965635">
    <w:abstractNumId w:val="5"/>
  </w:num>
  <w:num w:numId="13" w16cid:durableId="893660168">
    <w:abstractNumId w:val="11"/>
  </w:num>
  <w:num w:numId="14" w16cid:durableId="1770930493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1900"/>
          </w:tabs>
          <w:ind w:left="190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444107056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  <w:lang w:val="en-US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528105991">
    <w:abstractNumId w:val="0"/>
    <w:lvlOverride w:ilvl="0">
      <w:startOverride w:val="1"/>
    </w:lvlOverride>
  </w:num>
  <w:num w:numId="17" w16cid:durableId="1778716949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1742"/>
          </w:tabs>
          <w:ind w:left="1742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1615479678">
    <w:abstractNumId w:val="3"/>
    <w:lvlOverride w:ilvl="0">
      <w:startOverride w:val="1"/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startOverride w:val="1"/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224531733">
    <w:abstractNumId w:val="0"/>
    <w:lvlOverride w:ilvl="0">
      <w:startOverride w:val="1"/>
    </w:lvlOverride>
  </w:num>
  <w:num w:numId="20" w16cid:durableId="1276210088">
    <w:abstractNumId w:val="2"/>
  </w:num>
  <w:num w:numId="21" w16cid:durableId="514542150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  <w:lang w:val="en-GB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 w16cid:durableId="97532088">
    <w:abstractNumId w:val="17"/>
  </w:num>
  <w:num w:numId="23" w16cid:durableId="168450505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 w16cid:durableId="407650437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 w16cid:durableId="315450332">
    <w:abstractNumId w:val="10"/>
  </w:num>
  <w:num w:numId="26" w16cid:durableId="159544184">
    <w:abstractNumId w:val="1"/>
  </w:num>
  <w:num w:numId="27" w16cid:durableId="1736659944">
    <w:abstractNumId w:val="6"/>
  </w:num>
  <w:num w:numId="28" w16cid:durableId="181869635">
    <w:abstractNumId w:val="7"/>
  </w:num>
  <w:num w:numId="29" w16cid:durableId="1460806037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 w16cid:durableId="1166625617">
    <w:abstractNumId w:val="12"/>
  </w:num>
  <w:num w:numId="31" w16cid:durableId="773867876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 w16cid:durableId="1825005261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 w16cid:durableId="7680478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 w16cid:durableId="1811745543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 w16cid:durableId="692269611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 w16cid:durableId="1650549600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 w16cid:durableId="1599217045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 w16cid:durableId="1417051584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9" w16cid:durableId="1874801994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 w16cid:durableId="1319845524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1" w16cid:durableId="84041152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2" w16cid:durableId="100491571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3" w16cid:durableId="66416288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4" w16cid:durableId="275453235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5" w16cid:durableId="1183973581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6" w16cid:durableId="1538809047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7" w16cid:durableId="1809667757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8" w16cid:durableId="1805191909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695AA8"/>
    <w:rsid w:val="00013CF6"/>
    <w:rsid w:val="00027969"/>
    <w:rsid w:val="00031EE7"/>
    <w:rsid w:val="00047252"/>
    <w:rsid w:val="000623B1"/>
    <w:rsid w:val="00075D22"/>
    <w:rsid w:val="000A337B"/>
    <w:rsid w:val="000F075A"/>
    <w:rsid w:val="00104953"/>
    <w:rsid w:val="00132EDD"/>
    <w:rsid w:val="00136D1F"/>
    <w:rsid w:val="0014389F"/>
    <w:rsid w:val="00147E08"/>
    <w:rsid w:val="0015184A"/>
    <w:rsid w:val="00164433"/>
    <w:rsid w:val="001739FE"/>
    <w:rsid w:val="00183494"/>
    <w:rsid w:val="00184D13"/>
    <w:rsid w:val="00192EBE"/>
    <w:rsid w:val="001A2D08"/>
    <w:rsid w:val="001A3A1A"/>
    <w:rsid w:val="001A6B40"/>
    <w:rsid w:val="001B37E8"/>
    <w:rsid w:val="001D5229"/>
    <w:rsid w:val="001E1FBF"/>
    <w:rsid w:val="001F35C6"/>
    <w:rsid w:val="001F53FD"/>
    <w:rsid w:val="001F6BFB"/>
    <w:rsid w:val="00206F39"/>
    <w:rsid w:val="00217342"/>
    <w:rsid w:val="00222C11"/>
    <w:rsid w:val="00227F0B"/>
    <w:rsid w:val="0026032E"/>
    <w:rsid w:val="00264C59"/>
    <w:rsid w:val="00274BBA"/>
    <w:rsid w:val="00281B31"/>
    <w:rsid w:val="00281F6A"/>
    <w:rsid w:val="00284C35"/>
    <w:rsid w:val="0029082B"/>
    <w:rsid w:val="00297E78"/>
    <w:rsid w:val="002B0E25"/>
    <w:rsid w:val="002C5BB3"/>
    <w:rsid w:val="002D5268"/>
    <w:rsid w:val="002E21FD"/>
    <w:rsid w:val="002F1F33"/>
    <w:rsid w:val="002F5788"/>
    <w:rsid w:val="002F6092"/>
    <w:rsid w:val="002F7F63"/>
    <w:rsid w:val="00302C76"/>
    <w:rsid w:val="00306478"/>
    <w:rsid w:val="003158FF"/>
    <w:rsid w:val="00326043"/>
    <w:rsid w:val="0032685B"/>
    <w:rsid w:val="00350381"/>
    <w:rsid w:val="00364FE3"/>
    <w:rsid w:val="0037249F"/>
    <w:rsid w:val="00375600"/>
    <w:rsid w:val="00376F55"/>
    <w:rsid w:val="00385370"/>
    <w:rsid w:val="003973AC"/>
    <w:rsid w:val="003B69B8"/>
    <w:rsid w:val="003C66DD"/>
    <w:rsid w:val="003C6E3B"/>
    <w:rsid w:val="003D11D1"/>
    <w:rsid w:val="003D3CB6"/>
    <w:rsid w:val="003E03C1"/>
    <w:rsid w:val="003E18F9"/>
    <w:rsid w:val="003E4F43"/>
    <w:rsid w:val="003F0841"/>
    <w:rsid w:val="003F1F6C"/>
    <w:rsid w:val="004016B8"/>
    <w:rsid w:val="004064F6"/>
    <w:rsid w:val="0042781B"/>
    <w:rsid w:val="00427EB0"/>
    <w:rsid w:val="004310F2"/>
    <w:rsid w:val="00435CE6"/>
    <w:rsid w:val="004549B5"/>
    <w:rsid w:val="00454F34"/>
    <w:rsid w:val="00456B98"/>
    <w:rsid w:val="004605B2"/>
    <w:rsid w:val="00462515"/>
    <w:rsid w:val="004671CB"/>
    <w:rsid w:val="004749BA"/>
    <w:rsid w:val="00474A4E"/>
    <w:rsid w:val="00491525"/>
    <w:rsid w:val="004A2F55"/>
    <w:rsid w:val="004A3405"/>
    <w:rsid w:val="004B0454"/>
    <w:rsid w:val="004B4C08"/>
    <w:rsid w:val="004C357D"/>
    <w:rsid w:val="004E0FFC"/>
    <w:rsid w:val="00500290"/>
    <w:rsid w:val="00503E92"/>
    <w:rsid w:val="00504AEA"/>
    <w:rsid w:val="00511E9D"/>
    <w:rsid w:val="00520C66"/>
    <w:rsid w:val="0052641C"/>
    <w:rsid w:val="00532307"/>
    <w:rsid w:val="00542620"/>
    <w:rsid w:val="00555CA2"/>
    <w:rsid w:val="00557BD2"/>
    <w:rsid w:val="00574CAF"/>
    <w:rsid w:val="00580E2F"/>
    <w:rsid w:val="00587D86"/>
    <w:rsid w:val="00595130"/>
    <w:rsid w:val="00596400"/>
    <w:rsid w:val="00596D13"/>
    <w:rsid w:val="005A41D1"/>
    <w:rsid w:val="005A77BA"/>
    <w:rsid w:val="005B1260"/>
    <w:rsid w:val="005B45AD"/>
    <w:rsid w:val="006115F8"/>
    <w:rsid w:val="00613539"/>
    <w:rsid w:val="00630B0D"/>
    <w:rsid w:val="00632D80"/>
    <w:rsid w:val="0064455D"/>
    <w:rsid w:val="0065039B"/>
    <w:rsid w:val="00650DAB"/>
    <w:rsid w:val="00660D20"/>
    <w:rsid w:val="00664C42"/>
    <w:rsid w:val="006720E7"/>
    <w:rsid w:val="00693FC9"/>
    <w:rsid w:val="0069611A"/>
    <w:rsid w:val="006B3D2B"/>
    <w:rsid w:val="006B7A64"/>
    <w:rsid w:val="006C1EC4"/>
    <w:rsid w:val="006D2265"/>
    <w:rsid w:val="006E3100"/>
    <w:rsid w:val="006E5C05"/>
    <w:rsid w:val="006F5BEC"/>
    <w:rsid w:val="00702841"/>
    <w:rsid w:val="007176EE"/>
    <w:rsid w:val="00745BDB"/>
    <w:rsid w:val="00746E82"/>
    <w:rsid w:val="00755BFA"/>
    <w:rsid w:val="00766C89"/>
    <w:rsid w:val="00766D48"/>
    <w:rsid w:val="00783DD1"/>
    <w:rsid w:val="00785AAC"/>
    <w:rsid w:val="007A2C8C"/>
    <w:rsid w:val="007A3343"/>
    <w:rsid w:val="007A6E3A"/>
    <w:rsid w:val="007B3178"/>
    <w:rsid w:val="007C6D54"/>
    <w:rsid w:val="007E4E6E"/>
    <w:rsid w:val="007E6241"/>
    <w:rsid w:val="00833B5E"/>
    <w:rsid w:val="00833DA4"/>
    <w:rsid w:val="00890850"/>
    <w:rsid w:val="008B5225"/>
    <w:rsid w:val="008C6817"/>
    <w:rsid w:val="008D7807"/>
    <w:rsid w:val="008E19E4"/>
    <w:rsid w:val="008E4B45"/>
    <w:rsid w:val="0090463F"/>
    <w:rsid w:val="009048D3"/>
    <w:rsid w:val="00922B56"/>
    <w:rsid w:val="00933138"/>
    <w:rsid w:val="00940C3A"/>
    <w:rsid w:val="00951509"/>
    <w:rsid w:val="00960FD1"/>
    <w:rsid w:val="009B10EA"/>
    <w:rsid w:val="009B6C7E"/>
    <w:rsid w:val="009C4266"/>
    <w:rsid w:val="009C6224"/>
    <w:rsid w:val="009C67AA"/>
    <w:rsid w:val="009E45A4"/>
    <w:rsid w:val="009F2490"/>
    <w:rsid w:val="009F64A0"/>
    <w:rsid w:val="00A049A9"/>
    <w:rsid w:val="00A332F7"/>
    <w:rsid w:val="00A4346B"/>
    <w:rsid w:val="00A434E0"/>
    <w:rsid w:val="00A5099C"/>
    <w:rsid w:val="00A601FA"/>
    <w:rsid w:val="00A71B81"/>
    <w:rsid w:val="00A93614"/>
    <w:rsid w:val="00AA396C"/>
    <w:rsid w:val="00AB19E6"/>
    <w:rsid w:val="00AC7105"/>
    <w:rsid w:val="00AD2CAB"/>
    <w:rsid w:val="00AE18E2"/>
    <w:rsid w:val="00AE77DF"/>
    <w:rsid w:val="00B01DE2"/>
    <w:rsid w:val="00B02AAC"/>
    <w:rsid w:val="00B05562"/>
    <w:rsid w:val="00B07EEA"/>
    <w:rsid w:val="00B118DA"/>
    <w:rsid w:val="00B145A8"/>
    <w:rsid w:val="00B15B4D"/>
    <w:rsid w:val="00B25A68"/>
    <w:rsid w:val="00B501CE"/>
    <w:rsid w:val="00B61CB2"/>
    <w:rsid w:val="00B74F33"/>
    <w:rsid w:val="00B77154"/>
    <w:rsid w:val="00B8321E"/>
    <w:rsid w:val="00B90C42"/>
    <w:rsid w:val="00B97A4A"/>
    <w:rsid w:val="00B97CBD"/>
    <w:rsid w:val="00BA6758"/>
    <w:rsid w:val="00BA73CE"/>
    <w:rsid w:val="00BB27CB"/>
    <w:rsid w:val="00BC27F5"/>
    <w:rsid w:val="00BC3C72"/>
    <w:rsid w:val="00BC3F8B"/>
    <w:rsid w:val="00BD42A2"/>
    <w:rsid w:val="00BE6F43"/>
    <w:rsid w:val="00BF256A"/>
    <w:rsid w:val="00BF6353"/>
    <w:rsid w:val="00C069CD"/>
    <w:rsid w:val="00C1562E"/>
    <w:rsid w:val="00C22D35"/>
    <w:rsid w:val="00C27BD5"/>
    <w:rsid w:val="00C41B35"/>
    <w:rsid w:val="00C45A4F"/>
    <w:rsid w:val="00C54007"/>
    <w:rsid w:val="00C637CA"/>
    <w:rsid w:val="00C65DA7"/>
    <w:rsid w:val="00C67FFA"/>
    <w:rsid w:val="00C81D8B"/>
    <w:rsid w:val="00C822C6"/>
    <w:rsid w:val="00CA0F3E"/>
    <w:rsid w:val="00CA380F"/>
    <w:rsid w:val="00CB0147"/>
    <w:rsid w:val="00CD251E"/>
    <w:rsid w:val="00D03B0E"/>
    <w:rsid w:val="00D041D1"/>
    <w:rsid w:val="00D13662"/>
    <w:rsid w:val="00D154A0"/>
    <w:rsid w:val="00D21F1D"/>
    <w:rsid w:val="00D4477C"/>
    <w:rsid w:val="00D47901"/>
    <w:rsid w:val="00D5118E"/>
    <w:rsid w:val="00D56D9D"/>
    <w:rsid w:val="00D57DF8"/>
    <w:rsid w:val="00D613C4"/>
    <w:rsid w:val="00D64583"/>
    <w:rsid w:val="00D64FC2"/>
    <w:rsid w:val="00D83AE8"/>
    <w:rsid w:val="00DA4134"/>
    <w:rsid w:val="00DC0FB2"/>
    <w:rsid w:val="00DE530B"/>
    <w:rsid w:val="00DE59E3"/>
    <w:rsid w:val="00DF6FE4"/>
    <w:rsid w:val="00E05B19"/>
    <w:rsid w:val="00E11A4C"/>
    <w:rsid w:val="00E369E5"/>
    <w:rsid w:val="00E575DA"/>
    <w:rsid w:val="00E62D66"/>
    <w:rsid w:val="00E731B3"/>
    <w:rsid w:val="00E825A9"/>
    <w:rsid w:val="00EA25FE"/>
    <w:rsid w:val="00EA418E"/>
    <w:rsid w:val="00EA549B"/>
    <w:rsid w:val="00EB51ED"/>
    <w:rsid w:val="00EB5ACF"/>
    <w:rsid w:val="00EB7A5E"/>
    <w:rsid w:val="00EC0AC0"/>
    <w:rsid w:val="00EE17C1"/>
    <w:rsid w:val="00EE46F6"/>
    <w:rsid w:val="00F07F96"/>
    <w:rsid w:val="00F17AED"/>
    <w:rsid w:val="00F41209"/>
    <w:rsid w:val="00F654D1"/>
    <w:rsid w:val="00F722FE"/>
    <w:rsid w:val="00F83BD6"/>
    <w:rsid w:val="00F92DB3"/>
    <w:rsid w:val="00F97BA5"/>
    <w:rsid w:val="00FA7D30"/>
    <w:rsid w:val="00FE3640"/>
    <w:rsid w:val="00FE7C27"/>
    <w:rsid w:val="5160C2E3"/>
    <w:rsid w:val="56695AA8"/>
    <w:rsid w:val="6E60E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77D835"/>
  <w15:chartTrackingRefBased/>
  <w15:docId w15:val="{4516D004-629F-4334-B46E-1A88757B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134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A413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DA413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413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DA41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4134"/>
  </w:style>
  <w:style w:type="paragraph" w:styleId="ListParagraph">
    <w:name w:val="List Paragraph"/>
    <w:basedOn w:val="Normal"/>
    <w:uiPriority w:val="34"/>
    <w:qFormat/>
    <w:rsid w:val="00DA413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Hyperlink">
    <w:name w:val="Hyperlink"/>
    <w:basedOn w:val="DefaultParagraphFont"/>
    <w:uiPriority w:val="99"/>
    <w:rsid w:val="00DA4134"/>
    <w:rPr>
      <w:color w:val="0000FF"/>
      <w:u w:val="single"/>
    </w:rPr>
  </w:style>
  <w:style w:type="table" w:styleId="TableGrid">
    <w:name w:val="Table Grid"/>
    <w:basedOn w:val="TableNormal"/>
    <w:rsid w:val="00DA4134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A41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A4134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DA41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A4134"/>
    <w:rPr>
      <w:rFonts w:ascii="Times New Roman" w:eastAsia="MS Mincho" w:hAnsi="Times New Roman"/>
      <w:szCs w:val="24"/>
      <w:lang w:val="en-GB" w:eastAsia="zh-CN"/>
    </w:rPr>
  </w:style>
  <w:style w:type="paragraph" w:customStyle="1" w:styleId="IPPHeader">
    <w:name w:val="IPP Header"/>
    <w:basedOn w:val="Normal"/>
    <w:qFormat/>
    <w:rsid w:val="00DA413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DA4134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A4134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A4134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customStyle="1" w:styleId="IPPNormal">
    <w:name w:val="IPP Normal"/>
    <w:basedOn w:val="Normal"/>
    <w:link w:val="IPPNormalChar"/>
    <w:qFormat/>
    <w:rsid w:val="00DA4134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DA413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DA413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DA4134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DA4134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DA4134"/>
    <w:pPr>
      <w:numPr>
        <w:numId w:val="1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DA4134"/>
    <w:pPr>
      <w:numPr>
        <w:numId w:val="1"/>
      </w:numPr>
    </w:pPr>
  </w:style>
  <w:style w:type="paragraph" w:customStyle="1" w:styleId="IPPBullet2">
    <w:name w:val="IPP Bullet2"/>
    <w:basedOn w:val="IPPNormal"/>
    <w:next w:val="IPPBullet1"/>
    <w:qFormat/>
    <w:rsid w:val="00DA4134"/>
    <w:pPr>
      <w:numPr>
        <w:numId w:val="2"/>
      </w:numPr>
      <w:tabs>
        <w:tab w:val="left" w:pos="1134"/>
      </w:tabs>
      <w:spacing w:after="60"/>
    </w:pPr>
  </w:style>
  <w:style w:type="paragraph" w:customStyle="1" w:styleId="IPPSubhead">
    <w:name w:val="IPP Subhead"/>
    <w:basedOn w:val="Normal"/>
    <w:qFormat/>
    <w:rsid w:val="00DA4134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DA4134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DA4134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DA4134"/>
    <w:pPr>
      <w:numPr>
        <w:ilvl w:val="1"/>
        <w:numId w:val="7"/>
      </w:numPr>
    </w:pPr>
  </w:style>
  <w:style w:type="paragraph" w:customStyle="1" w:styleId="IPPHeading1">
    <w:name w:val="IPP Heading1"/>
    <w:basedOn w:val="IPPNormal"/>
    <w:next w:val="IPPNormal"/>
    <w:qFormat/>
    <w:rsid w:val="00DA413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DA413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DA413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DA413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DA4134"/>
    <w:pPr>
      <w:spacing w:after="180"/>
    </w:pPr>
  </w:style>
  <w:style w:type="paragraph" w:customStyle="1" w:styleId="IPPLetterList">
    <w:name w:val="IPP LetterList"/>
    <w:basedOn w:val="IPPBullet2"/>
    <w:qFormat/>
    <w:rsid w:val="00DA4134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DA4134"/>
    <w:pPr>
      <w:numPr>
        <w:numId w:val="5"/>
      </w:numPr>
    </w:pPr>
  </w:style>
  <w:style w:type="numbering" w:customStyle="1" w:styleId="IPPList">
    <w:name w:val="IPP List"/>
    <w:rsid w:val="00DA4134"/>
  </w:style>
  <w:style w:type="paragraph" w:customStyle="1" w:styleId="IPPNormalCloseSpace">
    <w:name w:val="IPP NormalCloseSpace"/>
    <w:basedOn w:val="Normal"/>
    <w:qFormat/>
    <w:rsid w:val="00DA4134"/>
    <w:pPr>
      <w:keepNext/>
      <w:spacing w:after="60"/>
    </w:pPr>
  </w:style>
  <w:style w:type="paragraph" w:customStyle="1" w:styleId="IPPNumber">
    <w:name w:val="IPP Number"/>
    <w:basedOn w:val="IPPNormal"/>
    <w:qFormat/>
    <w:rsid w:val="00DA4134"/>
  </w:style>
  <w:style w:type="paragraph" w:customStyle="1" w:styleId="IPPNumberClose">
    <w:name w:val="IPP NumberClose"/>
    <w:basedOn w:val="Normal"/>
    <w:qFormat/>
    <w:rsid w:val="00DA4134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DA4134"/>
    <w:pPr>
      <w:numPr>
        <w:numId w:val="19"/>
      </w:numPr>
    </w:pPr>
  </w:style>
  <w:style w:type="paragraph" w:customStyle="1" w:styleId="IPPNumberedListLast">
    <w:name w:val="IPP NumberedListLast"/>
    <w:basedOn w:val="IPPNumberedList"/>
    <w:qFormat/>
    <w:rsid w:val="00DA4134"/>
    <w:pPr>
      <w:numPr>
        <w:numId w:val="0"/>
      </w:numPr>
      <w:spacing w:after="180"/>
    </w:pPr>
  </w:style>
  <w:style w:type="paragraph" w:customStyle="1" w:styleId="IPPNumberSubhead">
    <w:name w:val="IPP NumberSubhead"/>
    <w:basedOn w:val="IPPNumber"/>
    <w:qFormat/>
    <w:rsid w:val="00DA4134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DA4134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DA4134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DA413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DA4134"/>
    <w:pPr>
      <w:spacing w:after="60"/>
    </w:pPr>
  </w:style>
  <w:style w:type="paragraph" w:customStyle="1" w:styleId="IPPSubheadNumber">
    <w:name w:val="IPP SubheadNumber"/>
    <w:basedOn w:val="IPPSubhead"/>
    <w:qFormat/>
    <w:rsid w:val="00DA4134"/>
    <w:pPr>
      <w:ind w:left="0" w:firstLine="0"/>
    </w:pPr>
  </w:style>
  <w:style w:type="paragraph" w:customStyle="1" w:styleId="IPPTitle16pt">
    <w:name w:val="IPP Title16pt"/>
    <w:basedOn w:val="Normal"/>
    <w:qFormat/>
    <w:rsid w:val="00DA413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DA413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DA413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DA4134"/>
    <w:pPr>
      <w:spacing w:after="60"/>
    </w:pPr>
    <w:rPr>
      <w:rFonts w:ascii="Calibri" w:eastAsia="Times" w:hAnsi="Calibri"/>
      <w:bCs/>
      <w:iCs/>
      <w:sz w:val="20"/>
    </w:rPr>
  </w:style>
  <w:style w:type="paragraph" w:customStyle="1" w:styleId="IPPNumberedListLast0">
    <w:name w:val="IPPNumberedListLast"/>
    <w:basedOn w:val="IPPNumberedList0"/>
    <w:qFormat/>
    <w:rsid w:val="00DA4134"/>
    <w:pPr>
      <w:spacing w:after="180"/>
    </w:pPr>
  </w:style>
  <w:style w:type="paragraph" w:customStyle="1" w:styleId="StyleIPPHeading1Centered">
    <w:name w:val="Style IPP Heading1 + Centered"/>
    <w:basedOn w:val="IPPHeading1"/>
    <w:rsid w:val="00DA4134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DA4134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DA4134"/>
    <w:pPr>
      <w:jc w:val="center"/>
    </w:pPr>
    <w:rPr>
      <w:rFonts w:eastAsia="Times New Roman"/>
      <w:szCs w:val="20"/>
      <w:u w:val="single"/>
    </w:rPr>
  </w:style>
  <w:style w:type="paragraph" w:styleId="BalloonText">
    <w:name w:val="Balloon Text"/>
    <w:basedOn w:val="Normal"/>
    <w:link w:val="BalloonTextChar"/>
    <w:rsid w:val="00DA41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A4134"/>
    <w:rPr>
      <w:rFonts w:ascii="Tahoma" w:eastAsia="MS Mincho" w:hAnsi="Tahoma" w:cs="Tahoma"/>
      <w:sz w:val="16"/>
      <w:szCs w:val="16"/>
      <w:lang w:val="en-GB" w:eastAsia="zh-CN"/>
    </w:rPr>
  </w:style>
  <w:style w:type="character" w:styleId="PageNumber">
    <w:name w:val="page number"/>
    <w:rsid w:val="00DA4134"/>
    <w:rPr>
      <w:rFonts w:ascii="Arial" w:hAnsi="Arial"/>
      <w:b/>
      <w:sz w:val="18"/>
    </w:rPr>
  </w:style>
  <w:style w:type="paragraph" w:styleId="FootnoteText">
    <w:name w:val="footnote text"/>
    <w:aliases w:val="FOOTNOTES,fn,single space"/>
    <w:basedOn w:val="Normal"/>
    <w:link w:val="FootnoteTextChar"/>
    <w:rsid w:val="00DA4134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rsid w:val="00DA4134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DA4134"/>
    <w:rPr>
      <w:vertAlign w:val="superscript"/>
    </w:rPr>
  </w:style>
  <w:style w:type="paragraph" w:customStyle="1" w:styleId="Style">
    <w:name w:val="Style"/>
    <w:basedOn w:val="Footer"/>
    <w:autoRedefine/>
    <w:qFormat/>
    <w:rsid w:val="00DA413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Footnote">
    <w:name w:val="IPP Footnote"/>
    <w:basedOn w:val="IPPArialFootnote"/>
    <w:qFormat/>
    <w:rsid w:val="00DA413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DA413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DA413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DA4134"/>
    <w:rPr>
      <w:rFonts w:ascii="Times New Roman" w:eastAsia="Times" w:hAnsi="Times New Roman"/>
      <w:b/>
      <w:sz w:val="22"/>
      <w:szCs w:val="21"/>
      <w:lang w:val="en-AU" w:eastAsia="zh-CN"/>
    </w:rPr>
  </w:style>
  <w:style w:type="character" w:customStyle="1" w:styleId="IPPNormalunderlined">
    <w:name w:val="IPP Normal underlined"/>
    <w:basedOn w:val="DefaultParagraphFont"/>
    <w:rsid w:val="00DA4134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DA4134"/>
    <w:rPr>
      <w:rFonts w:ascii="Times New Roman" w:hAnsi="Times New Roman"/>
      <w:strike/>
      <w:dstrike w:val="0"/>
      <w:sz w:val="22"/>
    </w:rPr>
  </w:style>
  <w:style w:type="numbering" w:customStyle="1" w:styleId="IPPParagraphnumberedlist">
    <w:name w:val="IPP Paragraph numbered list"/>
    <w:rsid w:val="00DA4134"/>
    <w:pPr>
      <w:numPr>
        <w:numId w:val="3"/>
      </w:numPr>
    </w:pPr>
  </w:style>
  <w:style w:type="paragraph" w:customStyle="1" w:styleId="IPPFooter">
    <w:name w:val="IPP Footer"/>
    <w:basedOn w:val="IPPHeader"/>
    <w:next w:val="PlainText"/>
    <w:qFormat/>
    <w:rsid w:val="00DA413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DA413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DA413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DA413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DA413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DA413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DA413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DA413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DA413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DA4134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DA413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DA413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A4134"/>
    <w:rPr>
      <w:rFonts w:ascii="Courier" w:eastAsia="Times" w:hAnsi="Courier"/>
      <w:sz w:val="21"/>
      <w:szCs w:val="21"/>
      <w:lang w:val="en-AU" w:eastAsia="zh-CN"/>
    </w:rPr>
  </w:style>
  <w:style w:type="paragraph" w:customStyle="1" w:styleId="IPPFooterLandscape">
    <w:name w:val="IPP Footer Landscape"/>
    <w:basedOn w:val="IPPHeaderlandscape"/>
    <w:qFormat/>
    <w:rsid w:val="00DA413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styleId="Strong">
    <w:name w:val="Strong"/>
    <w:basedOn w:val="DefaultParagraphFont"/>
    <w:qFormat/>
    <w:rsid w:val="00DA4134"/>
    <w:rPr>
      <w:b/>
      <w:bCs/>
    </w:rPr>
  </w:style>
  <w:style w:type="character" w:styleId="CommentReference">
    <w:name w:val="annotation reference"/>
    <w:basedOn w:val="DefaultParagraphFont"/>
    <w:unhideWhenUsed/>
    <w:rsid w:val="00DA41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41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4134"/>
    <w:rPr>
      <w:rFonts w:ascii="Times New Roman" w:eastAsia="MS Mincho" w:hAnsi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DA41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4134"/>
    <w:rPr>
      <w:rFonts w:ascii="Times New Roman" w:eastAsia="MS Mincho" w:hAnsi="Times New Roman"/>
      <w:b/>
      <w:bCs/>
      <w:sz w:val="20"/>
      <w:szCs w:val="20"/>
      <w:lang w:val="en-GB" w:eastAsia="zh-CN"/>
    </w:rPr>
  </w:style>
  <w:style w:type="character" w:styleId="FollowedHyperlink">
    <w:name w:val="FollowedHyperlink"/>
    <w:basedOn w:val="DefaultParagraphFont"/>
    <w:rsid w:val="00DA4134"/>
    <w:rPr>
      <w:color w:val="954F72" w:themeColor="followedHyperlink"/>
      <w:u w:val="single"/>
    </w:rPr>
  </w:style>
  <w:style w:type="paragraph" w:customStyle="1" w:styleId="Default">
    <w:name w:val="Default"/>
    <w:rsid w:val="00DA41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IPPNormalChar">
    <w:name w:val="IPP Normal Char"/>
    <w:link w:val="IPPNormal"/>
    <w:rsid w:val="00DA4134"/>
    <w:rPr>
      <w:rFonts w:ascii="Times New Roman" w:eastAsia="Times" w:hAnsi="Times New Roman"/>
      <w:szCs w:val="24"/>
      <w:lang w:val="en-GB" w:eastAsia="zh-CN"/>
    </w:rPr>
  </w:style>
  <w:style w:type="paragraph" w:customStyle="1" w:styleId="IPPHeading30">
    <w:name w:val="IPP Heading3"/>
    <w:basedOn w:val="IPPNormal"/>
    <w:qFormat/>
    <w:rsid w:val="00DA413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DA4134"/>
    <w:pPr>
      <w:numPr>
        <w:numId w:val="23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DA4134"/>
    <w:pPr>
      <w:keepNext/>
      <w:numPr>
        <w:numId w:val="0"/>
      </w:numPr>
      <w:spacing w:after="60"/>
    </w:pPr>
  </w:style>
  <w:style w:type="paragraph" w:customStyle="1" w:styleId="IPPPargraphnumbering">
    <w:name w:val="IPP Pargraph numbering"/>
    <w:basedOn w:val="IPPNormal"/>
    <w:qFormat/>
    <w:rsid w:val="00DA4134"/>
    <w:pPr>
      <w:tabs>
        <w:tab w:val="num" w:pos="360"/>
      </w:tabs>
    </w:pPr>
    <w:rPr>
      <w:rFonts w:cs="Times New Roman"/>
      <w:lang w:val="en-US"/>
    </w:rPr>
  </w:style>
  <w:style w:type="character" w:styleId="Emphasis">
    <w:name w:val="Emphasis"/>
    <w:basedOn w:val="DefaultParagraphFont"/>
    <w:uiPriority w:val="20"/>
    <w:qFormat/>
    <w:rsid w:val="006720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terosa\Downloads\23_SC_2023_May_SummaryEdecisions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8" ma:contentTypeDescription="Create a new document." ma:contentTypeScope="" ma:versionID="455195a0a1804ab2d9ed432996a3da9f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a1dad2a1b85119c98fb9b138ee325aa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3F4883-ECE8-4484-9B15-44B0DCE5F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07FCFF-359D-467D-9275-1A14C66A9228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3.xml><?xml version="1.0" encoding="utf-8"?>
<ds:datastoreItem xmlns:ds="http://schemas.openxmlformats.org/officeDocument/2006/customXml" ds:itemID="{BE161263-7C5D-43AA-AD69-D04A4266E8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23_SC_2023_May_SummaryEdecisions</Template>
  <TotalTime>334</TotalTime>
  <Pages>2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Monterosa, Lorenzo (NSPD)</dc:creator>
  <cp:keywords/>
  <dc:description/>
  <cp:lastModifiedBy>Monterosa, Lorenzo (NSPD)</cp:lastModifiedBy>
  <cp:revision>256</cp:revision>
  <dcterms:created xsi:type="dcterms:W3CDTF">2023-06-16T09:29:00Z</dcterms:created>
  <dcterms:modified xsi:type="dcterms:W3CDTF">2023-10-04T08:51:00Z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