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0F003" w14:textId="77777777" w:rsidR="009D3C82" w:rsidRDefault="00AB5768" w:rsidP="00D3085B">
      <w:pPr>
        <w:pStyle w:val="IPPHeadSection"/>
        <w:jc w:val="center"/>
        <w:rPr>
          <w:rStyle w:val="CommentsStyle"/>
          <w:bCs w:val="0"/>
        </w:rPr>
      </w:pPr>
      <w:r w:rsidRPr="00D3085B">
        <w:rPr>
          <w:rStyle w:val="CommentsStyle"/>
          <w:bCs w:val="0"/>
        </w:rPr>
        <w:t>CPM STRATEGIC PLANNING GROUP (SPG) MEETING</w:t>
      </w:r>
    </w:p>
    <w:p w14:paraId="439C9920" w14:textId="76D68499" w:rsidR="003A07DA" w:rsidRPr="00F72E6B" w:rsidRDefault="003A07DA" w:rsidP="003A07DA">
      <w:pPr>
        <w:jc w:val="center"/>
        <w:rPr>
          <w:b/>
          <w:bCs/>
          <w:lang w:val="it-IT"/>
        </w:rPr>
      </w:pPr>
      <w:r w:rsidRPr="00F72E6B">
        <w:rPr>
          <w:b/>
          <w:bCs/>
          <w:lang w:val="it-IT"/>
        </w:rPr>
        <w:t xml:space="preserve">Rome, Italy, </w:t>
      </w:r>
    </w:p>
    <w:p w14:paraId="77C8DC6F" w14:textId="6CA160CD" w:rsidR="00DB340D" w:rsidRPr="00DB340D" w:rsidRDefault="00DB340D" w:rsidP="003A07DA">
      <w:pPr>
        <w:jc w:val="center"/>
        <w:rPr>
          <w:b/>
          <w:bCs/>
          <w:lang w:val="it-IT"/>
        </w:rPr>
      </w:pPr>
      <w:r w:rsidRPr="00DB340D">
        <w:rPr>
          <w:b/>
          <w:bCs/>
          <w:lang w:val="it-IT"/>
        </w:rPr>
        <w:t>Società Geografica Italiana</w:t>
      </w:r>
      <w:r>
        <w:rPr>
          <w:b/>
          <w:bCs/>
          <w:lang w:val="it-IT"/>
        </w:rPr>
        <w:t xml:space="preserve"> 28-29 October</w:t>
      </w:r>
      <w:r w:rsidR="000B2511">
        <w:rPr>
          <w:b/>
          <w:bCs/>
          <w:lang w:val="it-IT"/>
        </w:rPr>
        <w:t xml:space="preserve"> 2024</w:t>
      </w:r>
    </w:p>
    <w:p w14:paraId="4094259C" w14:textId="299FC15F" w:rsidR="003A07DA" w:rsidRPr="00DB340D" w:rsidRDefault="00D20AFD" w:rsidP="003A07DA">
      <w:pPr>
        <w:jc w:val="center"/>
        <w:rPr>
          <w:b/>
          <w:bCs/>
          <w:lang w:val="en-US"/>
        </w:rPr>
      </w:pPr>
      <w:r w:rsidRPr="00DB340D">
        <w:rPr>
          <w:b/>
          <w:bCs/>
          <w:lang w:val="en-US"/>
        </w:rPr>
        <w:t>Lebanon</w:t>
      </w:r>
      <w:r w:rsidR="003A07DA" w:rsidRPr="00DB340D">
        <w:rPr>
          <w:b/>
          <w:bCs/>
          <w:lang w:val="en-US"/>
        </w:rPr>
        <w:t xml:space="preserve"> room</w:t>
      </w:r>
      <w:r w:rsidR="00DB340D" w:rsidRPr="00DB340D">
        <w:rPr>
          <w:b/>
          <w:bCs/>
          <w:lang w:val="en-US"/>
        </w:rPr>
        <w:t xml:space="preserve">, FAO </w:t>
      </w:r>
      <w:r w:rsidR="00DB340D">
        <w:rPr>
          <w:b/>
          <w:bCs/>
          <w:lang w:val="en-US"/>
        </w:rPr>
        <w:t>HQ 30 October</w:t>
      </w:r>
      <w:r w:rsidR="000B2511">
        <w:rPr>
          <w:b/>
          <w:bCs/>
          <w:lang w:val="en-US"/>
        </w:rPr>
        <w:t xml:space="preserve"> 2024</w:t>
      </w:r>
    </w:p>
    <w:p w14:paraId="0A37501D" w14:textId="77777777" w:rsidR="00A77627" w:rsidRDefault="00A77627">
      <w:pPr>
        <w:jc w:val="center"/>
      </w:pPr>
    </w:p>
    <w:p w14:paraId="3919E2BD" w14:textId="1E3CCA5C" w:rsidR="00193ADC" w:rsidRDefault="00AB5768">
      <w:pPr>
        <w:jc w:val="center"/>
      </w:pPr>
      <w:r>
        <w:rPr>
          <w:rStyle w:val="CommentsStyle"/>
          <w:b/>
        </w:rPr>
        <w:t>PARTICIPANTS LIST</w:t>
      </w:r>
      <w:r w:rsidR="007906F3">
        <w:rPr>
          <w:rStyle w:val="CommentsStyle"/>
          <w:b/>
        </w:rPr>
        <w:t xml:space="preserve"> </w:t>
      </w:r>
      <w:r w:rsidR="007906F3" w:rsidRPr="00F10579">
        <w:rPr>
          <w:rFonts w:ascii="Wingdings" w:eastAsia="Times New Roman" w:hAnsi="Wingdings" w:cs="Times New Roman"/>
          <w:szCs w:val="22"/>
          <w:lang w:val="en-US" w:eastAsia="en-US"/>
        </w:rPr>
        <w:t></w:t>
      </w:r>
    </w:p>
    <w:p w14:paraId="5DAB6C7B" w14:textId="77777777" w:rsidR="009D3C82" w:rsidRDefault="009D3C82"/>
    <w:tbl>
      <w:tblPr>
        <w:tblStyle w:val="TableGrid"/>
        <w:tblW w:w="10281" w:type="dxa"/>
        <w:tblInd w:w="85" w:type="dxa"/>
        <w:tblLook w:val="04A0" w:firstRow="1" w:lastRow="0" w:firstColumn="1" w:lastColumn="0" w:noHBand="0" w:noVBand="1"/>
      </w:tblPr>
      <w:tblGrid>
        <w:gridCol w:w="936"/>
        <w:gridCol w:w="1557"/>
        <w:gridCol w:w="4417"/>
        <w:gridCol w:w="3371"/>
      </w:tblGrid>
      <w:tr w:rsidR="00A77627" w:rsidRPr="000F3767" w14:paraId="21759AA5" w14:textId="77777777" w:rsidTr="009F6264">
        <w:trPr>
          <w:cantSplit/>
          <w:trHeight w:val="500"/>
          <w:tblHeader/>
        </w:trPr>
        <w:tc>
          <w:tcPr>
            <w:tcW w:w="936" w:type="dxa"/>
            <w:shd w:val="clear" w:color="auto" w:fill="E6E6E6"/>
          </w:tcPr>
          <w:p w14:paraId="02EB378F" w14:textId="77777777" w:rsidR="00193ADC" w:rsidRPr="000F3767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6A05A809" w14:textId="77777777" w:rsidR="00193ADC" w:rsidRPr="000F3767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E6E6E6"/>
            <w:vAlign w:val="center"/>
          </w:tcPr>
          <w:p w14:paraId="48E7D326" w14:textId="77777777" w:rsidR="00193ADC" w:rsidRPr="000F3767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417" w:type="dxa"/>
            <w:shd w:val="clear" w:color="auto" w:fill="E6E6E6"/>
            <w:vAlign w:val="center"/>
          </w:tcPr>
          <w:p w14:paraId="584DAC5C" w14:textId="77777777" w:rsidR="00193ADC" w:rsidRPr="000F3767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371" w:type="dxa"/>
            <w:shd w:val="clear" w:color="auto" w:fill="E6E6E6"/>
            <w:vAlign w:val="center"/>
          </w:tcPr>
          <w:p w14:paraId="58C6109E" w14:textId="77777777" w:rsidR="00193ADC" w:rsidRPr="000F3767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425DFE" w:rsidRPr="000F3767" w14:paraId="334A7828" w14:textId="77777777" w:rsidTr="009F6264">
        <w:trPr>
          <w:cantSplit/>
        </w:trPr>
        <w:tc>
          <w:tcPr>
            <w:tcW w:w="936" w:type="dxa"/>
          </w:tcPr>
          <w:p w14:paraId="5A39BBE3" w14:textId="0A77F668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8AF7DD4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6F7AEC34" w14:textId="333798CB" w:rsidR="00425DFE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North America </w:t>
            </w:r>
            <w:r w:rsidR="00DB340D">
              <w:rPr>
                <w:rFonts w:cs="Arial"/>
                <w:spacing w:val="-3"/>
                <w:szCs w:val="18"/>
                <w:lang w:val="en-US"/>
              </w:rPr>
              <w:t xml:space="preserve"> - </w:t>
            </w:r>
          </w:p>
          <w:p w14:paraId="59C47DF3" w14:textId="77777777" w:rsidR="00425DFE" w:rsidRDefault="00425DFE" w:rsidP="00425DFE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i/>
                <w:spacing w:val="-3"/>
                <w:szCs w:val="18"/>
                <w:lang w:val="en-US"/>
              </w:rPr>
              <w:t>CPM Chairperson</w:t>
            </w:r>
          </w:p>
          <w:p w14:paraId="32CDAE28" w14:textId="3AB0B8D4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417" w:type="dxa"/>
          </w:tcPr>
          <w:p w14:paraId="1E3BBFEE" w14:textId="1241DEF0" w:rsidR="00425DFE" w:rsidRDefault="00425DFE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Mr </w:t>
            </w:r>
            <w:r w:rsidRPr="00425DFE">
              <w:rPr>
                <w:rFonts w:cs="Arial"/>
                <w:b/>
                <w:spacing w:val="-3"/>
                <w:szCs w:val="18"/>
                <w:lang w:val="en-US"/>
              </w:rPr>
              <w:t>Greg</w:t>
            </w:r>
            <w:r w:rsidR="00431008">
              <w:rPr>
                <w:rFonts w:cs="Arial"/>
                <w:b/>
                <w:spacing w:val="-3"/>
                <w:szCs w:val="18"/>
                <w:lang w:val="en-US"/>
              </w:rPr>
              <w:t>ory</w:t>
            </w:r>
            <w:r w:rsidRPr="00425DFE"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pacing w:val="-3"/>
                <w:szCs w:val="18"/>
                <w:lang w:val="en-US"/>
              </w:rPr>
              <w:t>WOLFF</w:t>
            </w:r>
          </w:p>
          <w:p w14:paraId="753ED038" w14:textId="77777777" w:rsidR="00425DFE" w:rsidRPr="00425DFE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425DFE">
              <w:rPr>
                <w:rFonts w:cs="Arial"/>
                <w:spacing w:val="-3"/>
                <w:szCs w:val="18"/>
              </w:rPr>
              <w:t xml:space="preserve">Canadian Food Inspection Agency </w:t>
            </w:r>
          </w:p>
          <w:p w14:paraId="05C6EE7B" w14:textId="77777777" w:rsidR="00425DFE" w:rsidRPr="00425DFE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425DFE">
              <w:rPr>
                <w:rFonts w:cs="Arial"/>
                <w:spacing w:val="-3"/>
                <w:szCs w:val="18"/>
              </w:rPr>
              <w:t xml:space="preserve">59 Camelot Drive </w:t>
            </w:r>
          </w:p>
          <w:p w14:paraId="3BB79B28" w14:textId="77777777" w:rsidR="00425DFE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pacing w:val="-3"/>
                <w:szCs w:val="18"/>
              </w:rPr>
            </w:pPr>
            <w:r w:rsidRPr="00425DFE">
              <w:rPr>
                <w:rFonts w:cs="Arial"/>
                <w:spacing w:val="-3"/>
                <w:szCs w:val="18"/>
              </w:rPr>
              <w:t xml:space="preserve">Ottawa, Ontario K1A0Y9 </w:t>
            </w:r>
          </w:p>
          <w:p w14:paraId="21DFB0EA" w14:textId="0DC82966" w:rsidR="00425DFE" w:rsidRPr="000F3767" w:rsidRDefault="00425DFE" w:rsidP="003D2F16">
            <w:pPr>
              <w:pStyle w:val="IPPArialTable"/>
              <w:spacing w:before="0" w:after="0" w:line="276" w:lineRule="auto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  <w:r>
              <w:rPr>
                <w:rFonts w:cs="Arial"/>
                <w:b/>
                <w:spacing w:val="-3"/>
                <w:szCs w:val="18"/>
              </w:rPr>
              <w:t>CANADA</w:t>
            </w:r>
          </w:p>
        </w:tc>
        <w:tc>
          <w:tcPr>
            <w:tcW w:w="3371" w:type="dxa"/>
          </w:tcPr>
          <w:p w14:paraId="26D23B29" w14:textId="495AC483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hyperlink r:id="rId11" w:history="1">
              <w:r w:rsidRPr="00425DFE">
                <w:rPr>
                  <w:rStyle w:val="Hyperlink"/>
                  <w:rFonts w:cs="Arial"/>
                  <w:szCs w:val="18"/>
                </w:rPr>
                <w:t>greg.wolff@canada.ca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</w:tr>
      <w:tr w:rsidR="00425DFE" w:rsidRPr="00F72E6B" w14:paraId="5E9A5BE2" w14:textId="77777777" w:rsidTr="009F6264">
        <w:trPr>
          <w:cantSplit/>
        </w:trPr>
        <w:tc>
          <w:tcPr>
            <w:tcW w:w="936" w:type="dxa"/>
          </w:tcPr>
          <w:p w14:paraId="41C8F396" w14:textId="37349CC5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6C55BD4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061C67" w14:textId="3D5C293A" w:rsidR="00425DFE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Europe </w:t>
            </w:r>
            <w:r w:rsidR="00DB340D">
              <w:rPr>
                <w:rFonts w:cs="Arial"/>
                <w:spacing w:val="-3"/>
                <w:szCs w:val="18"/>
                <w:lang w:val="en-US"/>
              </w:rPr>
              <w:t xml:space="preserve"> - </w:t>
            </w:r>
          </w:p>
          <w:p w14:paraId="5193F2FC" w14:textId="32049EA6" w:rsidR="00425DFE" w:rsidRPr="00425DFE" w:rsidRDefault="00DB340D" w:rsidP="00425DFE">
            <w:pPr>
              <w:pStyle w:val="IPPArialTable"/>
              <w:spacing w:before="0" w:after="0"/>
              <w:rPr>
                <w:rFonts w:cs="Arial"/>
                <w:i/>
                <w:iCs/>
                <w:spacing w:val="-3"/>
                <w:szCs w:val="18"/>
                <w:highlight w:val="yellow"/>
              </w:rPr>
            </w:pPr>
            <w:r>
              <w:rPr>
                <w:rFonts w:cs="Arial"/>
                <w:i/>
                <w:iCs/>
                <w:spacing w:val="-3"/>
                <w:szCs w:val="18"/>
                <w:lang w:val="en-US"/>
              </w:rPr>
              <w:t xml:space="preserve">CPM Vice-chair and </w:t>
            </w:r>
            <w:r w:rsidR="00425DFE" w:rsidRPr="00425DFE">
              <w:rPr>
                <w:rFonts w:cs="Arial"/>
                <w:i/>
                <w:iCs/>
                <w:spacing w:val="-3"/>
                <w:szCs w:val="18"/>
                <w:lang w:val="en-US"/>
              </w:rPr>
              <w:t>SPG Chairperson</w:t>
            </w:r>
          </w:p>
        </w:tc>
        <w:tc>
          <w:tcPr>
            <w:tcW w:w="4417" w:type="dxa"/>
          </w:tcPr>
          <w:p w14:paraId="4CFAAA53" w14:textId="18B65C32" w:rsidR="00425DFE" w:rsidRPr="006E3487" w:rsidRDefault="00425DFE" w:rsidP="003D2F16">
            <w:pPr>
              <w:spacing w:before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E3487">
              <w:rPr>
                <w:rFonts w:ascii="Arial" w:hAnsi="Arial" w:cs="Arial"/>
                <w:b/>
                <w:sz w:val="18"/>
                <w:szCs w:val="18"/>
              </w:rPr>
              <w:t>Mr Sam</w:t>
            </w:r>
            <w:r w:rsidR="00722EB6">
              <w:rPr>
                <w:rFonts w:ascii="Arial" w:hAnsi="Arial" w:cs="Arial"/>
                <w:b/>
                <w:sz w:val="18"/>
                <w:szCs w:val="18"/>
              </w:rPr>
              <w:t>uel</w:t>
            </w:r>
            <w:r w:rsidRPr="006E3487">
              <w:rPr>
                <w:rFonts w:ascii="Arial" w:hAnsi="Arial" w:cs="Arial"/>
                <w:b/>
                <w:sz w:val="18"/>
                <w:szCs w:val="18"/>
              </w:rPr>
              <w:t xml:space="preserve"> BISHOP</w:t>
            </w:r>
          </w:p>
          <w:p w14:paraId="47651FD9" w14:textId="77777777" w:rsidR="00425DFE" w:rsidRPr="006E3487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6E3487">
              <w:rPr>
                <w:rFonts w:cs="Arial"/>
                <w:szCs w:val="18"/>
              </w:rPr>
              <w:t>Head of International Plant Health Policy</w:t>
            </w:r>
          </w:p>
          <w:p w14:paraId="0D839EAD" w14:textId="77777777" w:rsidR="00425DFE" w:rsidRPr="006E3487" w:rsidRDefault="00425DFE" w:rsidP="003A07DA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6E3487">
              <w:rPr>
                <w:rFonts w:cs="Arial"/>
                <w:szCs w:val="18"/>
              </w:rPr>
              <w:t>Department for Environment, Food and Rural</w:t>
            </w:r>
            <w:r>
              <w:rPr>
                <w:rFonts w:cs="Arial"/>
                <w:szCs w:val="18"/>
              </w:rPr>
              <w:t xml:space="preserve"> </w:t>
            </w:r>
            <w:r w:rsidRPr="006E3487">
              <w:rPr>
                <w:rFonts w:cs="Arial"/>
                <w:szCs w:val="18"/>
              </w:rPr>
              <w:t>Affairs</w:t>
            </w:r>
          </w:p>
          <w:p w14:paraId="7BC0EB57" w14:textId="7CD750D7" w:rsidR="00425DFE" w:rsidRPr="0075623E" w:rsidRDefault="00425DFE" w:rsidP="0075623E">
            <w:pPr>
              <w:pStyle w:val="IPPArialTable"/>
              <w:spacing w:line="276" w:lineRule="auto"/>
              <w:rPr>
                <w:rFonts w:cs="Arial"/>
                <w:szCs w:val="18"/>
                <w:lang w:val="it-IT"/>
              </w:rPr>
            </w:pPr>
            <w:r w:rsidRPr="006E3487">
              <w:rPr>
                <w:rFonts w:eastAsia="MS Mincho" w:cs="Arial"/>
                <w:b/>
                <w:szCs w:val="18"/>
              </w:rPr>
              <w:t>U</w:t>
            </w:r>
            <w:r>
              <w:rPr>
                <w:rFonts w:eastAsia="MS Mincho" w:cs="Arial"/>
                <w:b/>
                <w:szCs w:val="18"/>
              </w:rPr>
              <w:t xml:space="preserve">NITED </w:t>
            </w:r>
            <w:r w:rsidRPr="006E3487">
              <w:rPr>
                <w:rFonts w:eastAsia="MS Mincho" w:cs="Arial"/>
                <w:b/>
                <w:szCs w:val="18"/>
              </w:rPr>
              <w:t>K</w:t>
            </w:r>
            <w:r>
              <w:rPr>
                <w:rFonts w:eastAsia="MS Mincho" w:cs="Arial"/>
                <w:b/>
                <w:szCs w:val="18"/>
              </w:rPr>
              <w:t>INGDOM</w:t>
            </w:r>
          </w:p>
        </w:tc>
        <w:tc>
          <w:tcPr>
            <w:tcW w:w="3371" w:type="dxa"/>
          </w:tcPr>
          <w:p w14:paraId="17BCD2AA" w14:textId="77777777" w:rsidR="00425DFE" w:rsidRPr="00425DFE" w:rsidRDefault="00425DFE" w:rsidP="00425DFE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hyperlink r:id="rId12">
              <w:r w:rsidRPr="006E3487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sam.bishop@defra.gsi.gov.uk</w:t>
              </w:r>
            </w:hyperlink>
          </w:p>
          <w:p w14:paraId="72A3D3EC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</w:tc>
      </w:tr>
      <w:tr w:rsidR="00425DFE" w:rsidRPr="000F3767" w14:paraId="7F80404E" w14:textId="77777777" w:rsidTr="009F6264">
        <w:trPr>
          <w:cantSplit/>
        </w:trPr>
        <w:tc>
          <w:tcPr>
            <w:tcW w:w="936" w:type="dxa"/>
          </w:tcPr>
          <w:p w14:paraId="0E27B00A" w14:textId="786EF2C0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0C27C6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4D334CBE" w14:textId="11FA2BB8" w:rsidR="00425DFE" w:rsidRPr="000F3767" w:rsidRDefault="00425DFE" w:rsidP="2F6213E8">
            <w:pPr>
              <w:pStyle w:val="IPPArialTable"/>
              <w:spacing w:before="0" w:after="0"/>
              <w:rPr>
                <w:rFonts w:cs="Arial"/>
                <w:spacing w:val="-3"/>
                <w:lang w:val="en-US"/>
              </w:rPr>
            </w:pPr>
            <w:r w:rsidRPr="2F6213E8">
              <w:rPr>
                <w:rFonts w:cs="Arial"/>
                <w:spacing w:val="-3"/>
                <w:lang w:val="en-US"/>
              </w:rPr>
              <w:t xml:space="preserve">Bureau </w:t>
            </w:r>
            <w:r w:rsidR="007374FC" w:rsidRPr="2F6213E8">
              <w:rPr>
                <w:rFonts w:cs="Arial"/>
              </w:rPr>
              <w:t>Africa</w:t>
            </w:r>
          </w:p>
        </w:tc>
        <w:tc>
          <w:tcPr>
            <w:tcW w:w="4417" w:type="dxa"/>
          </w:tcPr>
          <w:p w14:paraId="68FA9C98" w14:textId="77777777" w:rsidR="007374FC" w:rsidRPr="001E055D" w:rsidRDefault="007374FC" w:rsidP="003D2F16">
            <w:pPr>
              <w:spacing w:line="276" w:lineRule="auto"/>
              <w:jc w:val="lef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E055D">
              <w:rPr>
                <w:rFonts w:ascii="Arial" w:hAnsi="Arial" w:cs="Arial"/>
                <w:b/>
                <w:sz w:val="18"/>
                <w:szCs w:val="18"/>
              </w:rPr>
              <w:t>Mr Jan Hendrik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E055D">
              <w:rPr>
                <w:rFonts w:ascii="Arial" w:eastAsia="Arial" w:hAnsi="Arial" w:cs="Arial"/>
                <w:b/>
                <w:sz w:val="18"/>
                <w:szCs w:val="18"/>
              </w:rPr>
              <w:t>VENTER</w:t>
            </w:r>
          </w:p>
          <w:p w14:paraId="71565DB0" w14:textId="77777777" w:rsidR="007374FC" w:rsidRPr="001E055D" w:rsidRDefault="007374FC" w:rsidP="003D2F16">
            <w:pPr>
              <w:spacing w:line="276" w:lineRule="auto"/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1E055D">
              <w:rPr>
                <w:rFonts w:ascii="Arial" w:hAnsi="Arial" w:cs="Arial"/>
                <w:iCs/>
                <w:color w:val="1B1E24"/>
                <w:sz w:val="18"/>
                <w:szCs w:val="18"/>
              </w:rPr>
              <w:t>Director Plant Health</w:t>
            </w:r>
            <w:r>
              <w:rPr>
                <w:rFonts w:ascii="Arial" w:hAnsi="Arial" w:cs="Arial"/>
                <w:color w:val="1B1E24"/>
                <w:sz w:val="18"/>
                <w:szCs w:val="18"/>
              </w:rPr>
              <w:t xml:space="preserve"> Department of </w:t>
            </w:r>
            <w:r w:rsidRPr="001E055D">
              <w:rPr>
                <w:rFonts w:ascii="Arial" w:hAnsi="Arial" w:cs="Arial"/>
                <w:color w:val="1B1E24"/>
                <w:sz w:val="18"/>
                <w:szCs w:val="18"/>
              </w:rPr>
              <w:t>Agriculture Land Reform and Rural Development</w:t>
            </w:r>
          </w:p>
          <w:p w14:paraId="45931C3C" w14:textId="4BB7601D" w:rsidR="00425DFE" w:rsidRPr="000F3767" w:rsidRDefault="007374FC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SOUTH AFRICA</w:t>
            </w:r>
          </w:p>
        </w:tc>
        <w:tc>
          <w:tcPr>
            <w:tcW w:w="3371" w:type="dxa"/>
          </w:tcPr>
          <w:p w14:paraId="7CF0CCDE" w14:textId="3CE002FE" w:rsidR="00425DFE" w:rsidRPr="000F3767" w:rsidRDefault="007374FC" w:rsidP="00425DF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3" w:history="1">
              <w:r w:rsidRPr="001E055D">
                <w:rPr>
                  <w:rStyle w:val="Hyperlink"/>
                  <w:rFonts w:cs="Arial"/>
                  <w:szCs w:val="18"/>
                </w:rPr>
                <w:t>janhendrikv@dalrrd.gov.za</w:t>
              </w:r>
            </w:hyperlink>
          </w:p>
        </w:tc>
      </w:tr>
      <w:tr w:rsidR="00425DFE" w:rsidRPr="000F3767" w14:paraId="47FE379B" w14:textId="77777777" w:rsidTr="009F6264">
        <w:trPr>
          <w:cantSplit/>
        </w:trPr>
        <w:tc>
          <w:tcPr>
            <w:tcW w:w="936" w:type="dxa"/>
          </w:tcPr>
          <w:p w14:paraId="60061E4C" w14:textId="7AE981CA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22A70A3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276F69" w14:textId="75D6CFBD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7374FC">
              <w:rPr>
                <w:rFonts w:cs="Arial"/>
                <w:spacing w:val="-3"/>
                <w:szCs w:val="18"/>
                <w:lang w:val="en-US"/>
              </w:rPr>
              <w:t>Asia</w:t>
            </w:r>
          </w:p>
        </w:tc>
        <w:tc>
          <w:tcPr>
            <w:tcW w:w="4417" w:type="dxa"/>
          </w:tcPr>
          <w:p w14:paraId="38591148" w14:textId="7993D6D3" w:rsidR="007374FC" w:rsidRDefault="007374FC" w:rsidP="003D2F16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E3487">
              <w:rPr>
                <w:rFonts w:ascii="Arial" w:hAnsi="Arial" w:cs="Arial"/>
                <w:b/>
                <w:sz w:val="18"/>
                <w:szCs w:val="18"/>
              </w:rPr>
              <w:t>Mr Mamoru MATSUI</w:t>
            </w:r>
          </w:p>
          <w:p w14:paraId="4BF8D44B" w14:textId="77777777" w:rsidR="007374FC" w:rsidRPr="00F53A17" w:rsidRDefault="007374FC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3A17">
              <w:rPr>
                <w:rFonts w:ascii="Arial" w:hAnsi="Arial" w:cs="Arial"/>
                <w:sz w:val="18"/>
                <w:szCs w:val="18"/>
              </w:rPr>
              <w:t xml:space="preserve">Director (Operation Division) </w:t>
            </w:r>
          </w:p>
          <w:p w14:paraId="23F5129F" w14:textId="77777777" w:rsidR="007374FC" w:rsidRDefault="007374FC" w:rsidP="003D2F1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53A17">
              <w:rPr>
                <w:rFonts w:ascii="Arial" w:hAnsi="Arial" w:cs="Arial"/>
                <w:sz w:val="18"/>
                <w:szCs w:val="18"/>
              </w:rPr>
              <w:t xml:space="preserve">Kobe Plant Protection Station (PPS), Ministry of Agriculture, Forestry and Fisheries of Japan (MAFF) </w:t>
            </w:r>
          </w:p>
          <w:p w14:paraId="4206E825" w14:textId="0BD81B48" w:rsidR="00425DFE" w:rsidRPr="000F3767" w:rsidRDefault="007374FC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zCs w:val="18"/>
              </w:rPr>
              <w:t>JAPAN</w:t>
            </w:r>
          </w:p>
        </w:tc>
        <w:tc>
          <w:tcPr>
            <w:tcW w:w="3371" w:type="dxa"/>
          </w:tcPr>
          <w:p w14:paraId="04126FAF" w14:textId="36F4DA96" w:rsidR="00425DFE" w:rsidRPr="000F3767" w:rsidRDefault="007374FC" w:rsidP="00425DF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4" w:history="1">
              <w:r w:rsidRPr="00AB25FD">
                <w:rPr>
                  <w:rStyle w:val="Hyperlink"/>
                </w:rPr>
                <w:t>mamoru_matsui430@maff.go.jp</w:t>
              </w:r>
            </w:hyperlink>
          </w:p>
        </w:tc>
      </w:tr>
      <w:tr w:rsidR="00425DFE" w:rsidRPr="00852EF4" w14:paraId="0DF9EB9E" w14:textId="77777777" w:rsidTr="009F6264">
        <w:trPr>
          <w:cantSplit/>
        </w:trPr>
        <w:tc>
          <w:tcPr>
            <w:tcW w:w="936" w:type="dxa"/>
          </w:tcPr>
          <w:p w14:paraId="44EAFD9C" w14:textId="6B251818" w:rsidR="00425DFE" w:rsidRPr="000F3767" w:rsidRDefault="00431008" w:rsidP="00425DF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8BD443E" w14:textId="77777777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52166C4E" w14:textId="52495756" w:rsidR="00425DFE" w:rsidRDefault="00425DFE" w:rsidP="007374FC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7374FC">
              <w:rPr>
                <w:rFonts w:cs="Arial"/>
                <w:spacing w:val="-3"/>
                <w:szCs w:val="18"/>
                <w:lang w:val="en-US"/>
              </w:rPr>
              <w:t>Latin America and Caribbean</w:t>
            </w:r>
          </w:p>
          <w:p w14:paraId="6266B8B4" w14:textId="6F623658" w:rsidR="00425DFE" w:rsidRPr="000F3767" w:rsidRDefault="00425DFE" w:rsidP="00425DF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417" w:type="dxa"/>
          </w:tcPr>
          <w:p w14:paraId="69C0A89D" w14:textId="77777777" w:rsidR="007374FC" w:rsidRPr="006E3487" w:rsidRDefault="007374FC" w:rsidP="003D2F16">
            <w:pPr>
              <w:spacing w:line="276" w:lineRule="auto"/>
              <w:jc w:val="left"/>
              <w:rPr>
                <w:rFonts w:ascii="Arial" w:eastAsia="Arial" w:hAnsi="Arial" w:cs="Arial"/>
                <w:b/>
                <w:sz w:val="18"/>
                <w:szCs w:val="18"/>
                <w:lang w:val="es"/>
              </w:rPr>
            </w:pPr>
            <w:r w:rsidRPr="006E3487">
              <w:rPr>
                <w:rFonts w:ascii="Arial" w:eastAsia="Arial" w:hAnsi="Arial" w:cs="Arial"/>
                <w:b/>
                <w:sz w:val="18"/>
                <w:szCs w:val="18"/>
                <w:lang w:val="es"/>
              </w:rPr>
              <w:t>Mr Diego QUIROGA</w:t>
            </w:r>
          </w:p>
          <w:p w14:paraId="1F117C95" w14:textId="77777777" w:rsidR="007374FC" w:rsidRPr="00BE1F63" w:rsidRDefault="007374FC" w:rsidP="003D2F16">
            <w:pPr>
              <w:spacing w:line="276" w:lineRule="auto"/>
              <w:jc w:val="left"/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</w:pPr>
            <w:r w:rsidRPr="00BE1F63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  <w:t>Director</w:t>
            </w:r>
          </w:p>
          <w:p w14:paraId="7CE52908" w14:textId="77777777" w:rsidR="007374FC" w:rsidRPr="00BE1F63" w:rsidRDefault="007374FC" w:rsidP="003D2F16">
            <w:pPr>
              <w:spacing w:line="276" w:lineRule="auto"/>
              <w:jc w:val="left"/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</w:pPr>
            <w:r w:rsidRPr="00BE1F63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  <w:t>Nacional de Protección Vegetal</w:t>
            </w:r>
          </w:p>
          <w:p w14:paraId="5F79AD4D" w14:textId="6712D23A" w:rsidR="007374FC" w:rsidRPr="003D2F16" w:rsidRDefault="007374FC" w:rsidP="003D2F16">
            <w:pPr>
              <w:spacing w:line="276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</w:pPr>
            <w:r w:rsidRPr="00BE1F63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IT"/>
              </w:rPr>
              <w:t>SENASA</w:t>
            </w:r>
          </w:p>
          <w:p w14:paraId="5E2E09FB" w14:textId="59FA4FB1" w:rsidR="00425DFE" w:rsidRPr="007374FC" w:rsidRDefault="007374FC" w:rsidP="003D2F16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it-IT"/>
              </w:rPr>
            </w:pPr>
            <w:r w:rsidRPr="006E3487">
              <w:rPr>
                <w:rFonts w:eastAsia="Arial" w:cs="Arial"/>
                <w:b/>
                <w:bCs/>
                <w:szCs w:val="18"/>
                <w:lang w:val="es"/>
              </w:rPr>
              <w:t>ARGENTINA</w:t>
            </w:r>
          </w:p>
        </w:tc>
        <w:tc>
          <w:tcPr>
            <w:tcW w:w="3371" w:type="dxa"/>
          </w:tcPr>
          <w:p w14:paraId="4B94D5A5" w14:textId="740C5598" w:rsidR="00425DFE" w:rsidRPr="00F46524" w:rsidRDefault="007374FC" w:rsidP="00425DFE">
            <w:pPr>
              <w:pStyle w:val="IPPArialTable"/>
              <w:rPr>
                <w:rStyle w:val="Hyperlink"/>
                <w:lang w:val="it-IT"/>
              </w:rPr>
            </w:pPr>
            <w:hyperlink r:id="rId15" w:history="1">
              <w:r w:rsidRPr="006E3487">
                <w:rPr>
                  <w:rStyle w:val="Hyperlink"/>
                  <w:rFonts w:eastAsia="Segoe UI" w:cs="Arial"/>
                  <w:szCs w:val="18"/>
                </w:rPr>
                <w:t>dquiroga@senasa.gob.ar</w:t>
              </w:r>
            </w:hyperlink>
          </w:p>
        </w:tc>
      </w:tr>
      <w:tr w:rsidR="007374FC" w:rsidRPr="000F3767" w14:paraId="3B4B60B6" w14:textId="77777777" w:rsidTr="009F6264">
        <w:trPr>
          <w:cantSplit/>
        </w:trPr>
        <w:tc>
          <w:tcPr>
            <w:tcW w:w="936" w:type="dxa"/>
          </w:tcPr>
          <w:p w14:paraId="3DEEC669" w14:textId="091A3859" w:rsidR="007374FC" w:rsidRPr="000F3767" w:rsidRDefault="00431008" w:rsidP="007374FC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F10579"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D22CBEC" w14:textId="23B187CD" w:rsidR="007374FC" w:rsidRPr="000F3767" w:rsidRDefault="007374FC" w:rsidP="007374FC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0F3767">
              <w:rPr>
                <w:rFonts w:cs="Arial"/>
                <w:spacing w:val="-3"/>
                <w:szCs w:val="18"/>
                <w:lang w:val="en-US"/>
              </w:rPr>
              <w:t xml:space="preserve">CPM Bureau </w:t>
            </w:r>
            <w:r>
              <w:rPr>
                <w:rFonts w:cs="Arial"/>
                <w:spacing w:val="-3"/>
                <w:szCs w:val="18"/>
                <w:lang w:val="en-US"/>
              </w:rPr>
              <w:t>South West Pacific</w:t>
            </w:r>
          </w:p>
        </w:tc>
        <w:tc>
          <w:tcPr>
            <w:tcW w:w="4417" w:type="dxa"/>
          </w:tcPr>
          <w:p w14:paraId="43FFB146" w14:textId="22FEC890" w:rsidR="007374FC" w:rsidRDefault="007374FC" w:rsidP="003D2F16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6E3487">
              <w:rPr>
                <w:rFonts w:ascii="Arial" w:hAnsi="Arial" w:cs="Arial"/>
                <w:b/>
                <w:sz w:val="18"/>
                <w:szCs w:val="18"/>
              </w:rPr>
              <w:t xml:space="preserve">Ms Gabrielle </w:t>
            </w:r>
            <w:r w:rsidR="00DB340D" w:rsidRPr="006E3487">
              <w:rPr>
                <w:rFonts w:ascii="Arial" w:hAnsi="Arial" w:cs="Arial"/>
                <w:b/>
                <w:sz w:val="18"/>
                <w:szCs w:val="18"/>
              </w:rPr>
              <w:t>VIVIAN</w:t>
            </w:r>
            <w:r w:rsidR="00DB340D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6E3487">
              <w:rPr>
                <w:rFonts w:ascii="Arial" w:hAnsi="Arial" w:cs="Arial"/>
                <w:b/>
                <w:sz w:val="18"/>
                <w:szCs w:val="18"/>
              </w:rPr>
              <w:t>SMITH</w:t>
            </w:r>
          </w:p>
          <w:p w14:paraId="434090B6" w14:textId="77777777" w:rsidR="007374FC" w:rsidRPr="00071F73" w:rsidRDefault="007374FC" w:rsidP="003D2F16">
            <w:pPr>
              <w:spacing w:line="276" w:lineRule="auto"/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071F73">
              <w:rPr>
                <w:rFonts w:ascii="Arial" w:hAnsi="Arial" w:cs="Arial"/>
                <w:iCs/>
                <w:color w:val="1B1E24"/>
                <w:sz w:val="18"/>
                <w:szCs w:val="18"/>
              </w:rPr>
              <w:t>Chief Plant Protection Officer</w:t>
            </w:r>
            <w:r w:rsidRPr="00071F73">
              <w:rPr>
                <w:rFonts w:ascii="Arial" w:hAnsi="Arial" w:cs="Arial"/>
                <w:color w:val="1B1E24"/>
                <w:sz w:val="18"/>
                <w:szCs w:val="18"/>
              </w:rPr>
              <w:t xml:space="preserve"> Department of Agriculture, Fisheries and Forest</w:t>
            </w:r>
          </w:p>
          <w:p w14:paraId="1EFC7E7F" w14:textId="77777777" w:rsidR="007374FC" w:rsidRPr="00071F73" w:rsidRDefault="007374FC" w:rsidP="003D2F16">
            <w:pPr>
              <w:spacing w:line="276" w:lineRule="auto"/>
              <w:jc w:val="left"/>
              <w:rPr>
                <w:rFonts w:ascii="Arial" w:hAnsi="Arial" w:cs="Arial"/>
                <w:b/>
                <w:color w:val="1B1E24"/>
                <w:sz w:val="18"/>
                <w:szCs w:val="18"/>
              </w:rPr>
            </w:pPr>
            <w:r w:rsidRPr="00071F73">
              <w:rPr>
                <w:rFonts w:ascii="Arial" w:hAnsi="Arial" w:cs="Arial"/>
                <w:b/>
                <w:color w:val="1B1E24"/>
                <w:sz w:val="18"/>
                <w:szCs w:val="18"/>
              </w:rPr>
              <w:t>AUSTRALIA</w:t>
            </w:r>
          </w:p>
          <w:p w14:paraId="63384CB1" w14:textId="09478258" w:rsidR="007374FC" w:rsidRPr="000F3767" w:rsidRDefault="007374FC" w:rsidP="003D2F16">
            <w:pPr>
              <w:pStyle w:val="IPPArialTable"/>
              <w:spacing w:before="0" w:after="0" w:line="276" w:lineRule="auto"/>
              <w:rPr>
                <w:rFonts w:cs="Arial"/>
                <w:b/>
                <w:szCs w:val="18"/>
              </w:rPr>
            </w:pPr>
          </w:p>
        </w:tc>
        <w:tc>
          <w:tcPr>
            <w:tcW w:w="3371" w:type="dxa"/>
          </w:tcPr>
          <w:p w14:paraId="3656B9AB" w14:textId="41229DAF" w:rsidR="007374FC" w:rsidRPr="000F3767" w:rsidRDefault="007374FC" w:rsidP="007374FC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6" w:history="1">
              <w:r w:rsidRPr="00AB25FD">
                <w:rPr>
                  <w:rStyle w:val="Hyperlink"/>
                  <w:rFonts w:cs="Arial"/>
                  <w:szCs w:val="18"/>
                </w:rPr>
                <w:t>gabrielle.vivian-smith@aff.gov.au</w:t>
              </w:r>
            </w:hyperlink>
            <w:r w:rsidRPr="001E055D">
              <w:rPr>
                <w:rFonts w:cs="Arial"/>
                <w:szCs w:val="18"/>
              </w:rPr>
              <w:t xml:space="preserve"> </w:t>
            </w:r>
          </w:p>
        </w:tc>
      </w:tr>
      <w:tr w:rsidR="00DC1398" w:rsidRPr="000F3767" w14:paraId="0FF50FE0" w14:textId="77777777" w:rsidTr="009F6264">
        <w:trPr>
          <w:cantSplit/>
        </w:trPr>
        <w:tc>
          <w:tcPr>
            <w:tcW w:w="936" w:type="dxa"/>
          </w:tcPr>
          <w:p w14:paraId="2918269C" w14:textId="3728DB93" w:rsidR="00DC1398" w:rsidRPr="00F10579" w:rsidRDefault="00DC1398" w:rsidP="00DC1398">
            <w:pPr>
              <w:pStyle w:val="IPPArialTable"/>
              <w:spacing w:before="0" w:after="0"/>
              <w:rPr>
                <w:rFonts w:ascii="Wingdings" w:eastAsia="Times New Roman" w:hAnsi="Wingdings" w:cs="Times New Roman"/>
                <w:sz w:val="22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1E8DE5AC" w14:textId="27636B5B" w:rsidR="00DC1398" w:rsidRPr="000F3767" w:rsidRDefault="00DC1398" w:rsidP="00DC139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CPM Bureau Near East</w:t>
            </w:r>
          </w:p>
        </w:tc>
        <w:tc>
          <w:tcPr>
            <w:tcW w:w="4417" w:type="dxa"/>
          </w:tcPr>
          <w:p w14:paraId="02BCA2C2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 Dris BARIK</w:t>
            </w:r>
          </w:p>
          <w:p w14:paraId="19BCA593" w14:textId="77777777" w:rsidR="00DC1398" w:rsidRPr="001B3439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3439">
              <w:rPr>
                <w:rFonts w:ascii="Arial" w:hAnsi="Arial" w:cs="Arial"/>
                <w:sz w:val="18"/>
                <w:szCs w:val="18"/>
                <w:lang w:val="en-US"/>
              </w:rPr>
              <w:t>Division de la Protection des Végétaux (DPV) ;</w:t>
            </w:r>
          </w:p>
          <w:p w14:paraId="7528BB9D" w14:textId="77777777" w:rsidR="00DC1398" w:rsidRPr="001B3439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3439">
              <w:rPr>
                <w:rFonts w:ascii="Arial" w:hAnsi="Arial" w:cs="Arial"/>
                <w:sz w:val="18"/>
                <w:szCs w:val="18"/>
                <w:lang w:val="en-US"/>
              </w:rPr>
              <w:t>Direction de la Protection du Patrimoine Animal et Végétal (DPPAV) ;</w:t>
            </w:r>
          </w:p>
          <w:p w14:paraId="36B26441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3439">
              <w:rPr>
                <w:rFonts w:ascii="Arial" w:hAnsi="Arial" w:cs="Arial"/>
                <w:sz w:val="18"/>
                <w:szCs w:val="18"/>
                <w:lang w:val="en-US"/>
              </w:rPr>
              <w:t>Office National de Sécurité Sanitaire des Produits Alimentaires (ONSSA) - Rabat.</w:t>
            </w:r>
          </w:p>
          <w:p w14:paraId="5D42B75C" w14:textId="4020AC1D" w:rsidR="00DB340D" w:rsidRPr="00DB340D" w:rsidRDefault="00DB340D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B340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MOROCCO</w:t>
            </w:r>
          </w:p>
          <w:p w14:paraId="44B0B766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71" w:type="dxa"/>
          </w:tcPr>
          <w:p w14:paraId="74BCF2F1" w14:textId="77777777" w:rsidR="00DC1398" w:rsidRDefault="00DC1398" w:rsidP="00DC1398">
            <w:pPr>
              <w:pStyle w:val="IPPArialTable"/>
            </w:pPr>
            <w:hyperlink r:id="rId17" w:history="1">
              <w:r w:rsidRPr="00CC12CD">
                <w:rPr>
                  <w:rStyle w:val="Hyperlink"/>
                </w:rPr>
                <w:t>dris.barik@onssa.gov.ma</w:t>
              </w:r>
            </w:hyperlink>
            <w:r>
              <w:t xml:space="preserve"> </w:t>
            </w:r>
          </w:p>
          <w:p w14:paraId="4A789B92" w14:textId="0FC105E2" w:rsidR="00DC1398" w:rsidRDefault="00DC1398" w:rsidP="00DC1398">
            <w:pPr>
              <w:pStyle w:val="IPPArialTable"/>
            </w:pPr>
            <w:hyperlink r:id="rId18" w:history="1">
              <w:r w:rsidRPr="00CC12CD">
                <w:rPr>
                  <w:rStyle w:val="Hyperlink"/>
                </w:rPr>
                <w:t>barikdris@gmail.com</w:t>
              </w:r>
            </w:hyperlink>
            <w:r>
              <w:t xml:space="preserve"> </w:t>
            </w:r>
          </w:p>
        </w:tc>
      </w:tr>
      <w:tr w:rsidR="00DC1398" w:rsidRPr="000F3767" w14:paraId="2B756E83" w14:textId="77777777" w:rsidTr="00DB340D">
        <w:trPr>
          <w:cantSplit/>
          <w:trHeight w:val="1205"/>
        </w:trPr>
        <w:tc>
          <w:tcPr>
            <w:tcW w:w="936" w:type="dxa"/>
          </w:tcPr>
          <w:p w14:paraId="4B99056E" w14:textId="5283BD8E" w:rsidR="00DC1398" w:rsidRPr="003C2A36" w:rsidRDefault="00DC1398" w:rsidP="00DC1398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017E5878" w14:textId="57E52415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3C2A36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417" w:type="dxa"/>
          </w:tcPr>
          <w:p w14:paraId="602B7E17" w14:textId="7BB155FB" w:rsidR="00DC1398" w:rsidRPr="000F3767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F3767">
              <w:rPr>
                <w:rFonts w:ascii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0F376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92DD1">
              <w:rPr>
                <w:rFonts w:ascii="Arial" w:hAnsi="Arial" w:cs="Arial"/>
                <w:b/>
                <w:sz w:val="18"/>
                <w:szCs w:val="18"/>
              </w:rPr>
              <w:t>Marco TRAA</w:t>
            </w:r>
          </w:p>
          <w:p w14:paraId="645485A1" w14:textId="77777777" w:rsidR="00DC1398" w:rsidRPr="00592DD1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2DD1">
              <w:rPr>
                <w:rFonts w:ascii="Arial" w:hAnsi="Arial" w:cs="Arial"/>
                <w:sz w:val="18"/>
                <w:szCs w:val="18"/>
              </w:rPr>
              <w:t>Senior Staff Officer Phytosanitary Affairs</w:t>
            </w:r>
          </w:p>
          <w:p w14:paraId="199763E9" w14:textId="77777777" w:rsidR="00DC1398" w:rsidRPr="00592DD1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92DD1">
              <w:rPr>
                <w:rFonts w:ascii="Arial" w:hAnsi="Arial" w:cs="Arial"/>
                <w:sz w:val="18"/>
                <w:szCs w:val="18"/>
              </w:rPr>
              <w:t>Ministry of Agriculture, Nature and Food Quality</w:t>
            </w:r>
          </w:p>
          <w:p w14:paraId="602F49CA" w14:textId="21A7643D" w:rsidR="00DC1398" w:rsidRPr="00592DD1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371" w:type="dxa"/>
          </w:tcPr>
          <w:p w14:paraId="29D6B04F" w14:textId="3AC7C86D" w:rsidR="00DC1398" w:rsidRPr="00592DD1" w:rsidRDefault="00DC1398" w:rsidP="00DC1398">
            <w:pPr>
              <w:pStyle w:val="IPPArialTable"/>
              <w:rPr>
                <w:rStyle w:val="Hyperlink"/>
              </w:rPr>
            </w:pPr>
            <w:hyperlink r:id="rId19" w:history="1">
              <w:r w:rsidRPr="00592DD1">
                <w:rPr>
                  <w:rStyle w:val="Hyperlink"/>
                  <w:rFonts w:cs="Arial"/>
                  <w:szCs w:val="18"/>
                </w:rPr>
                <w:t>m.j.w.traa@minlnv.nl</w:t>
              </w:r>
            </w:hyperlink>
            <w:r w:rsidRPr="00592DD1">
              <w:rPr>
                <w:rStyle w:val="Hyperlink"/>
                <w:rFonts w:cs="Arial"/>
                <w:szCs w:val="18"/>
              </w:rPr>
              <w:t xml:space="preserve"> </w:t>
            </w:r>
            <w:r w:rsidRPr="000F3767">
              <w:rPr>
                <w:rStyle w:val="Hyperlink"/>
                <w:rFonts w:cs="Arial"/>
                <w:szCs w:val="18"/>
              </w:rPr>
              <w:t xml:space="preserve"> </w:t>
            </w:r>
          </w:p>
        </w:tc>
      </w:tr>
      <w:tr w:rsidR="00DC1398" w:rsidRPr="000F3767" w14:paraId="4F85158F" w14:textId="77777777" w:rsidTr="009F6264">
        <w:trPr>
          <w:cantSplit/>
          <w:trHeight w:val="1789"/>
        </w:trPr>
        <w:tc>
          <w:tcPr>
            <w:tcW w:w="936" w:type="dxa"/>
          </w:tcPr>
          <w:p w14:paraId="1299C43A" w14:textId="046EEEF0" w:rsidR="00DC1398" w:rsidRPr="003C2A36" w:rsidRDefault="00DC1398" w:rsidP="00DC1398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7E70E97" w14:textId="42FC3A48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3C2A36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417" w:type="dxa"/>
          </w:tcPr>
          <w:p w14:paraId="67598784" w14:textId="4554B43F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 w:rsidRPr="00592DD1">
              <w:rPr>
                <w:rFonts w:ascii="Arial" w:hAnsi="Arial" w:cs="Arial"/>
                <w:b/>
                <w:sz w:val="18"/>
                <w:szCs w:val="18"/>
              </w:rPr>
              <w:t xml:space="preserve">Thorwald GEUZE </w:t>
            </w:r>
          </w:p>
          <w:p w14:paraId="2BE1FA26" w14:textId="77777777" w:rsidR="00DC1398" w:rsidRPr="00741E4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Food and Consumer Product Safety Authority of The Netherlands</w:t>
            </w:r>
          </w:p>
          <w:p w14:paraId="1746479E" w14:textId="77777777" w:rsidR="00DC1398" w:rsidRPr="00741E4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NPPO The Netherlands</w:t>
            </w:r>
          </w:p>
          <w:p w14:paraId="7E363AA2" w14:textId="77777777" w:rsidR="00DC1398" w:rsidRPr="00741E4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 xml:space="preserve">Catharijnesingel 59 | 3511 GG | Utrecht </w:t>
            </w:r>
          </w:p>
          <w:p w14:paraId="52DFAECB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1E48">
              <w:rPr>
                <w:rFonts w:ascii="Arial" w:hAnsi="Arial" w:cs="Arial"/>
                <w:sz w:val="18"/>
                <w:szCs w:val="18"/>
              </w:rPr>
              <w:t>PO Box 43006 | 3540 AA | Utrecht</w:t>
            </w:r>
          </w:p>
          <w:p w14:paraId="6DC27DA1" w14:textId="2DBD3707" w:rsidR="00DC1398" w:rsidRPr="000F3767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71" w:type="dxa"/>
          </w:tcPr>
          <w:p w14:paraId="20F93678" w14:textId="3A9845E9" w:rsidR="00DC1398" w:rsidRDefault="00DC1398" w:rsidP="00DC1398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0" w:history="1">
              <w:r w:rsidRPr="00106BC1">
                <w:rPr>
                  <w:rStyle w:val="Hyperlink"/>
                  <w:rFonts w:cs="Arial"/>
                  <w:szCs w:val="18"/>
                </w:rPr>
                <w:t>NL_IPPC_Contact_Point@nvwa.nl</w:t>
              </w:r>
            </w:hyperlink>
          </w:p>
          <w:p w14:paraId="49737045" w14:textId="77777777" w:rsidR="00DC1398" w:rsidRDefault="00DC1398" w:rsidP="00DC1398">
            <w:pPr>
              <w:pStyle w:val="IPPArialTable"/>
              <w:rPr>
                <w:color w:val="0000FF"/>
                <w:u w:val="single"/>
              </w:rPr>
            </w:pPr>
            <w:hyperlink r:id="rId21" w:history="1">
              <w:r w:rsidRPr="00FE6B7C">
                <w:rPr>
                  <w:rStyle w:val="Hyperlink"/>
                </w:rPr>
                <w:t>t.geuze@nvwa.nl</w:t>
              </w:r>
            </w:hyperlink>
          </w:p>
          <w:p w14:paraId="5BC97687" w14:textId="77777777" w:rsidR="00DC1398" w:rsidRPr="00DE25C2" w:rsidRDefault="00DC1398" w:rsidP="00DC1398"/>
          <w:p w14:paraId="35CFE146" w14:textId="77777777" w:rsidR="00DC1398" w:rsidRPr="00DE25C2" w:rsidRDefault="00DC1398" w:rsidP="00DC1398"/>
          <w:p w14:paraId="03125E42" w14:textId="77777777" w:rsidR="00DC1398" w:rsidRDefault="00DC1398" w:rsidP="00DC1398">
            <w:pPr>
              <w:rPr>
                <w:rFonts w:ascii="Arial" w:eastAsia="Times" w:hAnsi="Arial"/>
                <w:color w:val="0000FF"/>
                <w:sz w:val="18"/>
                <w:u w:val="single"/>
              </w:rPr>
            </w:pPr>
          </w:p>
          <w:p w14:paraId="32DBD216" w14:textId="31579099" w:rsidR="00DC1398" w:rsidRPr="00DE25C2" w:rsidRDefault="00DC1398" w:rsidP="00DC1398">
            <w:pPr>
              <w:jc w:val="right"/>
            </w:pPr>
          </w:p>
        </w:tc>
      </w:tr>
      <w:tr w:rsidR="00DC1398" w:rsidRPr="000F3767" w14:paraId="5F464B89" w14:textId="77777777" w:rsidTr="009F6264">
        <w:trPr>
          <w:cantSplit/>
          <w:trHeight w:val="1789"/>
        </w:trPr>
        <w:tc>
          <w:tcPr>
            <w:tcW w:w="936" w:type="dxa"/>
          </w:tcPr>
          <w:p w14:paraId="6A54C38E" w14:textId="54FD3198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0DF0370" w14:textId="2C5B66CE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3C2A36">
              <w:rPr>
                <w:rFonts w:ascii="Arial" w:hAnsi="Arial" w:cs="Arial"/>
                <w:sz w:val="18"/>
                <w:szCs w:val="18"/>
              </w:rPr>
              <w:t>DENMARK</w:t>
            </w:r>
          </w:p>
        </w:tc>
        <w:tc>
          <w:tcPr>
            <w:tcW w:w="4417" w:type="dxa"/>
          </w:tcPr>
          <w:p w14:paraId="3289E489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Henry Damsgaard LANNG</w:t>
            </w:r>
          </w:p>
          <w:p w14:paraId="2B1F85C3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25C2">
              <w:rPr>
                <w:rFonts w:ascii="Arial" w:hAnsi="Arial" w:cs="Arial"/>
                <w:bCs/>
                <w:sz w:val="18"/>
                <w:szCs w:val="18"/>
              </w:rPr>
              <w:t>Chief Plant Health Officer | Plants &amp; Biosecurity</w:t>
            </w:r>
          </w:p>
          <w:p w14:paraId="6F43806C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5C2">
              <w:rPr>
                <w:rFonts w:ascii="Arial" w:hAnsi="Arial" w:cs="Arial"/>
                <w:sz w:val="18"/>
                <w:szCs w:val="18"/>
              </w:rPr>
              <w:t>Ministry of Food, Agriculture and Fisheries of Denmark</w:t>
            </w:r>
          </w:p>
          <w:p w14:paraId="1693CC43" w14:textId="0A6D167E" w:rsidR="00DC1398" w:rsidRPr="00DE25C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5C2">
              <w:rPr>
                <w:rFonts w:ascii="Arial" w:hAnsi="Arial" w:cs="Arial"/>
                <w:sz w:val="18"/>
                <w:szCs w:val="18"/>
              </w:rPr>
              <w:t xml:space="preserve">The Danish Agricultural Agency | Nyropsgade 30, DK-1780 Copenhagen </w:t>
            </w:r>
          </w:p>
        </w:tc>
        <w:tc>
          <w:tcPr>
            <w:tcW w:w="3371" w:type="dxa"/>
          </w:tcPr>
          <w:p w14:paraId="4B6ECEF2" w14:textId="7FCD6AEF" w:rsidR="00DC1398" w:rsidRDefault="00DC1398" w:rsidP="00DC1398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2" w:history="1">
              <w:r w:rsidRPr="00DE25C2">
                <w:rPr>
                  <w:rStyle w:val="Hyperlink"/>
                  <w:rFonts w:cs="Arial"/>
                  <w:szCs w:val="18"/>
                  <w:lang w:val="da-DK"/>
                </w:rPr>
                <w:t>PlanterOgBiosikkerhed@lbst.dk</w:t>
              </w:r>
            </w:hyperlink>
          </w:p>
          <w:p w14:paraId="3F0FE162" w14:textId="09ABF04D" w:rsidR="00DC1398" w:rsidRDefault="00DC1398" w:rsidP="00DC1398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3" w:history="1">
              <w:r w:rsidRPr="00DE25C2">
                <w:rPr>
                  <w:rStyle w:val="Hyperlink"/>
                  <w:rFonts w:cs="Arial"/>
                  <w:szCs w:val="18"/>
                </w:rPr>
                <w:t>hendla@lbst.dk</w:t>
              </w:r>
            </w:hyperlink>
          </w:p>
        </w:tc>
      </w:tr>
      <w:tr w:rsidR="00DC1398" w:rsidRPr="000F3767" w14:paraId="1974FC3E" w14:textId="77777777" w:rsidTr="009F6264">
        <w:trPr>
          <w:cantSplit/>
          <w:trHeight w:val="1789"/>
        </w:trPr>
        <w:tc>
          <w:tcPr>
            <w:tcW w:w="936" w:type="dxa"/>
          </w:tcPr>
          <w:p w14:paraId="75B88DF6" w14:textId="1D603018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42B1EA9" w14:textId="529280B1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3C2A36">
              <w:rPr>
                <w:rFonts w:ascii="Arial" w:hAnsi="Arial" w:cs="Arial"/>
                <w:sz w:val="18"/>
                <w:szCs w:val="18"/>
              </w:rPr>
              <w:t>INDONESIA</w:t>
            </w:r>
          </w:p>
        </w:tc>
        <w:tc>
          <w:tcPr>
            <w:tcW w:w="4417" w:type="dxa"/>
          </w:tcPr>
          <w:p w14:paraId="6EA072BB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Antaro DIKIN</w:t>
            </w:r>
          </w:p>
          <w:p w14:paraId="324CC6C3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DE25C2">
              <w:rPr>
                <w:rFonts w:ascii="Arial" w:hAnsi="Arial" w:cs="Arial"/>
                <w:bCs/>
                <w:sz w:val="18"/>
                <w:szCs w:val="18"/>
              </w:rPr>
              <w:t>Senior Professional Expert of Plant Quarantine</w:t>
            </w:r>
          </w:p>
          <w:p w14:paraId="5A59940F" w14:textId="77777777" w:rsidR="00DC1398" w:rsidRPr="00DE25C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E25C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Indonesia Quarantine Authority  </w:t>
            </w:r>
          </w:p>
          <w:p w14:paraId="3991E96D" w14:textId="77777777" w:rsidR="00DC1398" w:rsidRPr="00DE25C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E25C2">
              <w:rPr>
                <w:rFonts w:ascii="Arial" w:hAnsi="Arial" w:cs="Arial"/>
                <w:bCs/>
                <w:sz w:val="18"/>
                <w:szCs w:val="18"/>
                <w:lang w:val="en-US"/>
              </w:rPr>
              <w:t>Jl. Harsono RM No. 3 </w:t>
            </w:r>
          </w:p>
          <w:p w14:paraId="2DB4DC9B" w14:textId="77777777" w:rsidR="00DC1398" w:rsidRPr="00DE25C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E25C2">
              <w:rPr>
                <w:rFonts w:ascii="Arial" w:hAnsi="Arial" w:cs="Arial"/>
                <w:bCs/>
                <w:sz w:val="18"/>
                <w:szCs w:val="18"/>
                <w:lang w:val="en-US"/>
              </w:rPr>
              <w:t>Building E. 7th Floor, </w:t>
            </w:r>
          </w:p>
          <w:p w14:paraId="454422D2" w14:textId="1FFF063D" w:rsidR="00DC1398" w:rsidRPr="00744311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744311">
              <w:rPr>
                <w:rFonts w:ascii="Arial" w:hAnsi="Arial" w:cs="Arial"/>
                <w:bCs/>
                <w:sz w:val="18"/>
                <w:szCs w:val="18"/>
                <w:lang w:val="it-IT"/>
              </w:rPr>
              <w:t>Pasar Minggu</w:t>
            </w:r>
            <w:r w:rsidRPr="00744311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Jakarta Selatan</w:t>
            </w:r>
          </w:p>
        </w:tc>
        <w:tc>
          <w:tcPr>
            <w:tcW w:w="3371" w:type="dxa"/>
          </w:tcPr>
          <w:p w14:paraId="61F89B91" w14:textId="47645B29" w:rsidR="00DC1398" w:rsidRPr="00DE25C2" w:rsidRDefault="00DC1398" w:rsidP="00DC1398">
            <w:pPr>
              <w:pStyle w:val="IPPArialTable"/>
              <w:rPr>
                <w:rFonts w:cs="Arial"/>
                <w:color w:val="0000FF"/>
                <w:szCs w:val="18"/>
                <w:u w:val="single"/>
                <w:lang w:val="da-DK"/>
              </w:rPr>
            </w:pPr>
            <w:hyperlink r:id="rId24" w:history="1">
              <w:r w:rsidRPr="00DE25C2">
                <w:rPr>
                  <w:rStyle w:val="Hyperlink"/>
                  <w:rFonts w:cs="Arial"/>
                  <w:szCs w:val="18"/>
                </w:rPr>
                <w:t>antarjo.dikin@yahoo.com</w:t>
              </w:r>
            </w:hyperlink>
          </w:p>
        </w:tc>
      </w:tr>
      <w:tr w:rsidR="00DC1398" w:rsidRPr="000F3767" w14:paraId="04C8BA4B" w14:textId="77777777" w:rsidTr="00DB340D">
        <w:trPr>
          <w:cantSplit/>
          <w:trHeight w:val="1079"/>
        </w:trPr>
        <w:tc>
          <w:tcPr>
            <w:tcW w:w="936" w:type="dxa"/>
          </w:tcPr>
          <w:p w14:paraId="7C71EDD4" w14:textId="7D24C63E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9BDE21E" w14:textId="5D323E59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3C2A36">
              <w:rPr>
                <w:rFonts w:ascii="Arial" w:hAnsi="Arial" w:cs="Arial"/>
                <w:sz w:val="18"/>
                <w:szCs w:val="18"/>
              </w:rPr>
              <w:t>DEMOCRATIC REPUBLIC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2A36">
              <w:rPr>
                <w:rFonts w:ascii="Arial" w:hAnsi="Arial" w:cs="Arial"/>
                <w:sz w:val="18"/>
                <w:szCs w:val="18"/>
              </w:rPr>
              <w:t>OF CONGO</w:t>
            </w:r>
          </w:p>
        </w:tc>
        <w:tc>
          <w:tcPr>
            <w:tcW w:w="4417" w:type="dxa"/>
          </w:tcPr>
          <w:p w14:paraId="58C92232" w14:textId="5C113851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Damas MAMBA MAMBA</w:t>
            </w:r>
          </w:p>
          <w:p w14:paraId="4B4010DE" w14:textId="77777777" w:rsidR="00DC1398" w:rsidRPr="00115844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115844">
              <w:rPr>
                <w:rFonts w:ascii="Arial" w:hAnsi="Arial" w:cs="Arial"/>
                <w:bCs/>
                <w:sz w:val="18"/>
                <w:szCs w:val="18"/>
              </w:rPr>
              <w:t>Direction de la protection des végétaux</w:t>
            </w:r>
          </w:p>
          <w:p w14:paraId="73D3E74B" w14:textId="77777777" w:rsidR="00DC1398" w:rsidRPr="00115844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115844">
              <w:rPr>
                <w:rFonts w:ascii="Arial" w:hAnsi="Arial" w:cs="Arial"/>
                <w:bCs/>
                <w:sz w:val="18"/>
                <w:szCs w:val="18"/>
              </w:rPr>
              <w:t>Ministère de l'agriculture</w:t>
            </w:r>
          </w:p>
          <w:p w14:paraId="449860E8" w14:textId="235D0F80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15844">
              <w:rPr>
                <w:rFonts w:ascii="Arial" w:hAnsi="Arial" w:cs="Arial"/>
                <w:bCs/>
                <w:sz w:val="18"/>
                <w:szCs w:val="18"/>
              </w:rPr>
              <w:t>Kinshasa</w:t>
            </w:r>
          </w:p>
        </w:tc>
        <w:tc>
          <w:tcPr>
            <w:tcW w:w="3371" w:type="dxa"/>
          </w:tcPr>
          <w:p w14:paraId="24CA6D1D" w14:textId="01FE6613" w:rsidR="00DC1398" w:rsidRPr="00DE25C2" w:rsidRDefault="00DC1398" w:rsidP="00DC1398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25" w:history="1">
              <w:r w:rsidRPr="00115844">
                <w:rPr>
                  <w:rStyle w:val="Hyperlink"/>
                  <w:rFonts w:cs="Arial"/>
                  <w:szCs w:val="18"/>
                </w:rPr>
                <w:t>damasmamba@yahoo.fr</w:t>
              </w:r>
            </w:hyperlink>
          </w:p>
        </w:tc>
      </w:tr>
      <w:tr w:rsidR="00DC1398" w:rsidRPr="000F3767" w14:paraId="1CA3EF00" w14:textId="77777777" w:rsidTr="00DB340D">
        <w:trPr>
          <w:cantSplit/>
          <w:trHeight w:val="791"/>
        </w:trPr>
        <w:tc>
          <w:tcPr>
            <w:tcW w:w="936" w:type="dxa"/>
          </w:tcPr>
          <w:p w14:paraId="0952454B" w14:textId="24C5AE34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438F104" w14:textId="4EB8C6CC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3C2A36">
              <w:rPr>
                <w:rFonts w:ascii="Arial" w:hAnsi="Arial" w:cs="Arial"/>
                <w:sz w:val="18"/>
                <w:szCs w:val="18"/>
              </w:rPr>
              <w:t>DEMOCRATIC REPUBLIC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C2A36">
              <w:rPr>
                <w:rFonts w:ascii="Arial" w:hAnsi="Arial" w:cs="Arial"/>
                <w:sz w:val="18"/>
                <w:szCs w:val="18"/>
              </w:rPr>
              <w:t>OF CONGO</w:t>
            </w:r>
          </w:p>
        </w:tc>
        <w:tc>
          <w:tcPr>
            <w:tcW w:w="4417" w:type="dxa"/>
          </w:tcPr>
          <w:p w14:paraId="02D8E091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Godefroid KABALA ILUNGA</w:t>
            </w:r>
          </w:p>
          <w:p w14:paraId="0782E4B9" w14:textId="1B4E0FFE" w:rsidR="00DC1398" w:rsidRPr="005437B6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5437B6">
              <w:rPr>
                <w:rFonts w:ascii="Arial" w:hAnsi="Arial" w:cs="Arial"/>
                <w:bCs/>
                <w:sz w:val="18"/>
                <w:szCs w:val="18"/>
              </w:rPr>
              <w:t>Inspecteur phytosanitaire en chef</w:t>
            </w:r>
          </w:p>
        </w:tc>
        <w:tc>
          <w:tcPr>
            <w:tcW w:w="3371" w:type="dxa"/>
          </w:tcPr>
          <w:p w14:paraId="438D3E83" w14:textId="0E3894F9" w:rsidR="00DC1398" w:rsidRDefault="00DC1398" w:rsidP="00DC1398">
            <w:pPr>
              <w:pStyle w:val="IPPArialTable"/>
            </w:pPr>
            <w:hyperlink r:id="rId26" w:history="1">
              <w:r w:rsidRPr="00075B4D">
                <w:rPr>
                  <w:rStyle w:val="Hyperlink"/>
                </w:rPr>
                <w:t>kabalailunga@gmail.com</w:t>
              </w:r>
            </w:hyperlink>
          </w:p>
        </w:tc>
      </w:tr>
      <w:tr w:rsidR="00DC1398" w:rsidRPr="000F3767" w14:paraId="5802EC44" w14:textId="77777777" w:rsidTr="00DB340D">
        <w:trPr>
          <w:cantSplit/>
          <w:trHeight w:val="1520"/>
        </w:trPr>
        <w:tc>
          <w:tcPr>
            <w:tcW w:w="936" w:type="dxa"/>
          </w:tcPr>
          <w:p w14:paraId="4B699A42" w14:textId="37BF6EEC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D4FC519" w14:textId="474A35A6" w:rsidR="00DC1398" w:rsidRPr="003C2A36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UNITED KINGDOM</w:t>
            </w:r>
          </w:p>
        </w:tc>
        <w:tc>
          <w:tcPr>
            <w:tcW w:w="4417" w:type="dxa"/>
          </w:tcPr>
          <w:p w14:paraId="4FCBDC74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Kate SOMERWILL-OWENS</w:t>
            </w:r>
          </w:p>
          <w:p w14:paraId="684911DE" w14:textId="75263BCF" w:rsidR="00DC1398" w:rsidRPr="00064BEA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64BEA">
              <w:rPr>
                <w:rFonts w:ascii="Arial" w:hAnsi="Arial" w:cs="Arial"/>
                <w:bCs/>
                <w:sz w:val="18"/>
                <w:szCs w:val="18"/>
              </w:rPr>
              <w:t>Plant Health Domestic Policy | Animal and Plant Health and Welfare | Department for Environment, Food and Rural Affairs (Defra, UK)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064BEA">
              <w:rPr>
                <w:rFonts w:ascii="Arial" w:hAnsi="Arial" w:cs="Arial"/>
                <w:bCs/>
                <w:sz w:val="18"/>
                <w:szCs w:val="18"/>
              </w:rPr>
              <w:t>National Agri-food Innovation Campus, Sand Hutton, York, YO41 1LZ</w:t>
            </w:r>
          </w:p>
        </w:tc>
        <w:tc>
          <w:tcPr>
            <w:tcW w:w="3371" w:type="dxa"/>
          </w:tcPr>
          <w:p w14:paraId="563F5DEB" w14:textId="4E3EC212" w:rsidR="00DC1398" w:rsidRPr="00115844" w:rsidRDefault="00DC1398" w:rsidP="00DC1398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27" w:history="1">
              <w:r w:rsidRPr="00064BEA">
                <w:rPr>
                  <w:rStyle w:val="Hyperlink"/>
                  <w:rFonts w:cs="Arial"/>
                  <w:szCs w:val="18"/>
                </w:rPr>
                <w:t>Kate.Somerwill-Owens@defra.gov.uk</w:t>
              </w:r>
            </w:hyperlink>
          </w:p>
        </w:tc>
      </w:tr>
      <w:tr w:rsidR="00DC1398" w:rsidRPr="000F3767" w14:paraId="5E7B5CA2" w14:textId="77777777" w:rsidTr="009F6264">
        <w:trPr>
          <w:cantSplit/>
          <w:trHeight w:val="1789"/>
        </w:trPr>
        <w:tc>
          <w:tcPr>
            <w:tcW w:w="936" w:type="dxa"/>
          </w:tcPr>
          <w:p w14:paraId="636294E1" w14:textId="6210FE1D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7F66F20" w14:textId="385D8F90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UNITED KINGDOM</w:t>
            </w:r>
          </w:p>
        </w:tc>
        <w:tc>
          <w:tcPr>
            <w:tcW w:w="4417" w:type="dxa"/>
          </w:tcPr>
          <w:p w14:paraId="03009740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Matthew EVERATT</w:t>
            </w:r>
          </w:p>
          <w:p w14:paraId="6BC5A534" w14:textId="77777777" w:rsidR="00DC1398" w:rsidRPr="0072075E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72075E">
              <w:rPr>
                <w:rFonts w:ascii="Arial" w:hAnsi="Arial" w:cs="Arial"/>
                <w:bCs/>
                <w:sz w:val="18"/>
                <w:szCs w:val="18"/>
              </w:rPr>
              <w:t>Plant Health International and Preparedness Specialist</w:t>
            </w:r>
          </w:p>
          <w:p w14:paraId="185F9E46" w14:textId="77777777" w:rsidR="00DC1398" w:rsidRPr="0072075E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72075E">
              <w:rPr>
                <w:rFonts w:ascii="Arial" w:hAnsi="Arial" w:cs="Arial"/>
                <w:bCs/>
                <w:sz w:val="18"/>
                <w:szCs w:val="18"/>
              </w:rPr>
              <w:t>Risk and Horizon Scanning Team</w:t>
            </w:r>
          </w:p>
          <w:p w14:paraId="2747A9F0" w14:textId="77777777" w:rsidR="00DC1398" w:rsidRPr="0072075E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72075E">
              <w:rPr>
                <w:rFonts w:ascii="Arial" w:hAnsi="Arial" w:cs="Arial"/>
                <w:bCs/>
                <w:sz w:val="18"/>
                <w:szCs w:val="18"/>
              </w:rPr>
              <w:t>Plant and Animal Health</w:t>
            </w:r>
          </w:p>
          <w:p w14:paraId="24121457" w14:textId="03EE9746" w:rsidR="00DC1398" w:rsidRDefault="00DB340D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2075E">
              <w:rPr>
                <w:rFonts w:ascii="Arial" w:hAnsi="Arial" w:cs="Arial"/>
                <w:bCs/>
                <w:sz w:val="18"/>
                <w:szCs w:val="18"/>
              </w:rPr>
              <w:t>DEFRA</w:t>
            </w:r>
          </w:p>
        </w:tc>
        <w:tc>
          <w:tcPr>
            <w:tcW w:w="3371" w:type="dxa"/>
          </w:tcPr>
          <w:p w14:paraId="64A30ECB" w14:textId="49612D42" w:rsidR="00DC1398" w:rsidRPr="00064BEA" w:rsidRDefault="00DC1398" w:rsidP="00DC1398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28" w:history="1">
              <w:r w:rsidRPr="00C83951">
                <w:rPr>
                  <w:rStyle w:val="Hyperlink"/>
                  <w:rFonts w:cs="Arial"/>
                  <w:szCs w:val="18"/>
                </w:rPr>
                <w:t>Matthew.Everatt@defra.gov.uk</w:t>
              </w:r>
            </w:hyperlink>
          </w:p>
        </w:tc>
      </w:tr>
      <w:tr w:rsidR="00DC1398" w:rsidRPr="000F3767" w14:paraId="09F4D2E8" w14:textId="77777777" w:rsidTr="00DB340D">
        <w:trPr>
          <w:cantSplit/>
          <w:trHeight w:val="1133"/>
        </w:trPr>
        <w:tc>
          <w:tcPr>
            <w:tcW w:w="936" w:type="dxa"/>
          </w:tcPr>
          <w:p w14:paraId="767E1F67" w14:textId="44552CA9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F87B94A" w14:textId="6477AC3D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UNITED KINGDOM</w:t>
            </w:r>
          </w:p>
        </w:tc>
        <w:tc>
          <w:tcPr>
            <w:tcW w:w="4417" w:type="dxa"/>
          </w:tcPr>
          <w:p w14:paraId="485833A4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Alan MACLEOD</w:t>
            </w:r>
          </w:p>
          <w:p w14:paraId="74DC23EC" w14:textId="732E0B14" w:rsidR="00DC1398" w:rsidRPr="00503D96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03D96">
              <w:rPr>
                <w:rFonts w:ascii="Arial" w:hAnsi="Arial" w:cs="Arial"/>
                <w:bCs/>
                <w:sz w:val="18"/>
                <w:szCs w:val="18"/>
              </w:rPr>
              <w:t>Pest Risk Analyst   |  Risk and Horizon Scanning Team   | Food, Biosecurity and Trade Directorate  |  Department for Environment, Food and Rural Affairs (Defra)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03D96">
              <w:rPr>
                <w:rFonts w:ascii="Arial" w:hAnsi="Arial" w:cs="Arial"/>
                <w:bCs/>
                <w:sz w:val="18"/>
                <w:szCs w:val="18"/>
                <w:lang w:val="en-US"/>
              </w:rPr>
              <w:t>Room 11G19, Biotech Campus, Sand Hutton, York, YO41 1LZ</w:t>
            </w:r>
          </w:p>
        </w:tc>
        <w:tc>
          <w:tcPr>
            <w:tcW w:w="3371" w:type="dxa"/>
          </w:tcPr>
          <w:p w14:paraId="3C5AFEFC" w14:textId="5B007C5B" w:rsidR="00DC1398" w:rsidRDefault="00DC1398" w:rsidP="00DC1398">
            <w:pPr>
              <w:pStyle w:val="IPPArialTable"/>
            </w:pPr>
            <w:hyperlink r:id="rId29" w:history="1">
              <w:r w:rsidRPr="00292FDF">
                <w:rPr>
                  <w:rStyle w:val="Hyperlink"/>
                </w:rPr>
                <w:t>alan.macleod@defra.gov.uk</w:t>
              </w:r>
            </w:hyperlink>
          </w:p>
        </w:tc>
      </w:tr>
      <w:tr w:rsidR="00DC1398" w:rsidRPr="00F72E6B" w14:paraId="24F542A0" w14:textId="77777777" w:rsidTr="00DB340D">
        <w:trPr>
          <w:cantSplit/>
          <w:trHeight w:val="1133"/>
        </w:trPr>
        <w:tc>
          <w:tcPr>
            <w:tcW w:w="936" w:type="dxa"/>
          </w:tcPr>
          <w:p w14:paraId="0A842684" w14:textId="6A14068A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0AC65233" w14:textId="22341793" w:rsidR="00DC1398" w:rsidRDefault="009D0820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European Commission (EC)</w:t>
            </w:r>
          </w:p>
        </w:tc>
        <w:tc>
          <w:tcPr>
            <w:tcW w:w="4417" w:type="dxa"/>
          </w:tcPr>
          <w:p w14:paraId="2976AB81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Leonard SHUMBE</w:t>
            </w:r>
          </w:p>
          <w:p w14:paraId="74846D1C" w14:textId="77777777" w:rsidR="00DC1398" w:rsidRPr="004F2D05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IE"/>
              </w:rPr>
            </w:pPr>
            <w:r w:rsidRPr="004F2D05">
              <w:rPr>
                <w:rFonts w:ascii="Arial" w:hAnsi="Arial" w:cs="Arial"/>
                <w:bCs/>
                <w:sz w:val="18"/>
                <w:szCs w:val="18"/>
                <w:lang w:val="en-IE"/>
              </w:rPr>
              <w:t>Policy officer</w:t>
            </w:r>
          </w:p>
          <w:p w14:paraId="175AD3FE" w14:textId="77777777" w:rsidR="00DC1398" w:rsidRPr="004F2D05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IE"/>
              </w:rPr>
            </w:pPr>
            <w:r w:rsidRPr="004F2D05">
              <w:rPr>
                <w:rFonts w:ascii="Arial" w:hAnsi="Arial" w:cs="Arial"/>
                <w:bCs/>
                <w:sz w:val="18"/>
                <w:szCs w:val="18"/>
                <w:lang w:val="en-IE"/>
              </w:rPr>
              <w:t>Plant Health Unit -G1</w:t>
            </w:r>
          </w:p>
          <w:p w14:paraId="754C2380" w14:textId="647438BE" w:rsidR="00DC1398" w:rsidRPr="00DB340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fr-BE"/>
              </w:rPr>
            </w:pPr>
            <w:r w:rsidRPr="004F2D05">
              <w:rPr>
                <w:rFonts w:ascii="Arial" w:hAnsi="Arial" w:cs="Arial"/>
                <w:bCs/>
                <w:sz w:val="18"/>
                <w:szCs w:val="18"/>
                <w:lang w:val="fr-BE"/>
              </w:rPr>
              <w:t>DG SANTE</w:t>
            </w:r>
          </w:p>
        </w:tc>
        <w:tc>
          <w:tcPr>
            <w:tcW w:w="3371" w:type="dxa"/>
          </w:tcPr>
          <w:p w14:paraId="04FACF74" w14:textId="7C060FFA" w:rsidR="00DC1398" w:rsidRPr="00DB340D" w:rsidRDefault="00DC1398" w:rsidP="00DC1398">
            <w:pPr>
              <w:pStyle w:val="IPPArialTable"/>
              <w:rPr>
                <w:rFonts w:cs="Arial"/>
                <w:color w:val="0000FF"/>
                <w:szCs w:val="18"/>
                <w:u w:val="single"/>
                <w:lang w:val="fr-BE"/>
              </w:rPr>
            </w:pPr>
            <w:hyperlink r:id="rId30" w:history="1">
              <w:r w:rsidRPr="00DB340D">
                <w:rPr>
                  <w:rStyle w:val="Hyperlink"/>
                  <w:rFonts w:cs="Arial"/>
                  <w:szCs w:val="18"/>
                  <w:lang w:val="fr-BE"/>
                </w:rPr>
                <w:t>Leonard.SHUMBE@ec.europa.eu</w:t>
              </w:r>
            </w:hyperlink>
          </w:p>
        </w:tc>
      </w:tr>
      <w:tr w:rsidR="00DC1398" w:rsidRPr="000F3767" w14:paraId="445647EB" w14:textId="77777777" w:rsidTr="00DB340D">
        <w:trPr>
          <w:cantSplit/>
          <w:trHeight w:val="1241"/>
        </w:trPr>
        <w:tc>
          <w:tcPr>
            <w:tcW w:w="936" w:type="dxa"/>
          </w:tcPr>
          <w:p w14:paraId="04A1DB59" w14:textId="19415264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068900A" w14:textId="7D9AC013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SPAIN</w:t>
            </w:r>
          </w:p>
        </w:tc>
        <w:tc>
          <w:tcPr>
            <w:tcW w:w="4417" w:type="dxa"/>
          </w:tcPr>
          <w:p w14:paraId="4CDD4A33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Ana Maria VARGAS</w:t>
            </w:r>
          </w:p>
          <w:p w14:paraId="3ED809BC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674B5">
              <w:rPr>
                <w:rFonts w:ascii="Arial" w:hAnsi="Arial" w:cs="Arial"/>
                <w:bCs/>
                <w:sz w:val="18"/>
                <w:szCs w:val="18"/>
                <w:lang w:val="es-ES"/>
              </w:rPr>
              <w:t>Ministry of Agriculture, Fisheries and Food of Spain</w:t>
            </w:r>
          </w:p>
          <w:p w14:paraId="38FBD7B0" w14:textId="77777777" w:rsidR="00DC1398" w:rsidRPr="009355D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9355DC"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  <w:t>Ministerio de Agricultura, Pesca y Alimentación</w:t>
            </w:r>
          </w:p>
          <w:p w14:paraId="4241FBED" w14:textId="1A6A447D" w:rsidR="00DC1398" w:rsidRPr="00DB340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</w:pPr>
            <w:r w:rsidRPr="009355DC">
              <w:rPr>
                <w:rFonts w:ascii="Arial" w:hAnsi="Arial" w:cs="Arial"/>
                <w:bCs/>
                <w:i/>
                <w:iCs/>
                <w:sz w:val="18"/>
                <w:szCs w:val="18"/>
                <w:lang w:val="es-ES"/>
              </w:rPr>
              <w:t>S.G. de Sanidad e Higiene Vegetal y Forestal</w:t>
            </w:r>
          </w:p>
          <w:p w14:paraId="566ABE00" w14:textId="0595387F" w:rsidR="00DC1398" w:rsidRPr="00D674B5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3371" w:type="dxa"/>
          </w:tcPr>
          <w:p w14:paraId="5807F531" w14:textId="7273651E" w:rsidR="00DC1398" w:rsidRDefault="00DC1398" w:rsidP="00DC1398">
            <w:pPr>
              <w:pStyle w:val="IPPArialTable"/>
            </w:pPr>
            <w:hyperlink r:id="rId31" w:history="1">
              <w:r w:rsidRPr="00D674B5">
                <w:rPr>
                  <w:rStyle w:val="Hyperlink"/>
                </w:rPr>
                <w:t>avargasv@mapa.es</w:t>
              </w:r>
            </w:hyperlink>
          </w:p>
        </w:tc>
      </w:tr>
      <w:tr w:rsidR="00DC1398" w:rsidRPr="000F3767" w14:paraId="025C3F3D" w14:textId="77777777" w:rsidTr="009F6264">
        <w:trPr>
          <w:cantSplit/>
          <w:trHeight w:val="1789"/>
        </w:trPr>
        <w:tc>
          <w:tcPr>
            <w:tcW w:w="936" w:type="dxa"/>
          </w:tcPr>
          <w:p w14:paraId="44640B87" w14:textId="27983DC0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D1B19E0" w14:textId="3FBC0F4E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JAPAN</w:t>
            </w:r>
          </w:p>
        </w:tc>
        <w:tc>
          <w:tcPr>
            <w:tcW w:w="4417" w:type="dxa"/>
          </w:tcPr>
          <w:p w14:paraId="37186B66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Masumi YAMAMOTO</w:t>
            </w:r>
          </w:p>
          <w:p w14:paraId="3929BE2A" w14:textId="77777777" w:rsidR="00DC1398" w:rsidRPr="00501626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01626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Deputy Director, International Affairs Office</w:t>
            </w:r>
          </w:p>
          <w:p w14:paraId="11711166" w14:textId="77777777" w:rsidR="00DC1398" w:rsidRPr="00501626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01626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Plant Protection Division, Food Safety and Consumer Affairs Bureau, </w:t>
            </w:r>
          </w:p>
          <w:p w14:paraId="39B53C1D" w14:textId="77777777" w:rsidR="00DC1398" w:rsidRPr="00501626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01626">
              <w:rPr>
                <w:rFonts w:ascii="Arial" w:hAnsi="Arial" w:cs="Arial"/>
                <w:bCs/>
                <w:sz w:val="18"/>
                <w:szCs w:val="18"/>
                <w:lang w:val="en-US"/>
              </w:rPr>
              <w:t>Ministry of Agriculture, Forestry and Fisheries (MAFF)</w:t>
            </w:r>
          </w:p>
          <w:p w14:paraId="78CFF801" w14:textId="5C878CE2" w:rsidR="00DC1398" w:rsidRPr="00501626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01626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1-2-1, Kasumigaseki, Chiyoda-ku, Tokyo 100-8950, </w:t>
            </w:r>
          </w:p>
          <w:p w14:paraId="23BC8C6E" w14:textId="318BC646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71" w:type="dxa"/>
          </w:tcPr>
          <w:p w14:paraId="13641A93" w14:textId="592EC1D8" w:rsidR="00DC1398" w:rsidRPr="00D674B5" w:rsidRDefault="00DC1398" w:rsidP="00DC1398">
            <w:pPr>
              <w:pStyle w:val="IPPArialTable"/>
            </w:pPr>
            <w:hyperlink r:id="rId32" w:history="1">
              <w:r w:rsidRPr="00501626">
                <w:rPr>
                  <w:rStyle w:val="Hyperlink"/>
                </w:rPr>
                <w:t>masumi_yamamoto440@maff.go.jp</w:t>
              </w:r>
            </w:hyperlink>
          </w:p>
        </w:tc>
      </w:tr>
      <w:tr w:rsidR="00DC1398" w:rsidRPr="00F72E6B" w14:paraId="0A7310E9" w14:textId="77777777" w:rsidTr="00DB340D">
        <w:trPr>
          <w:cantSplit/>
          <w:trHeight w:val="1502"/>
        </w:trPr>
        <w:tc>
          <w:tcPr>
            <w:tcW w:w="936" w:type="dxa"/>
          </w:tcPr>
          <w:p w14:paraId="0E21A6B9" w14:textId="25B9D8C3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C05B7B0" w14:textId="190744F5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4417" w:type="dxa"/>
          </w:tcPr>
          <w:p w14:paraId="4BE9C75C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Florence MUNGUTI</w:t>
            </w:r>
          </w:p>
          <w:p w14:paraId="32E7A276" w14:textId="77777777" w:rsidR="00DC1398" w:rsidRPr="001A79E3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1A79E3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Deputy Director</w:t>
            </w:r>
          </w:p>
          <w:p w14:paraId="7B50451B" w14:textId="77777777" w:rsidR="00DC1398" w:rsidRPr="001A79E3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1A79E3">
              <w:rPr>
                <w:rFonts w:ascii="Arial" w:hAnsi="Arial" w:cs="Arial"/>
                <w:bCs/>
                <w:sz w:val="18"/>
                <w:szCs w:val="18"/>
                <w:lang w:val="en-US"/>
              </w:rPr>
              <w:t>KEPHIS Headquarters</w:t>
            </w:r>
          </w:p>
          <w:p w14:paraId="51781E82" w14:textId="77777777" w:rsidR="00DC1398" w:rsidRPr="001A79E3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1A79E3">
              <w:rPr>
                <w:rFonts w:ascii="Arial" w:hAnsi="Arial" w:cs="Arial"/>
                <w:bCs/>
                <w:sz w:val="18"/>
                <w:szCs w:val="18"/>
                <w:lang w:val="fr-FR"/>
              </w:rPr>
              <w:t>P. O. Box 49592-00100</w:t>
            </w:r>
          </w:p>
          <w:p w14:paraId="4264A26B" w14:textId="5C163FF4" w:rsidR="00DC1398" w:rsidRPr="001A79E3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1A79E3">
              <w:rPr>
                <w:rFonts w:ascii="Arial" w:hAnsi="Arial" w:cs="Arial"/>
                <w:bCs/>
                <w:sz w:val="18"/>
                <w:szCs w:val="18"/>
                <w:lang w:val="fr-FR"/>
              </w:rPr>
              <w:t>Nairobi</w:t>
            </w:r>
            <w:r w:rsidRPr="001A79E3">
              <w:rPr>
                <w:rFonts w:ascii="Arial" w:hAnsi="Arial" w:cs="Arial"/>
                <w:b/>
                <w:sz w:val="18"/>
                <w:szCs w:val="18"/>
                <w:lang w:val="fr-FR"/>
              </w:rPr>
              <w:br/>
            </w:r>
          </w:p>
        </w:tc>
        <w:tc>
          <w:tcPr>
            <w:tcW w:w="3371" w:type="dxa"/>
          </w:tcPr>
          <w:p w14:paraId="29B7C7A7" w14:textId="64277667" w:rsidR="00DC1398" w:rsidRPr="007C1878" w:rsidRDefault="00DC1398" w:rsidP="00DC1398">
            <w:pPr>
              <w:pStyle w:val="IPPArialTable"/>
              <w:rPr>
                <w:lang w:val="fr-FR"/>
              </w:rPr>
            </w:pPr>
            <w:hyperlink r:id="rId33" w:history="1">
              <w:r w:rsidRPr="007C1878">
                <w:rPr>
                  <w:rStyle w:val="Hyperlink"/>
                  <w:lang w:val="fr-FR"/>
                </w:rPr>
                <w:t>fmunguti@kephis.org</w:t>
              </w:r>
            </w:hyperlink>
            <w:r w:rsidRPr="007C1878">
              <w:rPr>
                <w:lang w:val="fr-FR"/>
              </w:rPr>
              <w:t xml:space="preserve">, </w:t>
            </w:r>
            <w:hyperlink r:id="rId34" w:history="1">
              <w:r w:rsidRPr="007C1878">
                <w:rPr>
                  <w:rStyle w:val="Hyperlink"/>
                  <w:lang w:val="fr-FR"/>
                </w:rPr>
                <w:t>munguti.florence@gmail.com</w:t>
              </w:r>
            </w:hyperlink>
          </w:p>
        </w:tc>
      </w:tr>
      <w:tr w:rsidR="00DC1398" w:rsidRPr="00D27C01" w14:paraId="780DF0DE" w14:textId="77777777" w:rsidTr="00DB340D">
        <w:trPr>
          <w:cantSplit/>
          <w:trHeight w:val="1421"/>
        </w:trPr>
        <w:tc>
          <w:tcPr>
            <w:tcW w:w="936" w:type="dxa"/>
          </w:tcPr>
          <w:p w14:paraId="6DE916A6" w14:textId="19693690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216DF8F" w14:textId="745EFFDC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4417" w:type="dxa"/>
          </w:tcPr>
          <w:p w14:paraId="6CFB75A2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Theophilus MUTUI</w:t>
            </w:r>
          </w:p>
          <w:p w14:paraId="196E5501" w14:textId="28E8BBAC" w:rsidR="00DC1398" w:rsidRPr="00FA50D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A50D8">
              <w:rPr>
                <w:rFonts w:ascii="Arial" w:hAnsi="Arial" w:cs="Arial"/>
                <w:bCs/>
                <w:sz w:val="18"/>
                <w:szCs w:val="18"/>
              </w:rPr>
              <w:t>Managing Director</w:t>
            </w:r>
          </w:p>
          <w:p w14:paraId="38BFD2D1" w14:textId="77777777" w:rsidR="00DC1398" w:rsidRPr="00FA50D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A50D8">
              <w:rPr>
                <w:rFonts w:ascii="Arial" w:hAnsi="Arial" w:cs="Arial"/>
                <w:bCs/>
                <w:sz w:val="18"/>
                <w:szCs w:val="18"/>
              </w:rPr>
              <w:t>Kenya Plant Health Inspectorate Service (KEPHIS)</w:t>
            </w:r>
          </w:p>
          <w:p w14:paraId="32077265" w14:textId="77777777" w:rsidR="00DC1398" w:rsidRPr="00FA50D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FA50D8">
              <w:rPr>
                <w:rFonts w:ascii="Arial" w:hAnsi="Arial" w:cs="Arial"/>
                <w:bCs/>
                <w:sz w:val="18"/>
                <w:szCs w:val="18"/>
              </w:rPr>
              <w:t>P.O. Box 49592-00100</w:t>
            </w:r>
          </w:p>
          <w:p w14:paraId="628B3129" w14:textId="5D391256" w:rsidR="00DC1398" w:rsidRDefault="000B2511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FA50D8">
              <w:rPr>
                <w:rFonts w:ascii="Arial" w:hAnsi="Arial" w:cs="Arial"/>
                <w:bCs/>
                <w:sz w:val="18"/>
                <w:szCs w:val="18"/>
              </w:rPr>
              <w:t>airobi</w:t>
            </w:r>
          </w:p>
        </w:tc>
        <w:tc>
          <w:tcPr>
            <w:tcW w:w="3371" w:type="dxa"/>
          </w:tcPr>
          <w:p w14:paraId="10E9E54A" w14:textId="24008D6D" w:rsidR="00DC1398" w:rsidRDefault="00DC1398" w:rsidP="00DC1398">
            <w:pPr>
              <w:pStyle w:val="IPPArialTable"/>
            </w:pPr>
            <w:hyperlink r:id="rId35" w:history="1">
              <w:r w:rsidRPr="00B966D5">
                <w:rPr>
                  <w:rStyle w:val="Hyperlink"/>
                </w:rPr>
                <w:t>Tmutui@kephis.org</w:t>
              </w:r>
            </w:hyperlink>
          </w:p>
        </w:tc>
      </w:tr>
      <w:tr w:rsidR="00DC1398" w:rsidRPr="000F3767" w14:paraId="50FED202" w14:textId="77777777" w:rsidTr="00DB340D">
        <w:trPr>
          <w:cantSplit/>
          <w:trHeight w:val="1169"/>
        </w:trPr>
        <w:tc>
          <w:tcPr>
            <w:tcW w:w="936" w:type="dxa"/>
          </w:tcPr>
          <w:p w14:paraId="43808D23" w14:textId="4CA6D9F2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5B362CA" w14:textId="75993C60" w:rsidR="00DC1398" w:rsidRDefault="00DB340D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AFRICAN UNION</w:t>
            </w:r>
          </w:p>
        </w:tc>
        <w:tc>
          <w:tcPr>
            <w:tcW w:w="4417" w:type="dxa"/>
          </w:tcPr>
          <w:p w14:paraId="2EB4BFBE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Saliou NIASSY</w:t>
            </w:r>
          </w:p>
          <w:p w14:paraId="2AA67C54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7C4EDA">
              <w:rPr>
                <w:rFonts w:ascii="Arial" w:hAnsi="Arial" w:cs="Arial"/>
                <w:bCs/>
                <w:sz w:val="18"/>
                <w:szCs w:val="18"/>
              </w:rPr>
              <w:t>Coordinator of the Inter-African Phytosanitary Council (AU-IAPSC)</w:t>
            </w:r>
          </w:p>
          <w:p w14:paraId="3DE1A883" w14:textId="20149604" w:rsidR="00DC1398" w:rsidRPr="007C4EDA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9375B2">
              <w:rPr>
                <w:rFonts w:ascii="Arial" w:hAnsi="Arial" w:cs="Arial"/>
                <w:bCs/>
                <w:sz w:val="18"/>
                <w:szCs w:val="18"/>
              </w:rPr>
              <w:t>P.O Box 4170, Yaoundé – Cameroon</w:t>
            </w:r>
          </w:p>
        </w:tc>
        <w:tc>
          <w:tcPr>
            <w:tcW w:w="3371" w:type="dxa"/>
          </w:tcPr>
          <w:p w14:paraId="62A02C31" w14:textId="52573D06" w:rsidR="00DC1398" w:rsidRDefault="00DC1398" w:rsidP="00DC1398">
            <w:pPr>
              <w:pStyle w:val="IPPArialTable"/>
            </w:pPr>
            <w:hyperlink r:id="rId36" w:history="1">
              <w:r w:rsidRPr="007C4EDA">
                <w:rPr>
                  <w:rStyle w:val="Hyperlink"/>
                </w:rPr>
                <w:t>NiassyS@africa-union.org</w:t>
              </w:r>
            </w:hyperlink>
            <w:r>
              <w:t xml:space="preserve">, </w:t>
            </w:r>
            <w:hyperlink r:id="rId37" w:history="1">
              <w:r w:rsidRPr="007C1878">
                <w:rPr>
                  <w:rStyle w:val="Hyperlink"/>
                </w:rPr>
                <w:t>saliou.niassy@up.ac.za</w:t>
              </w:r>
            </w:hyperlink>
          </w:p>
          <w:p w14:paraId="150A8E39" w14:textId="18225147" w:rsidR="00DC1398" w:rsidRDefault="00DC1398" w:rsidP="00DC1398">
            <w:pPr>
              <w:pStyle w:val="IPPArialTable"/>
            </w:pPr>
          </w:p>
        </w:tc>
      </w:tr>
      <w:tr w:rsidR="00DC1398" w:rsidRPr="000F3767" w14:paraId="4A7E4A4F" w14:textId="77777777" w:rsidTr="009F6264">
        <w:trPr>
          <w:cantSplit/>
          <w:trHeight w:val="1789"/>
        </w:trPr>
        <w:tc>
          <w:tcPr>
            <w:tcW w:w="936" w:type="dxa"/>
          </w:tcPr>
          <w:p w14:paraId="3DB5BCC8" w14:textId="5185A5D3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01818CE" w14:textId="0C4C4866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LIBERIA</w:t>
            </w:r>
          </w:p>
        </w:tc>
        <w:tc>
          <w:tcPr>
            <w:tcW w:w="4417" w:type="dxa"/>
          </w:tcPr>
          <w:p w14:paraId="5D4DED2A" w14:textId="7A7896E8" w:rsidR="00DC1398" w:rsidRPr="00A52CBD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A52CB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Lawrence T. 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MASSAQUOI</w:t>
            </w:r>
          </w:p>
          <w:p w14:paraId="11905361" w14:textId="77777777" w:rsidR="00DC1398" w:rsidRPr="00A52CB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52CBD">
              <w:rPr>
                <w:rFonts w:ascii="Arial" w:hAnsi="Arial" w:cs="Arial"/>
                <w:bCs/>
                <w:sz w:val="18"/>
                <w:szCs w:val="18"/>
                <w:lang w:val="en-US"/>
              </w:rPr>
              <w:t>Asst. Director,</w:t>
            </w:r>
          </w:p>
          <w:p w14:paraId="68DB7206" w14:textId="77777777" w:rsidR="00DC1398" w:rsidRPr="00A52CB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52CBD">
              <w:rPr>
                <w:rFonts w:ascii="Arial" w:hAnsi="Arial" w:cs="Arial"/>
                <w:bCs/>
                <w:sz w:val="18"/>
                <w:szCs w:val="18"/>
                <w:lang w:val="en-US"/>
              </w:rPr>
              <w:t>NPPO/IPPC Official Contact Person for Liberia</w:t>
            </w:r>
          </w:p>
          <w:p w14:paraId="45B23C73" w14:textId="77777777" w:rsidR="00DC1398" w:rsidRPr="00A52CB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52CBD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Dept. of Technical sService,</w:t>
            </w:r>
          </w:p>
          <w:p w14:paraId="61C5F3AC" w14:textId="77777777" w:rsidR="00DC1398" w:rsidRPr="00A52CB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52CBD">
              <w:rPr>
                <w:rFonts w:ascii="Arial" w:hAnsi="Arial" w:cs="Arial"/>
                <w:bCs/>
                <w:sz w:val="18"/>
                <w:szCs w:val="18"/>
                <w:lang w:val="en-US"/>
              </w:rPr>
              <w:t>Ministry of Agriculture,</w:t>
            </w:r>
          </w:p>
          <w:p w14:paraId="0221FCE8" w14:textId="7181602E" w:rsidR="00DC1398" w:rsidRPr="00A52CBD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52CBD">
              <w:rPr>
                <w:rFonts w:ascii="Arial" w:hAnsi="Arial" w:cs="Arial"/>
                <w:bCs/>
                <w:sz w:val="18"/>
                <w:szCs w:val="18"/>
                <w:lang w:val="en-US"/>
              </w:rPr>
              <w:t>Monrovia</w:t>
            </w:r>
          </w:p>
          <w:p w14:paraId="377C49A3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71" w:type="dxa"/>
          </w:tcPr>
          <w:p w14:paraId="3621D1E7" w14:textId="15C76729" w:rsidR="00DC1398" w:rsidRDefault="00DC1398" w:rsidP="00DC1398">
            <w:pPr>
              <w:pStyle w:val="IPPArialTable"/>
            </w:pPr>
            <w:hyperlink r:id="rId38" w:history="1">
              <w:r w:rsidRPr="00A52CBD">
                <w:rPr>
                  <w:rStyle w:val="Hyperlink"/>
                </w:rPr>
                <w:t>lawrencemassaquoi1@gmail.com</w:t>
              </w:r>
            </w:hyperlink>
          </w:p>
        </w:tc>
      </w:tr>
      <w:tr w:rsidR="00DC1398" w:rsidRPr="000F3767" w14:paraId="5CD0AB10" w14:textId="77777777" w:rsidTr="009F6264">
        <w:trPr>
          <w:cantSplit/>
          <w:trHeight w:val="1789"/>
        </w:trPr>
        <w:tc>
          <w:tcPr>
            <w:tcW w:w="936" w:type="dxa"/>
          </w:tcPr>
          <w:p w14:paraId="33D4134C" w14:textId="3E4BA7CC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9F50D38" w14:textId="09918DC2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USA</w:t>
            </w:r>
          </w:p>
        </w:tc>
        <w:tc>
          <w:tcPr>
            <w:tcW w:w="4417" w:type="dxa"/>
          </w:tcPr>
          <w:p w14:paraId="0284F756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Michelle GRAY</w:t>
            </w:r>
          </w:p>
          <w:p w14:paraId="39FAB46A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366520">
              <w:rPr>
                <w:rFonts w:ascii="Arial" w:hAnsi="Arial" w:cs="Arial"/>
                <w:bCs/>
                <w:sz w:val="18"/>
                <w:szCs w:val="18"/>
              </w:rPr>
              <w:t>PPQ IPMSP International Phytosanitary Standards Coordinator</w:t>
            </w:r>
          </w:p>
          <w:p w14:paraId="0D6C6A40" w14:textId="77777777" w:rsidR="00DC1398" w:rsidRPr="000B72D3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B72D3">
              <w:rPr>
                <w:rFonts w:ascii="Arial" w:hAnsi="Arial" w:cs="Arial"/>
                <w:bCs/>
                <w:sz w:val="18"/>
                <w:szCs w:val="18"/>
                <w:lang w:val="en-US"/>
              </w:rPr>
              <w:t>International Phytosanitary Management and Standards Programs</w:t>
            </w:r>
          </w:p>
          <w:p w14:paraId="1334DC3E" w14:textId="77777777" w:rsidR="00DC1398" w:rsidRPr="000B72D3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B72D3">
              <w:rPr>
                <w:rFonts w:ascii="Arial" w:hAnsi="Arial" w:cs="Arial"/>
                <w:bCs/>
                <w:sz w:val="18"/>
                <w:szCs w:val="18"/>
                <w:lang w:val="en-US"/>
              </w:rPr>
              <w:t>USDA-APHIS-Plant Protection and Quarantine</w:t>
            </w:r>
          </w:p>
          <w:p w14:paraId="79090989" w14:textId="470017A8" w:rsidR="00DC1398" w:rsidRPr="000B72D3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71" w:type="dxa"/>
          </w:tcPr>
          <w:p w14:paraId="6ABFD80F" w14:textId="76F30B44" w:rsidR="00DC1398" w:rsidRPr="007C4EDA" w:rsidRDefault="00DC1398" w:rsidP="00DC1398">
            <w:pPr>
              <w:pStyle w:val="IPPArialTable"/>
            </w:pPr>
            <w:hyperlink r:id="rId39" w:history="1">
              <w:r w:rsidRPr="007D759D">
                <w:rPr>
                  <w:rStyle w:val="Hyperlink"/>
                </w:rPr>
                <w:t>michelle.l.gray@usda.gov</w:t>
              </w:r>
            </w:hyperlink>
          </w:p>
        </w:tc>
      </w:tr>
      <w:tr w:rsidR="00DC1398" w:rsidRPr="000F3767" w14:paraId="094ECCE6" w14:textId="77777777" w:rsidTr="00DB340D">
        <w:trPr>
          <w:cantSplit/>
          <w:trHeight w:val="1106"/>
        </w:trPr>
        <w:tc>
          <w:tcPr>
            <w:tcW w:w="936" w:type="dxa"/>
          </w:tcPr>
          <w:p w14:paraId="5BA0A882" w14:textId="70D8DE0C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D6D71BF" w14:textId="4ACB77BB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USA</w:t>
            </w:r>
          </w:p>
        </w:tc>
        <w:tc>
          <w:tcPr>
            <w:tcW w:w="4417" w:type="dxa"/>
          </w:tcPr>
          <w:p w14:paraId="424182F0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Ms Jessica MAHALINGAPPA</w:t>
            </w:r>
          </w:p>
          <w:p w14:paraId="6BE3B955" w14:textId="77777777" w:rsidR="00DC1398" w:rsidRPr="00411245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1245">
              <w:rPr>
                <w:rFonts w:ascii="Arial" w:hAnsi="Arial" w:cs="Arial"/>
                <w:bCs/>
                <w:sz w:val="18"/>
                <w:szCs w:val="18"/>
                <w:lang w:val="en-US"/>
              </w:rPr>
              <w:t>PPQ International Phytosanitary Management and Standards Programs (IPMSP) Associate Deputy Administrator</w:t>
            </w:r>
          </w:p>
          <w:p w14:paraId="2AB18328" w14:textId="76569467" w:rsidR="00DC1398" w:rsidRPr="00411245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371" w:type="dxa"/>
          </w:tcPr>
          <w:p w14:paraId="7701560B" w14:textId="77777777" w:rsidR="00DC1398" w:rsidRPr="007C4EDA" w:rsidRDefault="00DC1398" w:rsidP="00DC1398">
            <w:pPr>
              <w:pStyle w:val="IPPArialTable"/>
            </w:pPr>
          </w:p>
        </w:tc>
      </w:tr>
      <w:tr w:rsidR="00DC1398" w:rsidRPr="000F3767" w14:paraId="59026D29" w14:textId="77777777" w:rsidTr="00DB340D">
        <w:trPr>
          <w:cantSplit/>
          <w:trHeight w:val="836"/>
        </w:trPr>
        <w:tc>
          <w:tcPr>
            <w:tcW w:w="936" w:type="dxa"/>
          </w:tcPr>
          <w:p w14:paraId="19D6E989" w14:textId="11AD778E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64C9E93C" w14:textId="239AB4E7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417" w:type="dxa"/>
          </w:tcPr>
          <w:p w14:paraId="750F26DB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Dennis SCIBERRAS</w:t>
            </w:r>
          </w:p>
          <w:p w14:paraId="3105930A" w14:textId="42CE07D4" w:rsidR="00DC1398" w:rsidRPr="00526A18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526A18">
              <w:rPr>
                <w:rFonts w:ascii="Arial" w:hAnsi="Arial" w:cs="Arial"/>
                <w:bCs/>
                <w:sz w:val="18"/>
                <w:szCs w:val="18"/>
              </w:rPr>
              <w:t>Director Plant Protection Directorate</w:t>
            </w:r>
            <w:r w:rsidRPr="00526A18">
              <w:rPr>
                <w:rFonts w:ascii="Arial" w:hAnsi="Arial" w:cs="Arial"/>
                <w:bCs/>
                <w:sz w:val="18"/>
                <w:szCs w:val="18"/>
              </w:rPr>
              <w:br/>
              <w:t>Rural Affairs Department</w:t>
            </w:r>
          </w:p>
        </w:tc>
        <w:tc>
          <w:tcPr>
            <w:tcW w:w="3371" w:type="dxa"/>
          </w:tcPr>
          <w:p w14:paraId="3DE6C438" w14:textId="77F9C013" w:rsidR="00DC1398" w:rsidRPr="007C4EDA" w:rsidRDefault="00DC1398" w:rsidP="00DC1398">
            <w:pPr>
              <w:pStyle w:val="IPPArialTable"/>
            </w:pPr>
            <w:hyperlink r:id="rId40" w:history="1">
              <w:r w:rsidRPr="00B13917">
                <w:rPr>
                  <w:rStyle w:val="Hyperlink"/>
                </w:rPr>
                <w:t>dennis.sciberras@gov.mt</w:t>
              </w:r>
            </w:hyperlink>
          </w:p>
        </w:tc>
      </w:tr>
      <w:tr w:rsidR="00DC1398" w:rsidRPr="000F3767" w14:paraId="4FDA04A1" w14:textId="77777777" w:rsidTr="009F6264">
        <w:trPr>
          <w:cantSplit/>
          <w:trHeight w:val="1789"/>
        </w:trPr>
        <w:tc>
          <w:tcPr>
            <w:tcW w:w="936" w:type="dxa"/>
          </w:tcPr>
          <w:p w14:paraId="6CB674B7" w14:textId="73792405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EA876FC" w14:textId="6398263B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ZEALAND</w:t>
            </w:r>
          </w:p>
        </w:tc>
        <w:tc>
          <w:tcPr>
            <w:tcW w:w="4417" w:type="dxa"/>
          </w:tcPr>
          <w:p w14:paraId="75CB5D7D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Peter THOMSON</w:t>
            </w:r>
          </w:p>
          <w:p w14:paraId="691820D2" w14:textId="77777777" w:rsidR="00DC1398" w:rsidRPr="0088347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8347C">
              <w:rPr>
                <w:rFonts w:ascii="Arial" w:hAnsi="Arial" w:cs="Arial"/>
                <w:bCs/>
                <w:sz w:val="18"/>
                <w:szCs w:val="18"/>
                <w:lang w:val="en-US"/>
              </w:rPr>
              <w:t>Chief Biosecurity Officer</w:t>
            </w:r>
          </w:p>
          <w:p w14:paraId="5DB018F0" w14:textId="77777777" w:rsidR="00DC1398" w:rsidRPr="0088347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8347C">
              <w:rPr>
                <w:rFonts w:ascii="Arial" w:hAnsi="Arial" w:cs="Arial"/>
                <w:bCs/>
                <w:sz w:val="18"/>
                <w:szCs w:val="18"/>
                <w:lang w:val="en-US"/>
              </w:rPr>
              <w:t>Biosecurity New Zealand - Tiakitanga Pūtaiao Aotearoa</w:t>
            </w:r>
          </w:p>
          <w:p w14:paraId="47B9AAAB" w14:textId="77777777" w:rsidR="00DC1398" w:rsidRPr="0088347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8347C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Ministry for Primary Industries - </w:t>
            </w:r>
            <w:r w:rsidRPr="0088347C">
              <w:rPr>
                <w:rFonts w:ascii="Arial" w:hAnsi="Arial" w:cs="Arial"/>
                <w:bCs/>
                <w:sz w:val="18"/>
                <w:szCs w:val="18"/>
              </w:rPr>
              <w:t>Manatū Ahu Matua</w:t>
            </w:r>
          </w:p>
          <w:p w14:paraId="38D54926" w14:textId="693770D8" w:rsidR="00DC1398" w:rsidRPr="0088347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88347C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Charles Fergusson Building | 38-42 Bowen Street | PO Box 2526 | Wellington 6140 </w:t>
            </w:r>
          </w:p>
          <w:p w14:paraId="0FE97326" w14:textId="74F50EAA" w:rsidR="00DC1398" w:rsidRPr="0088347C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371" w:type="dxa"/>
          </w:tcPr>
          <w:p w14:paraId="09F324DE" w14:textId="31170038" w:rsidR="00DC1398" w:rsidRDefault="00DC1398" w:rsidP="00DC1398">
            <w:pPr>
              <w:pStyle w:val="IPPArialTable"/>
            </w:pPr>
            <w:hyperlink r:id="rId41" w:history="1">
              <w:r w:rsidRPr="00CB4EAD">
                <w:rPr>
                  <w:rStyle w:val="Hyperlink"/>
                  <w:rFonts w:hint="eastAsia"/>
                </w:rPr>
                <w:t>Peter.Thomson@mpi.govt.nz</w:t>
              </w:r>
            </w:hyperlink>
          </w:p>
        </w:tc>
      </w:tr>
      <w:tr w:rsidR="00DC1398" w:rsidRPr="000F3767" w14:paraId="5AA57041" w14:textId="77777777" w:rsidTr="00DB340D">
        <w:trPr>
          <w:cantSplit/>
          <w:trHeight w:val="1412"/>
        </w:trPr>
        <w:tc>
          <w:tcPr>
            <w:tcW w:w="936" w:type="dxa"/>
          </w:tcPr>
          <w:p w14:paraId="4343D7A7" w14:textId="0010C496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1CB4F3CB" w14:textId="54BCF3C0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COOK ISLANDS</w:t>
            </w:r>
          </w:p>
        </w:tc>
        <w:tc>
          <w:tcPr>
            <w:tcW w:w="4417" w:type="dxa"/>
          </w:tcPr>
          <w:p w14:paraId="1626EE21" w14:textId="0B53B6FB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8B40F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Temarama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ANGUNA</w:t>
            </w:r>
            <w:r w:rsidRPr="008B40F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</w:t>
            </w:r>
          </w:p>
          <w:p w14:paraId="13CABEA9" w14:textId="376AC57C" w:rsidR="00DC1398" w:rsidRPr="008B40F4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40F4">
              <w:rPr>
                <w:rFonts w:ascii="Arial" w:hAnsi="Arial" w:cs="Arial"/>
                <w:sz w:val="18"/>
                <w:szCs w:val="18"/>
                <w:lang w:val="en-US"/>
              </w:rPr>
              <w:t>Head of Ministry - Agriculture</w:t>
            </w:r>
          </w:p>
          <w:p w14:paraId="640103FD" w14:textId="77777777" w:rsidR="00DC1398" w:rsidRPr="008B40F4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40F4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1602F803" w14:textId="77777777" w:rsidR="00DC1398" w:rsidRPr="008B40F4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40F4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0AF146E3" w14:textId="0EF0EC48" w:rsidR="00DC1398" w:rsidRPr="008B40F4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B40F4">
              <w:rPr>
                <w:rFonts w:ascii="Arial" w:hAnsi="Arial" w:cs="Arial"/>
                <w:sz w:val="18"/>
                <w:szCs w:val="18"/>
                <w:lang w:val="en-US"/>
              </w:rPr>
              <w:t>Arorangi, Rarotonga, | PO Box 96</w:t>
            </w:r>
          </w:p>
          <w:p w14:paraId="64F96938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71" w:type="dxa"/>
          </w:tcPr>
          <w:p w14:paraId="4F466535" w14:textId="07E1FECB" w:rsidR="00DC1398" w:rsidRDefault="00DC1398" w:rsidP="00DC1398">
            <w:pPr>
              <w:pStyle w:val="IPPArialTable"/>
            </w:pPr>
            <w:hyperlink r:id="rId42" w:history="1">
              <w:r w:rsidRPr="007B48F1">
                <w:rPr>
                  <w:rStyle w:val="Hyperlink"/>
                </w:rPr>
                <w:t>temarama.anguna@cookislands.gov.ck</w:t>
              </w:r>
            </w:hyperlink>
            <w:r>
              <w:t xml:space="preserve"> </w:t>
            </w:r>
          </w:p>
        </w:tc>
      </w:tr>
      <w:tr w:rsidR="00DC1398" w:rsidRPr="000F3767" w14:paraId="6028A12A" w14:textId="77777777" w:rsidTr="00DB340D">
        <w:trPr>
          <w:cantSplit/>
          <w:trHeight w:val="1142"/>
        </w:trPr>
        <w:tc>
          <w:tcPr>
            <w:tcW w:w="936" w:type="dxa"/>
          </w:tcPr>
          <w:p w14:paraId="6143042E" w14:textId="67CD592A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30432D9" w14:textId="2E95CAED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417" w:type="dxa"/>
          </w:tcPr>
          <w:p w14:paraId="2DB211A8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 Sophie PETERSON</w:t>
            </w:r>
          </w:p>
          <w:p w14:paraId="2EE84C2C" w14:textId="77777777" w:rsidR="00DC1398" w:rsidRPr="0056507F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507F">
              <w:rPr>
                <w:rFonts w:ascii="Arial" w:hAnsi="Arial" w:cs="Arial"/>
                <w:sz w:val="18"/>
                <w:szCs w:val="18"/>
                <w:lang w:val="en-US"/>
              </w:rPr>
              <w:t>Director Pacific Engagement and International Plant Health</w:t>
            </w:r>
          </w:p>
          <w:p w14:paraId="20BF02D0" w14:textId="77777777" w:rsidR="00DC1398" w:rsidRPr="0056507F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507F">
              <w:rPr>
                <w:rFonts w:ascii="Arial" w:hAnsi="Arial" w:cs="Arial"/>
                <w:sz w:val="18"/>
                <w:szCs w:val="18"/>
                <w:lang w:val="en-US"/>
              </w:rPr>
              <w:t>Department of Agriculture, Fisheries and Forestry </w:t>
            </w:r>
          </w:p>
          <w:p w14:paraId="331F9C61" w14:textId="6BEC65A5" w:rsidR="00DC1398" w:rsidRPr="008B40F4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371" w:type="dxa"/>
          </w:tcPr>
          <w:p w14:paraId="5EBEFE24" w14:textId="680EF5A3" w:rsidR="00DC1398" w:rsidRDefault="00DC1398" w:rsidP="00DC1398">
            <w:pPr>
              <w:pStyle w:val="IPPArialTable"/>
            </w:pPr>
            <w:hyperlink r:id="rId43" w:history="1">
              <w:r w:rsidRPr="0056507F">
                <w:rPr>
                  <w:rStyle w:val="Hyperlink"/>
                </w:rPr>
                <w:t>sophie.peterson@aff.gov.au</w:t>
              </w:r>
            </w:hyperlink>
          </w:p>
        </w:tc>
      </w:tr>
      <w:tr w:rsidR="00DC1398" w:rsidRPr="000F3767" w14:paraId="6DAA0A1F" w14:textId="77777777" w:rsidTr="00DB340D">
        <w:trPr>
          <w:cantSplit/>
          <w:trHeight w:val="926"/>
        </w:trPr>
        <w:tc>
          <w:tcPr>
            <w:tcW w:w="936" w:type="dxa"/>
          </w:tcPr>
          <w:p w14:paraId="77DFFCA9" w14:textId="23FDC18D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6ECE8A9" w14:textId="0A509645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POLAND</w:t>
            </w:r>
          </w:p>
        </w:tc>
        <w:tc>
          <w:tcPr>
            <w:tcW w:w="4417" w:type="dxa"/>
          </w:tcPr>
          <w:p w14:paraId="599CD6A2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8061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 Agnieszka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8061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SAHAJDAK</w:t>
            </w:r>
          </w:p>
          <w:p w14:paraId="29A6929B" w14:textId="5E0F9274" w:rsidR="00DC1398" w:rsidRPr="008B40F4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80618">
              <w:rPr>
                <w:rFonts w:ascii="Arial" w:hAnsi="Arial" w:cs="Arial"/>
                <w:sz w:val="18"/>
                <w:szCs w:val="18"/>
              </w:rPr>
              <w:t>Main Inspectorate of Plant Health and Seed Inspection Service</w:t>
            </w:r>
          </w:p>
        </w:tc>
        <w:tc>
          <w:tcPr>
            <w:tcW w:w="3371" w:type="dxa"/>
          </w:tcPr>
          <w:p w14:paraId="76531DC5" w14:textId="15192F5A" w:rsidR="00DC1398" w:rsidRDefault="00DC1398" w:rsidP="00DC1398">
            <w:pPr>
              <w:pStyle w:val="IPPArialTable"/>
            </w:pPr>
            <w:hyperlink r:id="rId44" w:history="1">
              <w:r w:rsidRPr="00680618">
                <w:rPr>
                  <w:rStyle w:val="Hyperlink"/>
                </w:rPr>
                <w:t>A.Sahajdak@piorin.gov.pl</w:t>
              </w:r>
            </w:hyperlink>
          </w:p>
        </w:tc>
      </w:tr>
      <w:tr w:rsidR="00DC1398" w:rsidRPr="000F3767" w14:paraId="7A54901C" w14:textId="77777777" w:rsidTr="00DB340D">
        <w:trPr>
          <w:cantSplit/>
          <w:trHeight w:val="1430"/>
        </w:trPr>
        <w:tc>
          <w:tcPr>
            <w:tcW w:w="936" w:type="dxa"/>
          </w:tcPr>
          <w:p w14:paraId="56B340C1" w14:textId="73E816A4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5C81A2F" w14:textId="29B9815F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POLAND</w:t>
            </w:r>
          </w:p>
        </w:tc>
        <w:tc>
          <w:tcPr>
            <w:tcW w:w="4417" w:type="dxa"/>
          </w:tcPr>
          <w:p w14:paraId="3B370967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68061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 Sylwia JURKIEWICZ</w:t>
            </w:r>
          </w:p>
          <w:p w14:paraId="1F4086C4" w14:textId="668F4280" w:rsidR="00DC1398" w:rsidRPr="0068061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0618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="000B2511">
              <w:rPr>
                <w:rFonts w:ascii="Arial" w:hAnsi="Arial" w:cs="Arial"/>
                <w:sz w:val="18"/>
                <w:szCs w:val="18"/>
                <w:lang w:val="en-US"/>
              </w:rPr>
              <w:t>irector</w:t>
            </w:r>
          </w:p>
          <w:p w14:paraId="789F9A9D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0618">
              <w:rPr>
                <w:rFonts w:ascii="Arial" w:hAnsi="Arial" w:cs="Arial"/>
                <w:sz w:val="18"/>
                <w:szCs w:val="18"/>
                <w:lang w:val="en-US"/>
              </w:rPr>
              <w:t>Centralne Laboratorium</w:t>
            </w:r>
          </w:p>
          <w:p w14:paraId="58A15065" w14:textId="63521ACF" w:rsidR="00DC1398" w:rsidRPr="00680618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80618">
              <w:rPr>
                <w:rFonts w:ascii="Arial" w:hAnsi="Arial" w:cs="Arial"/>
                <w:sz w:val="18"/>
                <w:szCs w:val="18"/>
              </w:rPr>
              <w:t>Main Inspectorate of Plant Health and Seed Inspection Service</w:t>
            </w:r>
          </w:p>
        </w:tc>
        <w:tc>
          <w:tcPr>
            <w:tcW w:w="3371" w:type="dxa"/>
          </w:tcPr>
          <w:p w14:paraId="3F960BEE" w14:textId="3105E931" w:rsidR="00DC1398" w:rsidRDefault="00DC1398" w:rsidP="00DC1398">
            <w:pPr>
              <w:pStyle w:val="IPPArialTable"/>
            </w:pPr>
            <w:hyperlink r:id="rId45" w:history="1">
              <w:r w:rsidRPr="00680618">
                <w:rPr>
                  <w:rStyle w:val="Hyperlink"/>
                </w:rPr>
                <w:t>S.Jurkiewicz@piorin.gov.pl</w:t>
              </w:r>
            </w:hyperlink>
          </w:p>
        </w:tc>
      </w:tr>
      <w:tr w:rsidR="00DB340D" w:rsidRPr="000F3767" w14:paraId="7D7AA826" w14:textId="77777777" w:rsidTr="009F6264">
        <w:trPr>
          <w:cantSplit/>
          <w:trHeight w:val="1789"/>
        </w:trPr>
        <w:tc>
          <w:tcPr>
            <w:tcW w:w="936" w:type="dxa"/>
          </w:tcPr>
          <w:p w14:paraId="6F836954" w14:textId="1E6A6389" w:rsidR="00DB340D" w:rsidRPr="003C2A36" w:rsidRDefault="000B2511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1F6CBB0C" w14:textId="486D16A1" w:rsidR="00DB340D" w:rsidRDefault="000B2511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9D0820">
              <w:rPr>
                <w:rFonts w:ascii="Arial" w:hAnsi="Arial" w:cs="Arial"/>
                <w:sz w:val="18"/>
                <w:szCs w:val="18"/>
              </w:rPr>
              <w:t xml:space="preserve">uropean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9D0820">
              <w:rPr>
                <w:rFonts w:ascii="Arial" w:hAnsi="Arial" w:cs="Arial"/>
                <w:sz w:val="18"/>
                <w:szCs w:val="18"/>
              </w:rPr>
              <w:t>ommission (EC)</w:t>
            </w:r>
          </w:p>
        </w:tc>
        <w:tc>
          <w:tcPr>
            <w:tcW w:w="4417" w:type="dxa"/>
          </w:tcPr>
          <w:p w14:paraId="7394C9F3" w14:textId="15613D37" w:rsidR="000B2511" w:rsidRPr="000B2511" w:rsidRDefault="00B13C27" w:rsidP="000B2511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Ms.</w:t>
            </w:r>
            <w:r w:rsidR="000B2511" w:rsidRPr="000B25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Panagiota MYLONA </w:t>
            </w:r>
          </w:p>
          <w:p w14:paraId="057B0314" w14:textId="77777777" w:rsidR="00DB340D" w:rsidRPr="000B2511" w:rsidRDefault="000B2511" w:rsidP="000B2511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B2511">
              <w:rPr>
                <w:rFonts w:ascii="Arial" w:hAnsi="Arial" w:cs="Arial"/>
                <w:bCs/>
                <w:sz w:val="18"/>
                <w:szCs w:val="18"/>
              </w:rPr>
              <w:t>Policy Officer</w:t>
            </w:r>
          </w:p>
          <w:p w14:paraId="21AF8D3C" w14:textId="77777777" w:rsidR="000B2511" w:rsidRPr="000B2511" w:rsidRDefault="000B2511" w:rsidP="000B2511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B2511">
              <w:rPr>
                <w:rFonts w:ascii="Arial" w:hAnsi="Arial" w:cs="Arial"/>
                <w:bCs/>
                <w:sz w:val="18"/>
                <w:szCs w:val="18"/>
              </w:rPr>
              <w:t xml:space="preserve">DG Health and Food Safety </w:t>
            </w:r>
            <w:r w:rsidRPr="000B2511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Directorate G </w:t>
            </w:r>
            <w:r w:rsidRPr="000B2511">
              <w:rPr>
                <w:rFonts w:ascii="Arial" w:hAnsi="Arial" w:cs="Arial"/>
                <w:bCs/>
                <w:sz w:val="18"/>
                <w:szCs w:val="18"/>
              </w:rPr>
              <w:br/>
              <w:t xml:space="preserve">Unit G1 - Plant Health </w:t>
            </w:r>
          </w:p>
          <w:p w14:paraId="295074D5" w14:textId="66CA0818" w:rsidR="000B2511" w:rsidRDefault="000B2511" w:rsidP="000B2511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B2511">
              <w:rPr>
                <w:rFonts w:ascii="Arial" w:hAnsi="Arial" w:cs="Arial"/>
                <w:bCs/>
                <w:sz w:val="18"/>
                <w:szCs w:val="18"/>
                <w:lang w:val="de-DE"/>
              </w:rPr>
              <w:t>B-1049 Brussels/Belgium</w:t>
            </w:r>
          </w:p>
        </w:tc>
        <w:tc>
          <w:tcPr>
            <w:tcW w:w="3371" w:type="dxa"/>
          </w:tcPr>
          <w:p w14:paraId="7F679484" w14:textId="77777777" w:rsidR="000B2511" w:rsidRPr="000B2511" w:rsidRDefault="000B2511" w:rsidP="000B2511">
            <w:pPr>
              <w:pStyle w:val="IPPArialTable"/>
              <w:rPr>
                <w:lang w:val="de-DE"/>
              </w:rPr>
            </w:pPr>
            <w:hyperlink r:id="rId46" w:history="1">
              <w:r w:rsidRPr="000B2511">
                <w:rPr>
                  <w:rStyle w:val="Hyperlink"/>
                  <w:lang w:val="de-DE"/>
                </w:rPr>
                <w:t>panagiota.mylona@ec.europa.eu</w:t>
              </w:r>
            </w:hyperlink>
          </w:p>
          <w:p w14:paraId="0E9ECF12" w14:textId="77777777" w:rsidR="00DB340D" w:rsidRDefault="00DB340D" w:rsidP="00DC1398">
            <w:pPr>
              <w:pStyle w:val="IPPArialTable"/>
            </w:pPr>
          </w:p>
        </w:tc>
      </w:tr>
      <w:tr w:rsidR="00DC1398" w:rsidRPr="000F3767" w14:paraId="7BADC912" w14:textId="77777777" w:rsidTr="009F6264">
        <w:trPr>
          <w:cantSplit/>
          <w:trHeight w:val="1789"/>
        </w:trPr>
        <w:tc>
          <w:tcPr>
            <w:tcW w:w="936" w:type="dxa"/>
          </w:tcPr>
          <w:p w14:paraId="587F858E" w14:textId="7BE62A94" w:rsidR="00DC1398" w:rsidRPr="003C2A36" w:rsidRDefault="00DC1398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F337BCB" w14:textId="5AD5DB42" w:rsidR="00DC1398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4417" w:type="dxa"/>
          </w:tcPr>
          <w:p w14:paraId="25272710" w14:textId="77777777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Nico HORN</w:t>
            </w:r>
          </w:p>
          <w:p w14:paraId="01952EC1" w14:textId="77777777" w:rsidR="00DC1398" w:rsidRPr="007F119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7F119C">
              <w:rPr>
                <w:rFonts w:ascii="Arial" w:hAnsi="Arial" w:cs="Arial"/>
                <w:bCs/>
                <w:sz w:val="18"/>
                <w:szCs w:val="18"/>
                <w:lang w:val="en-US"/>
              </w:rPr>
              <w:t>Director-General/ Directeur Général</w:t>
            </w:r>
          </w:p>
          <w:p w14:paraId="532F463A" w14:textId="77777777" w:rsidR="00DC1398" w:rsidRPr="007F119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7F119C"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57A60E0A" w14:textId="77777777" w:rsidR="00DC1398" w:rsidRPr="007F119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7F119C">
              <w:rPr>
                <w:rFonts w:ascii="Arial" w:hAnsi="Arial" w:cs="Arial"/>
                <w:bCs/>
                <w:sz w:val="18"/>
                <w:szCs w:val="18"/>
                <w:lang w:val="fr-FR"/>
              </w:rPr>
              <w:t>21 boulevard Richard Lenoir 75011 PARIS</w:t>
            </w:r>
          </w:p>
          <w:p w14:paraId="18757B50" w14:textId="77777777" w:rsidR="00DC1398" w:rsidRPr="007F119C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7F119C">
              <w:rPr>
                <w:rFonts w:ascii="Arial" w:hAnsi="Arial" w:cs="Arial"/>
                <w:bCs/>
                <w:sz w:val="18"/>
                <w:szCs w:val="18"/>
                <w:lang w:val="fr-FR"/>
              </w:rPr>
              <w:t>FRANCE</w:t>
            </w:r>
          </w:p>
          <w:p w14:paraId="6520E11A" w14:textId="7BC4ED88" w:rsidR="00DC1398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71" w:type="dxa"/>
          </w:tcPr>
          <w:p w14:paraId="396891CA" w14:textId="0A6533BB" w:rsidR="00DC1398" w:rsidRPr="007C4EDA" w:rsidRDefault="00DC1398" w:rsidP="00DC1398">
            <w:pPr>
              <w:pStyle w:val="IPPArialTable"/>
            </w:pPr>
            <w:hyperlink r:id="rId47" w:history="1">
              <w:r w:rsidRPr="004312C8">
                <w:rPr>
                  <w:rStyle w:val="Hyperlink"/>
                </w:rPr>
                <w:t>nico.horn@eppo.int</w:t>
              </w:r>
            </w:hyperlink>
          </w:p>
        </w:tc>
      </w:tr>
      <w:tr w:rsidR="00152E33" w:rsidRPr="000F3767" w14:paraId="1552B4BA" w14:textId="77777777" w:rsidTr="009F6264">
        <w:trPr>
          <w:cantSplit/>
          <w:trHeight w:val="1789"/>
        </w:trPr>
        <w:tc>
          <w:tcPr>
            <w:tcW w:w="936" w:type="dxa"/>
          </w:tcPr>
          <w:p w14:paraId="46E40F66" w14:textId="37DD7BB3" w:rsidR="00152E33" w:rsidRPr="003C2A36" w:rsidRDefault="00152E33" w:rsidP="00DC1398">
            <w:pPr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3C2A36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62F973E" w14:textId="6047F719" w:rsidR="00152E33" w:rsidRDefault="00152E33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152E33">
              <w:rPr>
                <w:rFonts w:ascii="Arial" w:hAnsi="Arial" w:cs="Arial"/>
                <w:bCs/>
                <w:sz w:val="18"/>
                <w:szCs w:val="18"/>
              </w:rPr>
              <w:t>Russian Federation</w:t>
            </w:r>
          </w:p>
        </w:tc>
        <w:tc>
          <w:tcPr>
            <w:tcW w:w="4417" w:type="dxa"/>
          </w:tcPr>
          <w:p w14:paraId="794E17C2" w14:textId="43F2697C" w:rsidR="00152E33" w:rsidRDefault="00152E33" w:rsidP="00152E33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152E33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152E33">
              <w:rPr>
                <w:rFonts w:ascii="Arial" w:hAnsi="Arial" w:cs="Arial"/>
                <w:b/>
                <w:sz w:val="18"/>
                <w:szCs w:val="18"/>
              </w:rPr>
              <w:t xml:space="preserve">s </w:t>
            </w:r>
            <w:r w:rsidRPr="00152E33">
              <w:rPr>
                <w:rFonts w:ascii="Arial" w:hAnsi="Arial" w:cs="Arial"/>
                <w:b/>
                <w:sz w:val="18"/>
                <w:szCs w:val="18"/>
              </w:rPr>
              <w:t xml:space="preserve">Victoria  BOCHAROVA, </w:t>
            </w:r>
          </w:p>
          <w:p w14:paraId="4593D67C" w14:textId="77777777" w:rsidR="00152E33" w:rsidRDefault="00152E33" w:rsidP="00152E33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152E33">
              <w:rPr>
                <w:rFonts w:ascii="Arial" w:hAnsi="Arial" w:cs="Arial"/>
                <w:bCs/>
                <w:sz w:val="18"/>
                <w:szCs w:val="18"/>
              </w:rPr>
              <w:t xml:space="preserve">Representative of the Ministry of Agriculture of the Russian Federation in the Italian Republic, </w:t>
            </w:r>
          </w:p>
          <w:p w14:paraId="5ACA0189" w14:textId="45C58533" w:rsidR="00152E33" w:rsidRPr="00152E33" w:rsidRDefault="00152E33" w:rsidP="00152E33">
            <w:pPr>
              <w:spacing w:line="276" w:lineRule="auto"/>
              <w:jc w:val="left"/>
              <w:rPr>
                <w:sz w:val="28"/>
                <w:szCs w:val="28"/>
                <w:lang w:val="en-US"/>
              </w:rPr>
            </w:pPr>
            <w:r w:rsidRPr="00152E33">
              <w:rPr>
                <w:rFonts w:ascii="Arial" w:hAnsi="Arial" w:cs="Arial"/>
                <w:bCs/>
                <w:sz w:val="18"/>
                <w:szCs w:val="18"/>
              </w:rPr>
              <w:t>Alternate Permanent Representative of the Russian Mission to FAO and other Rome based Agencies.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371" w:type="dxa"/>
          </w:tcPr>
          <w:p w14:paraId="12A9C0B6" w14:textId="77E358E2" w:rsidR="00152E33" w:rsidRDefault="00152E33" w:rsidP="00DC1398">
            <w:pPr>
              <w:pStyle w:val="IPPArialTable"/>
            </w:pPr>
            <w:hyperlink r:id="rId48" w:history="1">
              <w:r w:rsidRPr="006B6980">
                <w:rPr>
                  <w:rStyle w:val="Hyperlink"/>
                  <w:lang w:val="en-US"/>
                </w:rPr>
                <w:t>intervniikr@gmail.com</w:t>
              </w:r>
            </w:hyperlink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58"/>
        <w:gridCol w:w="1463"/>
        <w:gridCol w:w="2921"/>
        <w:gridCol w:w="2893"/>
      </w:tblGrid>
      <w:tr w:rsidR="000B2511" w:rsidRPr="00EC7A82" w14:paraId="058F0337" w14:textId="77777777" w:rsidTr="000B2511">
        <w:trPr>
          <w:cantSplit/>
          <w:trHeight w:val="37"/>
          <w:jc w:val="center"/>
        </w:trPr>
        <w:tc>
          <w:tcPr>
            <w:tcW w:w="7735" w:type="dxa"/>
            <w:gridSpan w:val="4"/>
            <w:shd w:val="clear" w:color="auto" w:fill="AEAAAA" w:themeFill="background2" w:themeFillShade="BF"/>
          </w:tcPr>
          <w:p w14:paraId="256A997C" w14:textId="77777777" w:rsidR="000B2511" w:rsidRDefault="000B2511" w:rsidP="00AB5768">
            <w:pPr>
              <w:jc w:val="left"/>
            </w:pPr>
          </w:p>
        </w:tc>
      </w:tr>
      <w:tr w:rsidR="00AB5768" w:rsidRPr="00EC7A82" w14:paraId="3AA1BECF" w14:textId="77777777" w:rsidTr="000B2511">
        <w:trPr>
          <w:cantSplit/>
          <w:trHeight w:val="37"/>
          <w:jc w:val="center"/>
        </w:trPr>
        <w:tc>
          <w:tcPr>
            <w:tcW w:w="458" w:type="dxa"/>
            <w:shd w:val="clear" w:color="auto" w:fill="FFFFFF"/>
          </w:tcPr>
          <w:p w14:paraId="16287F21" w14:textId="156176FE" w:rsidR="00AB5768" w:rsidRPr="00EC7A82" w:rsidRDefault="003A07DA" w:rsidP="00AB5768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0" w:type="auto"/>
            <w:shd w:val="clear" w:color="auto" w:fill="FFFFFF"/>
          </w:tcPr>
          <w:p w14:paraId="6C46A24C" w14:textId="77777777" w:rsidR="00AB5768" w:rsidRPr="00EC7A82" w:rsidRDefault="00AB5768" w:rsidP="00AB5768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2F93FB21" w14:textId="77777777" w:rsidR="00AB5768" w:rsidRPr="00EC7A82" w:rsidRDefault="00AB5768" w:rsidP="00AB5768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Arop DENG</w:t>
            </w:r>
          </w:p>
        </w:tc>
        <w:tc>
          <w:tcPr>
            <w:tcW w:w="2893" w:type="dxa"/>
            <w:shd w:val="clear" w:color="auto" w:fill="FFFFFF"/>
          </w:tcPr>
          <w:p w14:paraId="307AD7F3" w14:textId="2224BAF7" w:rsidR="00AB5768" w:rsidRPr="00EC7A82" w:rsidRDefault="00222CE0" w:rsidP="00AB5768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49" w:history="1">
              <w:r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Arop.Deng@fao.org</w:t>
              </w:r>
            </w:hyperlink>
          </w:p>
        </w:tc>
      </w:tr>
      <w:tr w:rsidR="001C32BB" w:rsidRPr="00EC7A82" w14:paraId="7E45B5F6" w14:textId="77777777" w:rsidTr="000B2511">
        <w:trPr>
          <w:cantSplit/>
          <w:trHeight w:val="37"/>
          <w:jc w:val="center"/>
        </w:trPr>
        <w:tc>
          <w:tcPr>
            <w:tcW w:w="458" w:type="dxa"/>
            <w:shd w:val="clear" w:color="auto" w:fill="FFFFFF"/>
          </w:tcPr>
          <w:p w14:paraId="62E003D1" w14:textId="0788F3E4" w:rsidR="001C32BB" w:rsidRPr="00F10579" w:rsidRDefault="001C32BB" w:rsidP="001C32B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shd w:val="clear" w:color="auto" w:fill="FFFFFF"/>
          </w:tcPr>
          <w:p w14:paraId="46FF49E2" w14:textId="2C011E1D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4AC24A0D" w14:textId="41ECFF6C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Avetik NERSISYAN</w:t>
            </w:r>
          </w:p>
        </w:tc>
        <w:tc>
          <w:tcPr>
            <w:tcW w:w="2893" w:type="dxa"/>
            <w:shd w:val="clear" w:color="auto" w:fill="FFFFFF"/>
          </w:tcPr>
          <w:p w14:paraId="1A9FC498" w14:textId="3C0FB79D" w:rsidR="001C32BB" w:rsidRDefault="001C32BB" w:rsidP="001C32BB">
            <w:pPr>
              <w:jc w:val="left"/>
            </w:pPr>
            <w:r w:rsidRPr="00EC7A82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Avetik.Nersisyan@fao.org</w:t>
            </w:r>
          </w:p>
        </w:tc>
      </w:tr>
      <w:tr w:rsidR="001C32BB" w:rsidRPr="00EC7A82" w14:paraId="625D0877" w14:textId="77777777" w:rsidTr="000B2511">
        <w:trPr>
          <w:cantSplit/>
          <w:trHeight w:val="37"/>
          <w:jc w:val="center"/>
        </w:trPr>
        <w:tc>
          <w:tcPr>
            <w:tcW w:w="458" w:type="dxa"/>
            <w:shd w:val="clear" w:color="auto" w:fill="FFFFFF"/>
          </w:tcPr>
          <w:p w14:paraId="384BA73E" w14:textId="5C84502C" w:rsidR="001C32BB" w:rsidRPr="00EC7A82" w:rsidRDefault="001C32BB" w:rsidP="001C32BB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shd w:val="clear" w:color="auto" w:fill="FFFFFF"/>
          </w:tcPr>
          <w:p w14:paraId="5E410126" w14:textId="77777777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14:paraId="207058BB" w14:textId="77777777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Sarah BRUNEL</w:t>
            </w:r>
          </w:p>
        </w:tc>
        <w:tc>
          <w:tcPr>
            <w:tcW w:w="2893" w:type="dxa"/>
            <w:shd w:val="clear" w:color="auto" w:fill="FFFFFF"/>
          </w:tcPr>
          <w:p w14:paraId="6713250B" w14:textId="77777777" w:rsidR="001C32BB" w:rsidRPr="00A204F8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0" w:history="1">
              <w:r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Sarah.Brunel@fao.org</w:t>
              </w:r>
            </w:hyperlink>
          </w:p>
        </w:tc>
      </w:tr>
      <w:tr w:rsidR="001C32BB" w:rsidRPr="00EC7A82" w14:paraId="3EABC33F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B270A" w14:textId="54A5A7DA" w:rsidR="001C32BB" w:rsidRPr="00EC7A82" w:rsidRDefault="001C32BB" w:rsidP="001C32BB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00E18" w14:textId="77777777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9966" w14:textId="77777777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959D9" w14:textId="77777777" w:rsidR="001C32BB" w:rsidRPr="00EC7A82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1" w:history="1">
              <w:r w:rsidRPr="00EC7A82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Adriana.Moreira@fao.org</w:t>
              </w:r>
            </w:hyperlink>
          </w:p>
        </w:tc>
      </w:tr>
      <w:tr w:rsidR="001C32BB" w:rsidRPr="00EC7A82" w14:paraId="01B7A2A6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31721" w14:textId="46CF3679" w:rsidR="001C32BB" w:rsidRPr="004C4E5C" w:rsidRDefault="001C32BB" w:rsidP="001C32B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B3477" w14:textId="08798ED5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88D27" w14:textId="169590BA" w:rsidR="001C32BB" w:rsidRPr="00EC7A82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Artur SHAMILOV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BD56E" w14:textId="3984049F" w:rsidR="001C32BB" w:rsidRPr="00A204F8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2" w:history="1">
              <w:r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Artur.ShamilovQ@fao.org</w:t>
              </w:r>
            </w:hyperlink>
          </w:p>
        </w:tc>
      </w:tr>
      <w:tr w:rsidR="001C32BB" w:rsidRPr="00EC7A82" w14:paraId="12FE0A02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29712" w14:textId="1669A32A" w:rsidR="001C32BB" w:rsidRPr="004C4E5C" w:rsidRDefault="001C32BB" w:rsidP="001C32BB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A4476" w14:textId="3A692EB6" w:rsidR="001C32BB" w:rsidRPr="00EC7A82" w:rsidRDefault="001C32BB" w:rsidP="001C32BB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1422D" w14:textId="09926E8A" w:rsidR="001C32BB" w:rsidRDefault="001C32BB" w:rsidP="001C32BB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Descartes KOUMBA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493FC" w14:textId="47DDFFCA" w:rsidR="001C32BB" w:rsidRPr="00A204F8" w:rsidRDefault="001C32BB" w:rsidP="001C32BB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3" w:history="1">
              <w:r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Descartes.Koumba@fao.org</w:t>
              </w:r>
            </w:hyperlink>
          </w:p>
        </w:tc>
      </w:tr>
      <w:tr w:rsidR="008C221E" w:rsidRPr="00EC7A82" w14:paraId="7FD72F7A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471E6" w14:textId="23C8A066" w:rsidR="008C221E" w:rsidRPr="007D7488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27194" w14:textId="62BE1EED" w:rsidR="008C221E" w:rsidRPr="0066480B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BF942" w14:textId="7F4F2FCD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Camilo BELTRAN MONTOYA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61F2F" w14:textId="34A313A0" w:rsidR="008C221E" w:rsidRPr="008C221E" w:rsidRDefault="008C221E" w:rsidP="008C221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54" w:history="1">
              <w:r w:rsidRPr="008C221E">
                <w:rPr>
                  <w:rStyle w:val="Hyperlink"/>
                  <w:rFonts w:ascii="Arial" w:hAnsi="Arial" w:cs="Arial"/>
                  <w:sz w:val="18"/>
                  <w:szCs w:val="18"/>
                </w:rPr>
                <w:t>camilo.beltranmontoya@fao.org</w:t>
              </w:r>
            </w:hyperlink>
            <w:r w:rsidRPr="008C221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221E" w:rsidRPr="00EC7A82" w14:paraId="6F9E246B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881B5" w14:textId="1BCB3623" w:rsidR="008C221E" w:rsidRPr="007D7488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4C7C2" w14:textId="4196AF71" w:rsidR="008C221E" w:rsidRPr="0066480B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03080" w14:textId="0260D491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Rokhila MADAMINOVA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15BDE" w14:textId="1FC4F5DD" w:rsidR="008C221E" w:rsidRPr="008C221E" w:rsidRDefault="008C221E" w:rsidP="008C221E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55" w:history="1">
              <w:r w:rsidRPr="008C221E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rokhila.madaminova@fao.org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8C221E" w:rsidRPr="00EC7A82" w14:paraId="2F57F067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17582" w14:textId="0EEC8862" w:rsidR="008C221E" w:rsidRPr="007D7488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5F310" w14:textId="2338D14C" w:rsidR="008C221E" w:rsidRPr="0066480B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A89CC" w14:textId="0B02723B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Dominique MENON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540E8" w14:textId="23EABAC9" w:rsidR="008C221E" w:rsidRDefault="008C221E" w:rsidP="008C221E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56" w:history="1">
              <w:r w:rsidRPr="00CC12CD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Dominique.menon@fao.org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8C221E" w:rsidRPr="00EC7A82" w14:paraId="6EE61218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8A8A0" w14:textId="3000F1D2" w:rsidR="008C221E" w:rsidRPr="007D7488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9E8C7" w14:textId="2F49C162" w:rsidR="008C221E" w:rsidRPr="0066480B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3EE49" w14:textId="249590DB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Anita TIBASAAGA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581D" w14:textId="59E96A61" w:rsidR="008C221E" w:rsidRDefault="008C221E" w:rsidP="008C221E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57" w:history="1">
              <w:r w:rsidRPr="00CC12CD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Anita.tibasaaga@fao.org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8C221E" w:rsidRPr="00EC7A82" w14:paraId="5BCE7B7B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BDCBB" w14:textId="5970F946" w:rsidR="008C221E" w:rsidRPr="007D7488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FBBE4" w14:textId="5E17DCAD" w:rsidR="008C221E" w:rsidRPr="0066480B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7D805" w14:textId="26D935EE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Mutya FRIO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70883" w14:textId="0E0A89BC" w:rsidR="008C221E" w:rsidRDefault="00D44290" w:rsidP="008C221E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58" w:history="1">
              <w:r w:rsidRPr="00CC12CD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Mutya.frio@fao.org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8C221E" w:rsidRPr="00EC7A82" w14:paraId="59C675DD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0AECF" w14:textId="18B76CD0" w:rsidR="008C221E" w:rsidRPr="007D7488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F0F91" w14:textId="4FD6283A" w:rsidR="008C221E" w:rsidRPr="0066480B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51BC0" w14:textId="673356FC" w:rsidR="008C221E" w:rsidRDefault="00D44290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John GILMORE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641C8" w14:textId="23598D7B" w:rsidR="008C221E" w:rsidRDefault="00D44290" w:rsidP="008C221E">
            <w:pPr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59" w:history="1">
              <w:r w:rsidRPr="00CC12CD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John.gilmore@fao.org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</w:tr>
      <w:tr w:rsidR="008C221E" w:rsidRPr="00EC7A82" w14:paraId="0177C4EA" w14:textId="77777777" w:rsidTr="000B2511">
        <w:trPr>
          <w:cantSplit/>
          <w:trHeight w:val="3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032DC" w14:textId="6DA5489D" w:rsidR="008C221E" w:rsidRPr="004C4E5C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C1DEE" w14:textId="7031D1D5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4FE9D" w14:textId="4171D41F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Aoife CASSIN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ADFF" w14:textId="65883A8A" w:rsidR="008C221E" w:rsidRPr="00A204F8" w:rsidRDefault="008C221E" w:rsidP="008C221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60" w:history="1">
              <w:r w:rsidRPr="00F72E6B">
                <w:rPr>
                  <w:rStyle w:val="Hyperlink"/>
                  <w:rFonts w:ascii="Arial" w:hAnsi="Arial" w:cs="Arial"/>
                  <w:sz w:val="18"/>
                  <w:szCs w:val="18"/>
                </w:rPr>
                <w:t>Aoife</w:t>
              </w:r>
              <w:r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.Cassin@fao.org</w:t>
              </w:r>
            </w:hyperlink>
            <w:r w:rsidRPr="00A204F8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8C221E" w:rsidRPr="00EC7A82" w14:paraId="7FD678E5" w14:textId="77777777" w:rsidTr="000B2511">
        <w:trPr>
          <w:cantSplit/>
          <w:trHeight w:val="287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F701D" w14:textId="35E1E3C8" w:rsidR="008C221E" w:rsidRPr="00EC7A82" w:rsidRDefault="008C221E" w:rsidP="008C221E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CBCA9" w14:textId="77777777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035BA" w14:textId="77777777" w:rsidR="008C221E" w:rsidRPr="00EC7A82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Tanja LAHTI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48444" w14:textId="77777777" w:rsidR="008C221E" w:rsidRPr="00EC7A82" w:rsidRDefault="008C221E" w:rsidP="008C221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61" w:history="1">
              <w:r w:rsidRPr="00A204F8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Tanja.Lahti@fao.org</w:t>
              </w:r>
            </w:hyperlink>
            <w:r w:rsidRPr="00EC7A82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8C221E" w:rsidRPr="00EC7A82" w14:paraId="03B653A1" w14:textId="77777777" w:rsidTr="000B2511">
        <w:trPr>
          <w:cantSplit/>
          <w:trHeight w:val="8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50AC5" w14:textId="303FC8BA" w:rsidR="008C221E" w:rsidRPr="004C4E5C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AFBDC" w14:textId="1A045DBE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D0E06" w14:textId="2F9910B7" w:rsidR="008C221E" w:rsidRPr="00EC7A82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Karen ROUEN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FD3A0" w14:textId="4CDFC17B" w:rsidR="008C221E" w:rsidRPr="00402518" w:rsidRDefault="00F72E6B" w:rsidP="008C221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62" w:history="1">
              <w:r w:rsidRPr="00F72E6B">
                <w:rPr>
                  <w:rStyle w:val="Hyperlink"/>
                  <w:rFonts w:ascii="Arial" w:hAnsi="Arial" w:cs="Arial"/>
                  <w:sz w:val="18"/>
                  <w:szCs w:val="18"/>
                </w:rPr>
                <w:t>karen.rouen@fao.org</w:t>
              </w:r>
            </w:hyperlink>
          </w:p>
        </w:tc>
      </w:tr>
      <w:tr w:rsidR="008C221E" w:rsidRPr="00EC7A82" w14:paraId="0614931E" w14:textId="77777777" w:rsidTr="000B2511">
        <w:trPr>
          <w:cantSplit/>
          <w:trHeight w:val="8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0CBF7" w14:textId="23FE6C52" w:rsidR="008C221E" w:rsidRPr="004C4E5C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D8E08" w14:textId="21A1479E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EB7CD" w14:textId="0526B977" w:rsidR="008C221E" w:rsidRPr="00EC7A82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Emma GIBBS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E06B8" w14:textId="0908F87B" w:rsidR="008C221E" w:rsidRPr="008C221E" w:rsidRDefault="008C221E" w:rsidP="008C221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63" w:history="1">
              <w:r w:rsidRPr="008C221E">
                <w:rPr>
                  <w:rStyle w:val="Hyperlink"/>
                  <w:rFonts w:ascii="Arial" w:hAnsi="Arial" w:cs="Arial"/>
                  <w:sz w:val="18"/>
                  <w:szCs w:val="18"/>
                </w:rPr>
                <w:t>emma.gibbs@fao.org</w:t>
              </w:r>
            </w:hyperlink>
            <w:r w:rsidRPr="008C221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221E" w:rsidRPr="00EC7A82" w14:paraId="5A068A33" w14:textId="77777777" w:rsidTr="000B2511">
        <w:trPr>
          <w:cantSplit/>
          <w:trHeight w:val="89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0DEBA" w14:textId="5BD458D5" w:rsidR="008C221E" w:rsidRPr="004C4E5C" w:rsidRDefault="008C221E" w:rsidP="008C221E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D822E" w14:textId="74B4A478" w:rsidR="008C221E" w:rsidRPr="00EC7A82" w:rsidRDefault="008C221E" w:rsidP="008C221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FAO, DDGB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7D4CF" w14:textId="429003FE" w:rsidR="008C221E" w:rsidRDefault="008C221E" w:rsidP="008C221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Don SYME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BE896" w14:textId="1F913284" w:rsidR="008C221E" w:rsidRPr="008C221E" w:rsidRDefault="008C221E" w:rsidP="008C221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64" w:history="1">
              <w:r w:rsidRPr="008C221E">
                <w:rPr>
                  <w:rStyle w:val="Hyperlink"/>
                  <w:rFonts w:ascii="Arial" w:hAnsi="Arial" w:cs="Arial"/>
                  <w:sz w:val="18"/>
                  <w:szCs w:val="18"/>
                </w:rPr>
                <w:t>don.syme@fao.org</w:t>
              </w:r>
            </w:hyperlink>
            <w:r w:rsidRPr="008C221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F96A722" w14:textId="4CF99734" w:rsidR="00883740" w:rsidRDefault="00883740" w:rsidP="00222CE0">
      <w:pPr>
        <w:rPr>
          <w:rFonts w:cs="Arial"/>
          <w:color w:val="232333"/>
          <w:sz w:val="21"/>
          <w:szCs w:val="21"/>
        </w:rPr>
      </w:pPr>
    </w:p>
    <w:p w14:paraId="1E2A7BFC" w14:textId="5EDDEE91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74623B43" w14:textId="0AF0E65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56C0EA46" w14:textId="0C6F7FB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2C82D184" w14:textId="77777777" w:rsidR="001F37C8" w:rsidRDefault="001F37C8" w:rsidP="00222CE0">
      <w:pPr>
        <w:rPr>
          <w:rFonts w:cs="Arial"/>
          <w:color w:val="232333"/>
          <w:sz w:val="21"/>
          <w:szCs w:val="21"/>
        </w:rPr>
      </w:pPr>
    </w:p>
    <w:sectPr w:rsidR="001F37C8" w:rsidSect="002277C6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7" w:h="16839" w:code="9"/>
      <w:pgMar w:top="1134" w:right="1134" w:bottom="1134" w:left="1134" w:header="115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9AADD" w14:textId="77777777" w:rsidR="001F3731" w:rsidRDefault="001F3731" w:rsidP="003F6A0A">
      <w:r>
        <w:separator/>
      </w:r>
    </w:p>
  </w:endnote>
  <w:endnote w:type="continuationSeparator" w:id="0">
    <w:p w14:paraId="19926C83" w14:textId="77777777" w:rsidR="001F3731" w:rsidRDefault="001F3731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72773" w14:textId="5F049C95" w:rsidR="00F46524" w:rsidRPr="008A7C0B" w:rsidRDefault="00F46524" w:rsidP="008A7C0B">
    <w:pPr>
      <w:pStyle w:val="IPPFooter"/>
      <w:tabs>
        <w:tab w:val="clear" w:pos="9072"/>
        <w:tab w:val="right" w:pos="9630"/>
      </w:tabs>
    </w:pP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ab/>
    </w:r>
    <w:r w:rsidRPr="008A7C0B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2CAE9" w14:textId="48ACA3F0" w:rsidR="00F46524" w:rsidRPr="00971127" w:rsidRDefault="00F46524" w:rsidP="00971127">
    <w:pPr>
      <w:pStyle w:val="IPPFooter"/>
      <w:tabs>
        <w:tab w:val="clear" w:pos="9072"/>
        <w:tab w:val="right" w:pos="9630"/>
      </w:tabs>
      <w:jc w:val="both"/>
    </w:pPr>
    <w:r w:rsidRPr="00971127">
      <w:t>International Plant Protection Convention</w:t>
    </w:r>
    <w:r w:rsidRPr="00971127">
      <w:tab/>
    </w:r>
    <w:r w:rsidRPr="00971127">
      <w:rPr>
        <w:rStyle w:val="PageNumber"/>
        <w:b/>
      </w:rPr>
      <w:t xml:space="preserve">Page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PAGE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15</w:t>
    </w:r>
    <w:r w:rsidRPr="00971127">
      <w:rPr>
        <w:rStyle w:val="PageNumber"/>
        <w:b/>
      </w:rPr>
      <w:fldChar w:fldCharType="end"/>
    </w:r>
    <w:r w:rsidRPr="00971127">
      <w:rPr>
        <w:rStyle w:val="PageNumber"/>
        <w:b/>
      </w:rPr>
      <w:t xml:space="preserve"> of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NUMPAGES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97112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30979" w14:textId="5B3E087E" w:rsidR="00F46524" w:rsidRPr="008A7C0B" w:rsidRDefault="00F46524" w:rsidP="008A7C0B">
    <w:pPr>
      <w:pStyle w:val="IPPFooter"/>
      <w:tabs>
        <w:tab w:val="clear" w:pos="9072"/>
        <w:tab w:val="right" w:pos="9630"/>
      </w:tabs>
      <w:jc w:val="both"/>
    </w:pPr>
    <w:r w:rsidRPr="008A7C0B">
      <w:t>International Plant Protection Convention</w:t>
    </w:r>
    <w:r w:rsidRPr="008A7C0B">
      <w:tab/>
    </w: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3DF09" w14:textId="77777777" w:rsidR="001F3731" w:rsidRDefault="001F3731" w:rsidP="003F6A0A">
      <w:r>
        <w:separator/>
      </w:r>
    </w:p>
  </w:footnote>
  <w:footnote w:type="continuationSeparator" w:id="0">
    <w:p w14:paraId="5934B469" w14:textId="77777777" w:rsidR="001F3731" w:rsidRDefault="001F3731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3E930" w14:textId="38D78BD1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0</w:t>
    </w:r>
    <w:r w:rsidR="002277C6">
      <w:rPr>
        <w:lang w:val="en-GB"/>
      </w:rPr>
      <w:t>2</w:t>
    </w:r>
    <w:r>
      <w:rPr>
        <w:lang w:val="en-GB"/>
      </w:rPr>
      <w:t>_SPG_202</w:t>
    </w:r>
    <w:r w:rsidR="002277C6">
      <w:rPr>
        <w:lang w:val="en-GB"/>
      </w:rPr>
      <w:t>4</w:t>
    </w:r>
    <w:r w:rsidRPr="00D3085B">
      <w:rPr>
        <w:lang w:val="en-GB"/>
      </w:rPr>
      <w:t>_</w:t>
    </w:r>
    <w:r>
      <w:rPr>
        <w:lang w:val="en-GB"/>
      </w:rPr>
      <w:t xml:space="preserve">Oct </w:t>
    </w:r>
    <w:r>
      <w:rPr>
        <w:lang w:val="en-GB"/>
      </w:rPr>
      <w:tab/>
      <w:t xml:space="preserve">Participants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2DEF4" w14:textId="3715EAD9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Participants list</w:t>
    </w:r>
    <w:r>
      <w:rPr>
        <w:lang w:val="en-GB"/>
      </w:rPr>
      <w:tab/>
      <w:t xml:space="preserve"> </w:t>
    </w:r>
    <w:r w:rsidRPr="00D3085B">
      <w:rPr>
        <w:lang w:val="en-GB"/>
      </w:rPr>
      <w:t>03_SPG_202</w:t>
    </w:r>
    <w:r w:rsidR="002277C6">
      <w:rPr>
        <w:lang w:val="en-GB"/>
      </w:rPr>
      <w:t>4</w:t>
    </w:r>
    <w:r w:rsidRPr="00D3085B">
      <w:rPr>
        <w:lang w:val="en-GB"/>
      </w:rPr>
      <w:t>_</w:t>
    </w:r>
    <w:r>
      <w:rPr>
        <w:lang w:val="en-GB"/>
      </w:rPr>
      <w:t>Oct</w:t>
    </w:r>
  </w:p>
  <w:p w14:paraId="5B95CD12" w14:textId="77777777" w:rsidR="00F46524" w:rsidRDefault="00F4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352E9" w14:textId="711E4D92" w:rsidR="002277C6" w:rsidRDefault="002277C6" w:rsidP="002277C6">
    <w:pPr>
      <w:pStyle w:val="IPPHeader"/>
      <w:tabs>
        <w:tab w:val="clear" w:pos="1134"/>
      </w:tabs>
      <w:spacing w:before="240" w:after="0"/>
    </w:pP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C56FCB8" wp14:editId="1029F83D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24E406" wp14:editId="634C85EE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6E4076" id="Straight Connector 1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3120" behindDoc="0" locked="0" layoutInCell="1" allowOverlap="1" wp14:anchorId="09BAEDCE" wp14:editId="6341B25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7216" behindDoc="0" locked="0" layoutInCell="1" allowOverlap="1" wp14:anchorId="6A642193" wp14:editId="1E690069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0</w:t>
    </w:r>
    <w:r w:rsidR="00DB340D">
      <w:t>3</w:t>
    </w:r>
    <w:r>
      <w:t>_SPG_2024</w:t>
    </w:r>
    <w:r w:rsidRPr="00606019">
      <w:t>_</w:t>
    </w:r>
    <w:r>
      <w:t>Oct</w:t>
    </w:r>
  </w:p>
  <w:p w14:paraId="3CB08E7C" w14:textId="1479A002" w:rsidR="002277C6" w:rsidRDefault="002277C6" w:rsidP="002277C6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>
      <w:t>3.2</w:t>
    </w:r>
  </w:p>
  <w:p w14:paraId="168414A2" w14:textId="43D3CE68" w:rsidR="00F46524" w:rsidRPr="002277C6" w:rsidRDefault="00F46524" w:rsidP="008A7C0B">
    <w:pPr>
      <w:pStyle w:val="IPPHeader"/>
      <w:tabs>
        <w:tab w:val="clear" w:pos="9072"/>
        <w:tab w:val="right" w:pos="9639"/>
      </w:tabs>
      <w:contextualSpacing/>
      <w:rPr>
        <w:iCs/>
      </w:rPr>
    </w:pPr>
    <w:r w:rsidRPr="00FF0176">
      <w:rPr>
        <w:i/>
      </w:rPr>
      <w:tab/>
      <w:t xml:space="preserve">                                                                                                                      </w:t>
    </w:r>
    <w:r w:rsidR="002277C6" w:rsidRPr="002277C6">
      <w:rPr>
        <w:iCs/>
      </w:rPr>
      <w:t>Participants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357E7"/>
    <w:multiLevelType w:val="hybridMultilevel"/>
    <w:tmpl w:val="112C0D0C"/>
    <w:lvl w:ilvl="0" w:tplc="E5CA30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5DAA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6D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0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C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AD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C0D34"/>
    <w:multiLevelType w:val="hybridMultilevel"/>
    <w:tmpl w:val="753C2042"/>
    <w:lvl w:ilvl="0" w:tplc="0ABC0F3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30216252">
    <w:abstractNumId w:val="6"/>
  </w:num>
  <w:num w:numId="2" w16cid:durableId="2102681979">
    <w:abstractNumId w:val="10"/>
  </w:num>
  <w:num w:numId="3" w16cid:durableId="1115559871">
    <w:abstractNumId w:val="2"/>
  </w:num>
  <w:num w:numId="4" w16cid:durableId="1832091256">
    <w:abstractNumId w:val="1"/>
  </w:num>
  <w:num w:numId="5" w16cid:durableId="1136069197">
    <w:abstractNumId w:val="4"/>
  </w:num>
  <w:num w:numId="6" w16cid:durableId="709303868">
    <w:abstractNumId w:val="12"/>
  </w:num>
  <w:num w:numId="7" w16cid:durableId="781535576">
    <w:abstractNumId w:val="9"/>
  </w:num>
  <w:num w:numId="8" w16cid:durableId="1091775375">
    <w:abstractNumId w:val="5"/>
  </w:num>
  <w:num w:numId="9" w16cid:durableId="874849501">
    <w:abstractNumId w:val="13"/>
  </w:num>
  <w:num w:numId="10" w16cid:durableId="819545229">
    <w:abstractNumId w:val="3"/>
  </w:num>
  <w:num w:numId="11" w16cid:durableId="4400326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74155986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4974304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3686471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313920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80157590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028993549">
    <w:abstractNumId w:val="0"/>
  </w:num>
  <w:num w:numId="18" w16cid:durableId="569656906">
    <w:abstractNumId w:val="8"/>
  </w:num>
  <w:num w:numId="19" w16cid:durableId="1133013684">
    <w:abstractNumId w:val="11"/>
  </w:num>
  <w:num w:numId="20" w16cid:durableId="8898035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FR" w:vendorID="64" w:dllVersion="0" w:nlCheck="1" w:checkStyle="0"/>
  <w:activeWritingStyle w:appName="MSWord" w:lang="en-NZ" w:vendorID="64" w:dllVersion="0" w:nlCheck="1" w:checkStyle="0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0A"/>
    <w:rsid w:val="00002CC2"/>
    <w:rsid w:val="000039F4"/>
    <w:rsid w:val="00006AA5"/>
    <w:rsid w:val="0001756D"/>
    <w:rsid w:val="00021569"/>
    <w:rsid w:val="00024EE3"/>
    <w:rsid w:val="00025DFC"/>
    <w:rsid w:val="00026EE3"/>
    <w:rsid w:val="00031F9E"/>
    <w:rsid w:val="00034883"/>
    <w:rsid w:val="000358C8"/>
    <w:rsid w:val="000369D7"/>
    <w:rsid w:val="0003727E"/>
    <w:rsid w:val="00037BEB"/>
    <w:rsid w:val="00041488"/>
    <w:rsid w:val="00042FF9"/>
    <w:rsid w:val="00045A13"/>
    <w:rsid w:val="00050235"/>
    <w:rsid w:val="00050508"/>
    <w:rsid w:val="00051C25"/>
    <w:rsid w:val="00052950"/>
    <w:rsid w:val="0006099A"/>
    <w:rsid w:val="00064BEA"/>
    <w:rsid w:val="000717E4"/>
    <w:rsid w:val="00072E66"/>
    <w:rsid w:val="00073547"/>
    <w:rsid w:val="00075B4D"/>
    <w:rsid w:val="00076D1E"/>
    <w:rsid w:val="00082800"/>
    <w:rsid w:val="0008286D"/>
    <w:rsid w:val="00083405"/>
    <w:rsid w:val="000879F2"/>
    <w:rsid w:val="000904D0"/>
    <w:rsid w:val="00095E36"/>
    <w:rsid w:val="000971EF"/>
    <w:rsid w:val="00097A83"/>
    <w:rsid w:val="000A0919"/>
    <w:rsid w:val="000A3D21"/>
    <w:rsid w:val="000A5D1C"/>
    <w:rsid w:val="000B2511"/>
    <w:rsid w:val="000B2572"/>
    <w:rsid w:val="000B72D3"/>
    <w:rsid w:val="000C0847"/>
    <w:rsid w:val="000C4267"/>
    <w:rsid w:val="000D0398"/>
    <w:rsid w:val="000D4CCE"/>
    <w:rsid w:val="000D76D7"/>
    <w:rsid w:val="000E02FA"/>
    <w:rsid w:val="000E0711"/>
    <w:rsid w:val="000E4BF3"/>
    <w:rsid w:val="000E6A49"/>
    <w:rsid w:val="000F12A9"/>
    <w:rsid w:val="000F3767"/>
    <w:rsid w:val="000F3B4F"/>
    <w:rsid w:val="001039B1"/>
    <w:rsid w:val="001125C5"/>
    <w:rsid w:val="00115844"/>
    <w:rsid w:val="00120E34"/>
    <w:rsid w:val="0012113D"/>
    <w:rsid w:val="00122C62"/>
    <w:rsid w:val="00135260"/>
    <w:rsid w:val="00136411"/>
    <w:rsid w:val="00141CCF"/>
    <w:rsid w:val="00151D28"/>
    <w:rsid w:val="00152E33"/>
    <w:rsid w:val="00154CCD"/>
    <w:rsid w:val="00155E48"/>
    <w:rsid w:val="001630EA"/>
    <w:rsid w:val="00163319"/>
    <w:rsid w:val="001652FE"/>
    <w:rsid w:val="001730E1"/>
    <w:rsid w:val="00173DD3"/>
    <w:rsid w:val="00193ADC"/>
    <w:rsid w:val="001A1125"/>
    <w:rsid w:val="001A2B54"/>
    <w:rsid w:val="001A30EA"/>
    <w:rsid w:val="001A79E3"/>
    <w:rsid w:val="001B052B"/>
    <w:rsid w:val="001B273C"/>
    <w:rsid w:val="001B3439"/>
    <w:rsid w:val="001B3AA1"/>
    <w:rsid w:val="001B6071"/>
    <w:rsid w:val="001B6FEA"/>
    <w:rsid w:val="001C3133"/>
    <w:rsid w:val="001C32BB"/>
    <w:rsid w:val="001C6CCA"/>
    <w:rsid w:val="001C7C28"/>
    <w:rsid w:val="001C7E70"/>
    <w:rsid w:val="001D1522"/>
    <w:rsid w:val="001D28DC"/>
    <w:rsid w:val="001D2DE4"/>
    <w:rsid w:val="001D7153"/>
    <w:rsid w:val="001E7F75"/>
    <w:rsid w:val="001F3731"/>
    <w:rsid w:val="001F37C8"/>
    <w:rsid w:val="00201191"/>
    <w:rsid w:val="0020159F"/>
    <w:rsid w:val="00211703"/>
    <w:rsid w:val="00211EE9"/>
    <w:rsid w:val="00215BB3"/>
    <w:rsid w:val="002211F6"/>
    <w:rsid w:val="00221B84"/>
    <w:rsid w:val="00222CE0"/>
    <w:rsid w:val="00224F10"/>
    <w:rsid w:val="0022617A"/>
    <w:rsid w:val="002277C6"/>
    <w:rsid w:val="00231B5C"/>
    <w:rsid w:val="00232469"/>
    <w:rsid w:val="00250837"/>
    <w:rsid w:val="002553CF"/>
    <w:rsid w:val="00263E2A"/>
    <w:rsid w:val="00275C86"/>
    <w:rsid w:val="00283944"/>
    <w:rsid w:val="00283B03"/>
    <w:rsid w:val="00292FDF"/>
    <w:rsid w:val="00296252"/>
    <w:rsid w:val="002A0D31"/>
    <w:rsid w:val="002A1AB0"/>
    <w:rsid w:val="002C2B43"/>
    <w:rsid w:val="002C2D06"/>
    <w:rsid w:val="002C53FF"/>
    <w:rsid w:val="002C6632"/>
    <w:rsid w:val="002C7EFA"/>
    <w:rsid w:val="002D2345"/>
    <w:rsid w:val="002D437C"/>
    <w:rsid w:val="002E7D16"/>
    <w:rsid w:val="002F1FB6"/>
    <w:rsid w:val="002F52EF"/>
    <w:rsid w:val="00306E3A"/>
    <w:rsid w:val="00310817"/>
    <w:rsid w:val="00325066"/>
    <w:rsid w:val="003275A4"/>
    <w:rsid w:val="00334DA4"/>
    <w:rsid w:val="00340C55"/>
    <w:rsid w:val="00357878"/>
    <w:rsid w:val="0036209D"/>
    <w:rsid w:val="003662CD"/>
    <w:rsid w:val="00366520"/>
    <w:rsid w:val="0037052F"/>
    <w:rsid w:val="0037222F"/>
    <w:rsid w:val="003740CF"/>
    <w:rsid w:val="003A07DA"/>
    <w:rsid w:val="003A56E9"/>
    <w:rsid w:val="003A77DE"/>
    <w:rsid w:val="003B0A82"/>
    <w:rsid w:val="003B14B0"/>
    <w:rsid w:val="003B2296"/>
    <w:rsid w:val="003B324F"/>
    <w:rsid w:val="003C29BE"/>
    <w:rsid w:val="003C2A36"/>
    <w:rsid w:val="003C5489"/>
    <w:rsid w:val="003C6BCB"/>
    <w:rsid w:val="003C787E"/>
    <w:rsid w:val="003C7F32"/>
    <w:rsid w:val="003D2F16"/>
    <w:rsid w:val="003D4B2F"/>
    <w:rsid w:val="003D4E01"/>
    <w:rsid w:val="003E1B65"/>
    <w:rsid w:val="003E79D7"/>
    <w:rsid w:val="003F50E5"/>
    <w:rsid w:val="003F6A0A"/>
    <w:rsid w:val="00402518"/>
    <w:rsid w:val="004026BA"/>
    <w:rsid w:val="00402FC7"/>
    <w:rsid w:val="00410D59"/>
    <w:rsid w:val="00411245"/>
    <w:rsid w:val="00416B5F"/>
    <w:rsid w:val="00422A70"/>
    <w:rsid w:val="004230CD"/>
    <w:rsid w:val="004239ED"/>
    <w:rsid w:val="00425DFE"/>
    <w:rsid w:val="004266B6"/>
    <w:rsid w:val="00431008"/>
    <w:rsid w:val="004312C8"/>
    <w:rsid w:val="00434AE8"/>
    <w:rsid w:val="0045103E"/>
    <w:rsid w:val="00452786"/>
    <w:rsid w:val="004557E7"/>
    <w:rsid w:val="004565C0"/>
    <w:rsid w:val="004578BA"/>
    <w:rsid w:val="00466347"/>
    <w:rsid w:val="00473C40"/>
    <w:rsid w:val="00481926"/>
    <w:rsid w:val="00483C45"/>
    <w:rsid w:val="004879E6"/>
    <w:rsid w:val="00496B05"/>
    <w:rsid w:val="004A6DB4"/>
    <w:rsid w:val="004B1417"/>
    <w:rsid w:val="004B1FB0"/>
    <w:rsid w:val="004B2C11"/>
    <w:rsid w:val="004C10AE"/>
    <w:rsid w:val="004C26EC"/>
    <w:rsid w:val="004C3471"/>
    <w:rsid w:val="004E13B2"/>
    <w:rsid w:val="004E2D0B"/>
    <w:rsid w:val="004E38CE"/>
    <w:rsid w:val="004E5F9E"/>
    <w:rsid w:val="004F1811"/>
    <w:rsid w:val="004F2356"/>
    <w:rsid w:val="004F2D05"/>
    <w:rsid w:val="004F58B5"/>
    <w:rsid w:val="004F657B"/>
    <w:rsid w:val="00500427"/>
    <w:rsid w:val="00501626"/>
    <w:rsid w:val="005022BF"/>
    <w:rsid w:val="00503D96"/>
    <w:rsid w:val="00504595"/>
    <w:rsid w:val="00506ACC"/>
    <w:rsid w:val="00507199"/>
    <w:rsid w:val="005073B2"/>
    <w:rsid w:val="00515FF7"/>
    <w:rsid w:val="00526A18"/>
    <w:rsid w:val="005270EF"/>
    <w:rsid w:val="00534215"/>
    <w:rsid w:val="005352B1"/>
    <w:rsid w:val="00540EFB"/>
    <w:rsid w:val="00541506"/>
    <w:rsid w:val="005437B6"/>
    <w:rsid w:val="00544F2A"/>
    <w:rsid w:val="005536E8"/>
    <w:rsid w:val="005552DD"/>
    <w:rsid w:val="0056507F"/>
    <w:rsid w:val="00567C44"/>
    <w:rsid w:val="0057077B"/>
    <w:rsid w:val="00572E77"/>
    <w:rsid w:val="005738F7"/>
    <w:rsid w:val="005776A6"/>
    <w:rsid w:val="00586944"/>
    <w:rsid w:val="005919AB"/>
    <w:rsid w:val="00591FBE"/>
    <w:rsid w:val="0059217C"/>
    <w:rsid w:val="00592DD1"/>
    <w:rsid w:val="0059347E"/>
    <w:rsid w:val="005A0E97"/>
    <w:rsid w:val="005A5475"/>
    <w:rsid w:val="005A70BF"/>
    <w:rsid w:val="005B3B49"/>
    <w:rsid w:val="005B4002"/>
    <w:rsid w:val="005B40E9"/>
    <w:rsid w:val="005B51A5"/>
    <w:rsid w:val="005B757D"/>
    <w:rsid w:val="005C153E"/>
    <w:rsid w:val="005C2555"/>
    <w:rsid w:val="005C2E7F"/>
    <w:rsid w:val="005C2F39"/>
    <w:rsid w:val="005C3ADA"/>
    <w:rsid w:val="005C6859"/>
    <w:rsid w:val="005D07C7"/>
    <w:rsid w:val="005D3F89"/>
    <w:rsid w:val="005D57D2"/>
    <w:rsid w:val="005E2AEF"/>
    <w:rsid w:val="005F4FE3"/>
    <w:rsid w:val="005F7C7C"/>
    <w:rsid w:val="00604FA7"/>
    <w:rsid w:val="0062065D"/>
    <w:rsid w:val="00625F20"/>
    <w:rsid w:val="00626C72"/>
    <w:rsid w:val="006334C4"/>
    <w:rsid w:val="00633A15"/>
    <w:rsid w:val="0064266A"/>
    <w:rsid w:val="0064452D"/>
    <w:rsid w:val="006475BC"/>
    <w:rsid w:val="00650344"/>
    <w:rsid w:val="00652876"/>
    <w:rsid w:val="006556DE"/>
    <w:rsid w:val="00666878"/>
    <w:rsid w:val="00671E38"/>
    <w:rsid w:val="006726CA"/>
    <w:rsid w:val="006727CA"/>
    <w:rsid w:val="00676E40"/>
    <w:rsid w:val="00680618"/>
    <w:rsid w:val="00682E53"/>
    <w:rsid w:val="006853C6"/>
    <w:rsid w:val="00692A1D"/>
    <w:rsid w:val="00692E9B"/>
    <w:rsid w:val="00693513"/>
    <w:rsid w:val="006A6D13"/>
    <w:rsid w:val="006B1EC1"/>
    <w:rsid w:val="006B287A"/>
    <w:rsid w:val="006B6292"/>
    <w:rsid w:val="006C35B5"/>
    <w:rsid w:val="006C372D"/>
    <w:rsid w:val="006C7507"/>
    <w:rsid w:val="006E2887"/>
    <w:rsid w:val="006E54F9"/>
    <w:rsid w:val="006E6604"/>
    <w:rsid w:val="006F4A01"/>
    <w:rsid w:val="006F73F7"/>
    <w:rsid w:val="00700BDD"/>
    <w:rsid w:val="00703E2A"/>
    <w:rsid w:val="00704BE4"/>
    <w:rsid w:val="00704C10"/>
    <w:rsid w:val="007052A1"/>
    <w:rsid w:val="00707AA9"/>
    <w:rsid w:val="00710AAF"/>
    <w:rsid w:val="00710B4D"/>
    <w:rsid w:val="007143BF"/>
    <w:rsid w:val="00714B25"/>
    <w:rsid w:val="00715D35"/>
    <w:rsid w:val="0072075E"/>
    <w:rsid w:val="00722EB6"/>
    <w:rsid w:val="00726D72"/>
    <w:rsid w:val="00727D8B"/>
    <w:rsid w:val="00735198"/>
    <w:rsid w:val="00735839"/>
    <w:rsid w:val="00736D20"/>
    <w:rsid w:val="007374FC"/>
    <w:rsid w:val="0074099B"/>
    <w:rsid w:val="00741E48"/>
    <w:rsid w:val="00743EF5"/>
    <w:rsid w:val="00744311"/>
    <w:rsid w:val="00752056"/>
    <w:rsid w:val="007525A0"/>
    <w:rsid w:val="0075623E"/>
    <w:rsid w:val="007635C1"/>
    <w:rsid w:val="00763799"/>
    <w:rsid w:val="007637C7"/>
    <w:rsid w:val="007744F8"/>
    <w:rsid w:val="00777505"/>
    <w:rsid w:val="00780DAF"/>
    <w:rsid w:val="007906F3"/>
    <w:rsid w:val="00795A64"/>
    <w:rsid w:val="00796078"/>
    <w:rsid w:val="007A1454"/>
    <w:rsid w:val="007A49D4"/>
    <w:rsid w:val="007A4D9E"/>
    <w:rsid w:val="007A4F13"/>
    <w:rsid w:val="007B0CFA"/>
    <w:rsid w:val="007B1D80"/>
    <w:rsid w:val="007C09DA"/>
    <w:rsid w:val="007C1878"/>
    <w:rsid w:val="007C4EDA"/>
    <w:rsid w:val="007C5070"/>
    <w:rsid w:val="007C7BE5"/>
    <w:rsid w:val="007C7BF1"/>
    <w:rsid w:val="007D0DFC"/>
    <w:rsid w:val="007D1114"/>
    <w:rsid w:val="007D6874"/>
    <w:rsid w:val="007D7181"/>
    <w:rsid w:val="007D759D"/>
    <w:rsid w:val="007E2748"/>
    <w:rsid w:val="007E5C8F"/>
    <w:rsid w:val="007F0B39"/>
    <w:rsid w:val="007F119C"/>
    <w:rsid w:val="007F2F0A"/>
    <w:rsid w:val="007F6E2E"/>
    <w:rsid w:val="00800E77"/>
    <w:rsid w:val="00804094"/>
    <w:rsid w:val="00810A4E"/>
    <w:rsid w:val="008116E7"/>
    <w:rsid w:val="00811A24"/>
    <w:rsid w:val="00817109"/>
    <w:rsid w:val="00821C02"/>
    <w:rsid w:val="008459D6"/>
    <w:rsid w:val="00851C8B"/>
    <w:rsid w:val="00852EF4"/>
    <w:rsid w:val="00860641"/>
    <w:rsid w:val="00862713"/>
    <w:rsid w:val="00863A12"/>
    <w:rsid w:val="0086452B"/>
    <w:rsid w:val="00877715"/>
    <w:rsid w:val="0088347C"/>
    <w:rsid w:val="00883740"/>
    <w:rsid w:val="0088533E"/>
    <w:rsid w:val="008906CE"/>
    <w:rsid w:val="00890EF2"/>
    <w:rsid w:val="008925FC"/>
    <w:rsid w:val="00892C8B"/>
    <w:rsid w:val="008A7C0B"/>
    <w:rsid w:val="008B08EE"/>
    <w:rsid w:val="008B0A4D"/>
    <w:rsid w:val="008B0F9C"/>
    <w:rsid w:val="008B40F4"/>
    <w:rsid w:val="008B63D3"/>
    <w:rsid w:val="008C060D"/>
    <w:rsid w:val="008C221E"/>
    <w:rsid w:val="008D1C0D"/>
    <w:rsid w:val="008E2C14"/>
    <w:rsid w:val="008E3C0B"/>
    <w:rsid w:val="008E5430"/>
    <w:rsid w:val="008F05FD"/>
    <w:rsid w:val="008F1825"/>
    <w:rsid w:val="008F763E"/>
    <w:rsid w:val="00905638"/>
    <w:rsid w:val="00910266"/>
    <w:rsid w:val="009123D1"/>
    <w:rsid w:val="009257F9"/>
    <w:rsid w:val="00926F13"/>
    <w:rsid w:val="00927C5D"/>
    <w:rsid w:val="009309FC"/>
    <w:rsid w:val="00934240"/>
    <w:rsid w:val="009355DC"/>
    <w:rsid w:val="009375B2"/>
    <w:rsid w:val="00940687"/>
    <w:rsid w:val="00951A19"/>
    <w:rsid w:val="00955BDE"/>
    <w:rsid w:val="00956AB9"/>
    <w:rsid w:val="0096222E"/>
    <w:rsid w:val="009644F7"/>
    <w:rsid w:val="00967E10"/>
    <w:rsid w:val="00971127"/>
    <w:rsid w:val="00971BBA"/>
    <w:rsid w:val="009740AA"/>
    <w:rsid w:val="009A1552"/>
    <w:rsid w:val="009A1F52"/>
    <w:rsid w:val="009A6B6A"/>
    <w:rsid w:val="009B490E"/>
    <w:rsid w:val="009B506B"/>
    <w:rsid w:val="009B6465"/>
    <w:rsid w:val="009C0366"/>
    <w:rsid w:val="009C3A21"/>
    <w:rsid w:val="009C7CC6"/>
    <w:rsid w:val="009C7D1D"/>
    <w:rsid w:val="009D0820"/>
    <w:rsid w:val="009D25A0"/>
    <w:rsid w:val="009D3C82"/>
    <w:rsid w:val="009D4CE1"/>
    <w:rsid w:val="009D525F"/>
    <w:rsid w:val="009E2B23"/>
    <w:rsid w:val="009E30BF"/>
    <w:rsid w:val="009E4887"/>
    <w:rsid w:val="009E680C"/>
    <w:rsid w:val="009E7D44"/>
    <w:rsid w:val="009F23FE"/>
    <w:rsid w:val="009F4985"/>
    <w:rsid w:val="009F4D68"/>
    <w:rsid w:val="009F6264"/>
    <w:rsid w:val="00A03AAE"/>
    <w:rsid w:val="00A06FB5"/>
    <w:rsid w:val="00A11D82"/>
    <w:rsid w:val="00A204F8"/>
    <w:rsid w:val="00A20A2D"/>
    <w:rsid w:val="00A20BA3"/>
    <w:rsid w:val="00A22291"/>
    <w:rsid w:val="00A23566"/>
    <w:rsid w:val="00A279F3"/>
    <w:rsid w:val="00A32C17"/>
    <w:rsid w:val="00A33EAB"/>
    <w:rsid w:val="00A37B7E"/>
    <w:rsid w:val="00A40F33"/>
    <w:rsid w:val="00A45B24"/>
    <w:rsid w:val="00A52CBD"/>
    <w:rsid w:val="00A530ED"/>
    <w:rsid w:val="00A550BD"/>
    <w:rsid w:val="00A5673F"/>
    <w:rsid w:val="00A61BD4"/>
    <w:rsid w:val="00A7004E"/>
    <w:rsid w:val="00A77627"/>
    <w:rsid w:val="00A849D4"/>
    <w:rsid w:val="00A87A75"/>
    <w:rsid w:val="00A87C76"/>
    <w:rsid w:val="00A903DA"/>
    <w:rsid w:val="00A9170F"/>
    <w:rsid w:val="00A95AD6"/>
    <w:rsid w:val="00AA1484"/>
    <w:rsid w:val="00AA36DF"/>
    <w:rsid w:val="00AA4297"/>
    <w:rsid w:val="00AB2C76"/>
    <w:rsid w:val="00AB3DB7"/>
    <w:rsid w:val="00AB5768"/>
    <w:rsid w:val="00AB7F05"/>
    <w:rsid w:val="00AC29B9"/>
    <w:rsid w:val="00AC3007"/>
    <w:rsid w:val="00AC51F6"/>
    <w:rsid w:val="00AC59E2"/>
    <w:rsid w:val="00AC6B2F"/>
    <w:rsid w:val="00AD1AB4"/>
    <w:rsid w:val="00AD2F46"/>
    <w:rsid w:val="00AD4538"/>
    <w:rsid w:val="00AF0135"/>
    <w:rsid w:val="00AF0B3B"/>
    <w:rsid w:val="00AF4B1E"/>
    <w:rsid w:val="00AF4B65"/>
    <w:rsid w:val="00AF7581"/>
    <w:rsid w:val="00B00308"/>
    <w:rsid w:val="00B0179D"/>
    <w:rsid w:val="00B01ADF"/>
    <w:rsid w:val="00B029F8"/>
    <w:rsid w:val="00B07A38"/>
    <w:rsid w:val="00B07EF2"/>
    <w:rsid w:val="00B13917"/>
    <w:rsid w:val="00B13C27"/>
    <w:rsid w:val="00B145DC"/>
    <w:rsid w:val="00B16E9A"/>
    <w:rsid w:val="00B21E3E"/>
    <w:rsid w:val="00B23925"/>
    <w:rsid w:val="00B3194B"/>
    <w:rsid w:val="00B31DC8"/>
    <w:rsid w:val="00B3572F"/>
    <w:rsid w:val="00B35EA6"/>
    <w:rsid w:val="00B40E8D"/>
    <w:rsid w:val="00B42C33"/>
    <w:rsid w:val="00B4342B"/>
    <w:rsid w:val="00B453B3"/>
    <w:rsid w:val="00B51422"/>
    <w:rsid w:val="00B52C10"/>
    <w:rsid w:val="00B63EEE"/>
    <w:rsid w:val="00B672FB"/>
    <w:rsid w:val="00B7193B"/>
    <w:rsid w:val="00B7320A"/>
    <w:rsid w:val="00B7534D"/>
    <w:rsid w:val="00B765B9"/>
    <w:rsid w:val="00B82993"/>
    <w:rsid w:val="00B8424F"/>
    <w:rsid w:val="00B91949"/>
    <w:rsid w:val="00B966D5"/>
    <w:rsid w:val="00BA10D9"/>
    <w:rsid w:val="00BA1882"/>
    <w:rsid w:val="00BA1C39"/>
    <w:rsid w:val="00BA2D27"/>
    <w:rsid w:val="00BB1763"/>
    <w:rsid w:val="00BB26C8"/>
    <w:rsid w:val="00BB43E2"/>
    <w:rsid w:val="00BC4C7B"/>
    <w:rsid w:val="00BD1444"/>
    <w:rsid w:val="00BE4E9A"/>
    <w:rsid w:val="00C03989"/>
    <w:rsid w:val="00C12C9B"/>
    <w:rsid w:val="00C13CFF"/>
    <w:rsid w:val="00C140B1"/>
    <w:rsid w:val="00C16662"/>
    <w:rsid w:val="00C200B5"/>
    <w:rsid w:val="00C239CB"/>
    <w:rsid w:val="00C25AD2"/>
    <w:rsid w:val="00C31264"/>
    <w:rsid w:val="00C36153"/>
    <w:rsid w:val="00C366FD"/>
    <w:rsid w:val="00C379E1"/>
    <w:rsid w:val="00C40ED2"/>
    <w:rsid w:val="00C42689"/>
    <w:rsid w:val="00C4321D"/>
    <w:rsid w:val="00C54888"/>
    <w:rsid w:val="00C77521"/>
    <w:rsid w:val="00C83951"/>
    <w:rsid w:val="00C867E4"/>
    <w:rsid w:val="00C909FC"/>
    <w:rsid w:val="00C9145B"/>
    <w:rsid w:val="00C94ECE"/>
    <w:rsid w:val="00C9651F"/>
    <w:rsid w:val="00CA1F5B"/>
    <w:rsid w:val="00CA44EA"/>
    <w:rsid w:val="00CA7CF6"/>
    <w:rsid w:val="00CB4920"/>
    <w:rsid w:val="00CB4EAD"/>
    <w:rsid w:val="00CC031F"/>
    <w:rsid w:val="00CD1B70"/>
    <w:rsid w:val="00CD22B3"/>
    <w:rsid w:val="00CD3C80"/>
    <w:rsid w:val="00CD57F5"/>
    <w:rsid w:val="00CD61AD"/>
    <w:rsid w:val="00CE40A1"/>
    <w:rsid w:val="00D045A5"/>
    <w:rsid w:val="00D10080"/>
    <w:rsid w:val="00D15143"/>
    <w:rsid w:val="00D151F0"/>
    <w:rsid w:val="00D20AFD"/>
    <w:rsid w:val="00D27C01"/>
    <w:rsid w:val="00D3085B"/>
    <w:rsid w:val="00D40CD7"/>
    <w:rsid w:val="00D43D03"/>
    <w:rsid w:val="00D44290"/>
    <w:rsid w:val="00D53EC4"/>
    <w:rsid w:val="00D540F1"/>
    <w:rsid w:val="00D54168"/>
    <w:rsid w:val="00D552B5"/>
    <w:rsid w:val="00D564E4"/>
    <w:rsid w:val="00D674B5"/>
    <w:rsid w:val="00D67FBC"/>
    <w:rsid w:val="00D73ACC"/>
    <w:rsid w:val="00D741E2"/>
    <w:rsid w:val="00D91CE1"/>
    <w:rsid w:val="00DB340D"/>
    <w:rsid w:val="00DC1398"/>
    <w:rsid w:val="00DC5E77"/>
    <w:rsid w:val="00DD1CF2"/>
    <w:rsid w:val="00DD1D89"/>
    <w:rsid w:val="00DD52F8"/>
    <w:rsid w:val="00DE25C2"/>
    <w:rsid w:val="00DE3C61"/>
    <w:rsid w:val="00DF0881"/>
    <w:rsid w:val="00DF5573"/>
    <w:rsid w:val="00DF67EF"/>
    <w:rsid w:val="00E013C0"/>
    <w:rsid w:val="00E06C0B"/>
    <w:rsid w:val="00E10CEC"/>
    <w:rsid w:val="00E3083B"/>
    <w:rsid w:val="00E46D0E"/>
    <w:rsid w:val="00E54C3D"/>
    <w:rsid w:val="00E57114"/>
    <w:rsid w:val="00E6198C"/>
    <w:rsid w:val="00E64A82"/>
    <w:rsid w:val="00E73C63"/>
    <w:rsid w:val="00E7534C"/>
    <w:rsid w:val="00E914AA"/>
    <w:rsid w:val="00E94E79"/>
    <w:rsid w:val="00EA20C4"/>
    <w:rsid w:val="00EB11ED"/>
    <w:rsid w:val="00EB19E7"/>
    <w:rsid w:val="00EB3622"/>
    <w:rsid w:val="00EB4240"/>
    <w:rsid w:val="00EC0A6C"/>
    <w:rsid w:val="00EC1B12"/>
    <w:rsid w:val="00EC597A"/>
    <w:rsid w:val="00EC7A82"/>
    <w:rsid w:val="00ED266F"/>
    <w:rsid w:val="00ED3F3D"/>
    <w:rsid w:val="00ED6BEE"/>
    <w:rsid w:val="00EE304F"/>
    <w:rsid w:val="00EF07D1"/>
    <w:rsid w:val="00EF0C79"/>
    <w:rsid w:val="00EF6A33"/>
    <w:rsid w:val="00EF71E3"/>
    <w:rsid w:val="00F02D55"/>
    <w:rsid w:val="00F10579"/>
    <w:rsid w:val="00F10EA5"/>
    <w:rsid w:val="00F37FB3"/>
    <w:rsid w:val="00F42BD9"/>
    <w:rsid w:val="00F42D10"/>
    <w:rsid w:val="00F46524"/>
    <w:rsid w:val="00F4736A"/>
    <w:rsid w:val="00F528B4"/>
    <w:rsid w:val="00F5353A"/>
    <w:rsid w:val="00F60050"/>
    <w:rsid w:val="00F60AF8"/>
    <w:rsid w:val="00F628C5"/>
    <w:rsid w:val="00F6504F"/>
    <w:rsid w:val="00F72E6B"/>
    <w:rsid w:val="00F730BE"/>
    <w:rsid w:val="00F85B28"/>
    <w:rsid w:val="00F91D05"/>
    <w:rsid w:val="00FA13A6"/>
    <w:rsid w:val="00FA4A85"/>
    <w:rsid w:val="00FA50D8"/>
    <w:rsid w:val="00FA6652"/>
    <w:rsid w:val="00FB4B2C"/>
    <w:rsid w:val="00FC5F00"/>
    <w:rsid w:val="00FD2873"/>
    <w:rsid w:val="00FE1138"/>
    <w:rsid w:val="00FE4793"/>
    <w:rsid w:val="00FE5017"/>
    <w:rsid w:val="00FE6B7C"/>
    <w:rsid w:val="00FE6F67"/>
    <w:rsid w:val="00FF117D"/>
    <w:rsid w:val="00FF3DC1"/>
    <w:rsid w:val="00FF438C"/>
    <w:rsid w:val="00FF5122"/>
    <w:rsid w:val="00FF6F89"/>
    <w:rsid w:val="088A1EBB"/>
    <w:rsid w:val="2F6213E8"/>
    <w:rsid w:val="4C57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A82F3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7C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34D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4D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4D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4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4DA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34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4DA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34DA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34DA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34DA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34D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4DA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34DA4"/>
    <w:rPr>
      <w:vertAlign w:val="superscript"/>
    </w:rPr>
  </w:style>
  <w:style w:type="paragraph" w:customStyle="1" w:styleId="Style">
    <w:name w:val="Style"/>
    <w:basedOn w:val="Footer"/>
    <w:autoRedefine/>
    <w:qFormat/>
    <w:rsid w:val="00334D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4DA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4DA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4DA4"/>
    <w:pPr>
      <w:spacing w:after="240"/>
    </w:pPr>
    <w:rPr>
      <w:sz w:val="24"/>
    </w:rPr>
  </w:style>
  <w:style w:type="table" w:styleId="TableGrid">
    <w:name w:val="Table Grid"/>
    <w:basedOn w:val="TableNormal"/>
    <w:rsid w:val="00334DA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34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DA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34DA4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34DA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4DA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4D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4DA4"/>
    <w:pPr>
      <w:spacing w:after="180"/>
    </w:pPr>
  </w:style>
  <w:style w:type="paragraph" w:customStyle="1" w:styleId="IPPFootnote">
    <w:name w:val="IPP Footnote"/>
    <w:basedOn w:val="IPPArialFootnote"/>
    <w:qFormat/>
    <w:rsid w:val="00334D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4D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4D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4DA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34D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34D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34DA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4DA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4DA4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4DA4"/>
    <w:pPr>
      <w:numPr>
        <w:numId w:val="7"/>
      </w:numPr>
    </w:pPr>
  </w:style>
  <w:style w:type="character" w:customStyle="1" w:styleId="IPPNormalstrikethrough">
    <w:name w:val="IPP Normal strikethrough"/>
    <w:rsid w:val="00334DA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4D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4D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4D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4D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4DA4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34DA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4D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4D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4D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4D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4D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4D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4D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4D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4D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4D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4DA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4DA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4D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4DA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4DA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4D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4DA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34DA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34DA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34DA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4D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4DA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4DA4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34DA4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34DA4"/>
    <w:pPr>
      <w:numPr>
        <w:numId w:val="17"/>
      </w:numPr>
    </w:pPr>
  </w:style>
  <w:style w:type="character" w:styleId="Strong">
    <w:name w:val="Strong"/>
    <w:basedOn w:val="DefaultParagraphFont"/>
    <w:uiPriority w:val="22"/>
    <w:qFormat/>
    <w:rsid w:val="00334DA4"/>
    <w:rPr>
      <w:b/>
      <w:bCs/>
    </w:rPr>
  </w:style>
  <w:style w:type="paragraph" w:styleId="ListParagraph">
    <w:name w:val="List Paragraph"/>
    <w:basedOn w:val="Normal"/>
    <w:uiPriority w:val="34"/>
    <w:qFormat/>
    <w:rsid w:val="00334D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4DA4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4DA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34DA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C42689"/>
    <w:rPr>
      <w:color w:val="0000FF"/>
      <w:u w:val="single"/>
    </w:rPr>
  </w:style>
  <w:style w:type="paragraph" w:customStyle="1" w:styleId="People">
    <w:name w:val="People"/>
    <w:basedOn w:val="Normal"/>
    <w:rsid w:val="00C42689"/>
    <w:pPr>
      <w:keepNext/>
      <w:keepLines/>
      <w:ind w:left="284"/>
    </w:pPr>
    <w:rPr>
      <w:rFonts w:eastAsia="SimSun" w:cs="Times"/>
      <w:szCs w:val="28"/>
    </w:rPr>
  </w:style>
  <w:style w:type="paragraph" w:customStyle="1" w:styleId="IPPPargraphnumbering">
    <w:name w:val="IPP Pargraph numbering"/>
    <w:basedOn w:val="IPPNormal"/>
    <w:qFormat/>
    <w:rsid w:val="00334DA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34DA4"/>
    <w:rPr>
      <w:rFonts w:ascii="Times New Roman" w:eastAsia="Times" w:hAnsi="Times New Roman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97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paragraph" w:customStyle="1" w:styleId="m7875418367130572204msolistparagraph">
    <w:name w:val="m_7875418367130572204msolistparagraph"/>
    <w:basedOn w:val="Normal"/>
    <w:rsid w:val="000E02FA"/>
    <w:pPr>
      <w:spacing w:before="100" w:beforeAutospacing="1" w:after="100" w:afterAutospacing="1"/>
      <w:jc w:val="left"/>
    </w:pPr>
    <w:rPr>
      <w:rFonts w:eastAsiaTheme="minorHAnsi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7374FC"/>
  </w:style>
  <w:style w:type="character" w:styleId="UnresolvedMention">
    <w:name w:val="Unresolved Mention"/>
    <w:basedOn w:val="DefaultParagraphFont"/>
    <w:uiPriority w:val="99"/>
    <w:semiHidden/>
    <w:unhideWhenUsed/>
    <w:rsid w:val="00592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8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7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1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kabalailunga@gmail.com" TargetMode="External"/><Relationship Id="rId21" Type="http://schemas.openxmlformats.org/officeDocument/2006/relationships/hyperlink" Target="mailto:t.geuze@nvwa.nl" TargetMode="External"/><Relationship Id="rId42" Type="http://schemas.openxmlformats.org/officeDocument/2006/relationships/hyperlink" Target="mailto:temarama.anguna@cookislands.gov.ck" TargetMode="External"/><Relationship Id="rId47" Type="http://schemas.openxmlformats.org/officeDocument/2006/relationships/hyperlink" Target="mailto:nico.horn@eppo.int" TargetMode="External"/><Relationship Id="rId63" Type="http://schemas.openxmlformats.org/officeDocument/2006/relationships/hyperlink" Target="mailto:emma.gibbs@fao.org" TargetMode="External"/><Relationship Id="rId68" Type="http://schemas.openxmlformats.org/officeDocument/2006/relationships/footer" Target="footer2.xml"/><Relationship Id="rId7" Type="http://schemas.openxmlformats.org/officeDocument/2006/relationships/settings" Target="settings.xml"/><Relationship Id="rId71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gabrielle.vivian-smith@aff.gov.au" TargetMode="External"/><Relationship Id="rId29" Type="http://schemas.openxmlformats.org/officeDocument/2006/relationships/hyperlink" Target="mailto:alan.macleod@defra.gov.uk" TargetMode="External"/><Relationship Id="rId11" Type="http://schemas.openxmlformats.org/officeDocument/2006/relationships/hyperlink" Target="mailto:greg.wolff@canada.ca" TargetMode="External"/><Relationship Id="rId24" Type="http://schemas.openxmlformats.org/officeDocument/2006/relationships/hyperlink" Target="mailto:antarjo.dikin@yahoo.com" TargetMode="External"/><Relationship Id="rId32" Type="http://schemas.openxmlformats.org/officeDocument/2006/relationships/hyperlink" Target="mailto:masumi_yamamoto440@maff.go.jp" TargetMode="External"/><Relationship Id="rId37" Type="http://schemas.openxmlformats.org/officeDocument/2006/relationships/hyperlink" Target="mailto:saliou.niassy@up.ac.za" TargetMode="External"/><Relationship Id="rId40" Type="http://schemas.openxmlformats.org/officeDocument/2006/relationships/hyperlink" Target="mailto:dennis.sciberras@gov.mt" TargetMode="External"/><Relationship Id="rId45" Type="http://schemas.openxmlformats.org/officeDocument/2006/relationships/hyperlink" Target="mailto:S.Jurkiewicz@piorin.gov.pl" TargetMode="External"/><Relationship Id="rId53" Type="http://schemas.openxmlformats.org/officeDocument/2006/relationships/hyperlink" Target="mailto:Descartes.Koumba@fao.org" TargetMode="External"/><Relationship Id="rId58" Type="http://schemas.openxmlformats.org/officeDocument/2006/relationships/hyperlink" Target="mailto:Mutya.frio@fao.org" TargetMode="External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61" Type="http://schemas.openxmlformats.org/officeDocument/2006/relationships/hyperlink" Target="mailto:Tanja.Lahti@fao.org" TargetMode="External"/><Relationship Id="rId19" Type="http://schemas.openxmlformats.org/officeDocument/2006/relationships/hyperlink" Target="mailto:m.j.w.traa@minlnv.nl" TargetMode="External"/><Relationship Id="rId14" Type="http://schemas.openxmlformats.org/officeDocument/2006/relationships/hyperlink" Target="mailto:mamoru_matsui430@maff.go.jp" TargetMode="External"/><Relationship Id="rId22" Type="http://schemas.openxmlformats.org/officeDocument/2006/relationships/hyperlink" Target="mailto:PlanterOgBiosikkerhed@lbst.dk" TargetMode="External"/><Relationship Id="rId27" Type="http://schemas.openxmlformats.org/officeDocument/2006/relationships/hyperlink" Target="mailto:Kate.Somerwill-Owens@defra.gov.uk" TargetMode="External"/><Relationship Id="rId30" Type="http://schemas.openxmlformats.org/officeDocument/2006/relationships/hyperlink" Target="mailto:Leonard.SHUMBE@ec.europa.eu" TargetMode="External"/><Relationship Id="rId35" Type="http://schemas.openxmlformats.org/officeDocument/2006/relationships/hyperlink" Target="mailto:Tmutui@kephis.org" TargetMode="External"/><Relationship Id="rId43" Type="http://schemas.openxmlformats.org/officeDocument/2006/relationships/hyperlink" Target="mailto:sophie.peterson@aff.gov.au" TargetMode="External"/><Relationship Id="rId48" Type="http://schemas.openxmlformats.org/officeDocument/2006/relationships/hyperlink" Target="mailto:intervniikr@gmail.com" TargetMode="External"/><Relationship Id="rId56" Type="http://schemas.openxmlformats.org/officeDocument/2006/relationships/hyperlink" Target="mailto:Dominique.menon@fao.org" TargetMode="External"/><Relationship Id="rId64" Type="http://schemas.openxmlformats.org/officeDocument/2006/relationships/hyperlink" Target="mailto:don.syme@fao.org" TargetMode="External"/><Relationship Id="rId6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hyperlink" Target="mailto:Adriana.Moreira@fao.org" TargetMode="External"/><Relationship Id="rId72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mailto:sam.bishop@defra.gsi.gov.uk" TargetMode="External"/><Relationship Id="rId17" Type="http://schemas.openxmlformats.org/officeDocument/2006/relationships/hyperlink" Target="mailto:dris.barik@onssa.gov.ma" TargetMode="External"/><Relationship Id="rId25" Type="http://schemas.openxmlformats.org/officeDocument/2006/relationships/hyperlink" Target="mailto:damasmamba@yahoo.fr" TargetMode="External"/><Relationship Id="rId33" Type="http://schemas.openxmlformats.org/officeDocument/2006/relationships/hyperlink" Target="mailto:fmunguti@kephis.org" TargetMode="External"/><Relationship Id="rId38" Type="http://schemas.openxmlformats.org/officeDocument/2006/relationships/hyperlink" Target="mailto:lawrencemassaquoi1@gmail.com" TargetMode="External"/><Relationship Id="rId46" Type="http://schemas.openxmlformats.org/officeDocument/2006/relationships/hyperlink" Target="mailto:panagiota.mylona@ec.europa.eu" TargetMode="External"/><Relationship Id="rId59" Type="http://schemas.openxmlformats.org/officeDocument/2006/relationships/hyperlink" Target="mailto:John.gilmore@fao.org" TargetMode="External"/><Relationship Id="rId67" Type="http://schemas.openxmlformats.org/officeDocument/2006/relationships/footer" Target="footer1.xml"/><Relationship Id="rId20" Type="http://schemas.openxmlformats.org/officeDocument/2006/relationships/hyperlink" Target="mailto:NL_IPPC_Contact_Point@nvwa.nl" TargetMode="External"/><Relationship Id="rId41" Type="http://schemas.openxmlformats.org/officeDocument/2006/relationships/hyperlink" Target="mailto:Peter.Thomson@mpi.govt.nz" TargetMode="External"/><Relationship Id="rId54" Type="http://schemas.openxmlformats.org/officeDocument/2006/relationships/hyperlink" Target="mailto:camilo.beltranmontoya@fao.org" TargetMode="External"/><Relationship Id="rId62" Type="http://schemas.openxmlformats.org/officeDocument/2006/relationships/hyperlink" Target="mailto:karen.rouen@fao.org" TargetMode="External"/><Relationship Id="rId7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dquiroga@senasa.gob.ar" TargetMode="External"/><Relationship Id="rId23" Type="http://schemas.openxmlformats.org/officeDocument/2006/relationships/hyperlink" Target="mailto:hendla@lbst.dk" TargetMode="External"/><Relationship Id="rId28" Type="http://schemas.openxmlformats.org/officeDocument/2006/relationships/hyperlink" Target="mailto:Matthew.Everatt@defra.gov.uk" TargetMode="External"/><Relationship Id="rId36" Type="http://schemas.openxmlformats.org/officeDocument/2006/relationships/hyperlink" Target="mailto:NiassyS@africa-union.org" TargetMode="External"/><Relationship Id="rId49" Type="http://schemas.openxmlformats.org/officeDocument/2006/relationships/hyperlink" Target="mailto:Arop.Deng@fao.org" TargetMode="External"/><Relationship Id="rId57" Type="http://schemas.openxmlformats.org/officeDocument/2006/relationships/hyperlink" Target="mailto:Anita.tibasaaga@fao.org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avargasv@mapa.es" TargetMode="External"/><Relationship Id="rId44" Type="http://schemas.openxmlformats.org/officeDocument/2006/relationships/hyperlink" Target="mailto:A.Sahajdak@piorin.gov.pl" TargetMode="External"/><Relationship Id="rId52" Type="http://schemas.openxmlformats.org/officeDocument/2006/relationships/hyperlink" Target="mailto:Artur.ShamilovQ@fao.org" TargetMode="External"/><Relationship Id="rId60" Type="http://schemas.openxmlformats.org/officeDocument/2006/relationships/hyperlink" Target="mailto:Aoife.Cassin@fao.org" TargetMode="External"/><Relationship Id="rId65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mailto:janhendrikv@dalrrd.gov.za" TargetMode="External"/><Relationship Id="rId18" Type="http://schemas.openxmlformats.org/officeDocument/2006/relationships/hyperlink" Target="mailto:barikdris@gmail.com" TargetMode="External"/><Relationship Id="rId39" Type="http://schemas.openxmlformats.org/officeDocument/2006/relationships/hyperlink" Target="mailto:michelle.l.gray@usda.gov" TargetMode="External"/><Relationship Id="rId34" Type="http://schemas.openxmlformats.org/officeDocument/2006/relationships/hyperlink" Target="mailto:munguti.florence@gmail.com" TargetMode="External"/><Relationship Id="rId50" Type="http://schemas.openxmlformats.org/officeDocument/2006/relationships/hyperlink" Target="mailto:Sarah.Brunel@fao.org" TargetMode="External"/><Relationship Id="rId55" Type="http://schemas.openxmlformats.org/officeDocument/2006/relationships/hyperlink" Target="mailto:rokhila.madaminova@fao.org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104A7A52-2220-4E4A-A38A-AC0631E5B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F1395-85A9-4EB4-8D9A-EF796678E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2A5520-082D-43E0-9D6B-F486C1EE8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F93305-A41F-4867-881E-5C335A3552D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</TotalTime>
  <Pages>5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Cassin, Aoife (NSP)</cp:lastModifiedBy>
  <cp:revision>3</cp:revision>
  <cp:lastPrinted>2017-10-13T12:41:00Z</cp:lastPrinted>
  <dcterms:created xsi:type="dcterms:W3CDTF">2024-10-21T08:35:00Z</dcterms:created>
  <dcterms:modified xsi:type="dcterms:W3CDTF">2024-10-23T13:10:00Z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827c3b4ba994e33aa0976fed4bad99df9486021f29368a87f4dcb21faeca9ab0</vt:lpwstr>
  </property>
  <property fmtid="{D5CDD505-2E9C-101B-9397-08002B2CF9AE}" pid="4" name="MediaServiceImageTags">
    <vt:lpwstr/>
  </property>
</Properties>
</file>