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FCD4A8" w14:textId="77777777" w:rsidR="00572CC8" w:rsidRPr="006722B0" w:rsidRDefault="00572CC8" w:rsidP="00572CC8">
      <w:pPr>
        <w:pStyle w:val="IPPHeadSection"/>
        <w:rPr>
          <w:lang w:val="pt-BR"/>
        </w:rPr>
      </w:pPr>
      <w:bookmarkStart w:id="0" w:name="_Hlk38797077"/>
      <w:r w:rsidRPr="00723232">
        <w:rPr>
          <w:lang w:val="pt-BR"/>
        </w:rPr>
        <w:t xml:space="preserve">MEETING OF THE </w:t>
      </w:r>
      <w:r w:rsidRPr="006722B0">
        <w:rPr>
          <w:lang w:val="pt-BR"/>
        </w:rPr>
        <w:t>Technical Panel on Phytosanitary Treatments</w:t>
      </w:r>
    </w:p>
    <w:p w14:paraId="7CDB9387" w14:textId="6DFB1083" w:rsidR="003B5AC5" w:rsidRPr="003B5AC5" w:rsidRDefault="003B5AC5" w:rsidP="003B5AC5">
      <w:pPr>
        <w:pStyle w:val="IPPHeadSection"/>
        <w:jc w:val="center"/>
      </w:pPr>
      <w:r>
        <w:t>Documents list</w:t>
      </w:r>
    </w:p>
    <w:p w14:paraId="3EC20128" w14:textId="5FA8C10D" w:rsidR="00F14A9F" w:rsidRDefault="00F14A9F" w:rsidP="00AE0CB3">
      <w:pPr>
        <w:pStyle w:val="IPPNormal"/>
        <w:jc w:val="center"/>
        <w:rPr>
          <w:i/>
        </w:rPr>
      </w:pPr>
      <w:r w:rsidRPr="00AE0CB3">
        <w:rPr>
          <w:i/>
        </w:rPr>
        <w:t>(Pre</w:t>
      </w:r>
      <w:r w:rsidR="005E53FD">
        <w:rPr>
          <w:i/>
        </w:rPr>
        <w:t>pared by the IPPC Secretariat</w:t>
      </w:r>
      <w:r w:rsidRPr="00AE0CB3">
        <w:rPr>
          <w:i/>
        </w:rPr>
        <w:t>)</w:t>
      </w:r>
      <w:bookmarkEnd w:id="0"/>
    </w:p>
    <w:p w14:paraId="497A7B1E" w14:textId="2BAE5A8C" w:rsidR="00DF07BA" w:rsidRPr="00362D30" w:rsidRDefault="008342CE" w:rsidP="00362D30">
      <w:pPr>
        <w:pStyle w:val="IPPNormal"/>
        <w:jc w:val="center"/>
        <w:rPr>
          <w:i/>
        </w:rPr>
      </w:pPr>
      <w:r w:rsidRPr="008342CE">
        <w:rPr>
          <w:i/>
          <w:iCs/>
        </w:rPr>
        <w:t>Updated 202</w:t>
      </w:r>
      <w:r w:rsidR="009235FA">
        <w:rPr>
          <w:i/>
          <w:iCs/>
        </w:rPr>
        <w:t>5</w:t>
      </w:r>
      <w:r w:rsidRPr="008342CE">
        <w:rPr>
          <w:i/>
          <w:iCs/>
        </w:rPr>
        <w:t>-</w:t>
      </w:r>
      <w:r w:rsidR="00572CC8">
        <w:rPr>
          <w:i/>
          <w:iCs/>
        </w:rPr>
        <w:t>0</w:t>
      </w:r>
      <w:r w:rsidR="009235FA">
        <w:rPr>
          <w:i/>
          <w:iCs/>
        </w:rPr>
        <w:t>1</w:t>
      </w:r>
      <w:r w:rsidR="00572CC8">
        <w:rPr>
          <w:i/>
          <w:iCs/>
        </w:rPr>
        <w:t>-0</w:t>
      </w:r>
      <w:r w:rsidR="009235FA">
        <w:rPr>
          <w:i/>
          <w:iCs/>
        </w:rPr>
        <w:t>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1886"/>
        <w:gridCol w:w="1331"/>
        <w:gridCol w:w="4373"/>
        <w:gridCol w:w="1426"/>
      </w:tblGrid>
      <w:tr w:rsidR="003B5AC5" w:rsidRPr="00081672" w14:paraId="3C6A709A" w14:textId="77777777" w:rsidTr="009235FA">
        <w:trPr>
          <w:cantSplit/>
          <w:tblHeader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</w:tcPr>
          <w:p w14:paraId="11E3270A" w14:textId="153EC7C7" w:rsidR="003B5AC5" w:rsidRPr="00081672" w:rsidRDefault="00925FF8" w:rsidP="00A0786B">
            <w:pPr>
              <w:pStyle w:val="IPPArial"/>
              <w:jc w:val="center"/>
              <w:rPr>
                <w:rFonts w:cs="Arial"/>
                <w:b/>
                <w:szCs w:val="18"/>
                <w:lang w:val="en-US"/>
              </w:rPr>
            </w:pPr>
            <w:bookmarkStart w:id="1" w:name="_Hlk71299279"/>
            <w:r w:rsidRPr="00081672">
              <w:rPr>
                <w:rFonts w:cs="Arial"/>
                <w:b/>
                <w:szCs w:val="18"/>
                <w:lang w:val="en-US"/>
              </w:rPr>
              <w:t>Document no.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</w:tcPr>
          <w:p w14:paraId="525D7530" w14:textId="4B2814E0" w:rsidR="003B5AC5" w:rsidRPr="00081672" w:rsidRDefault="00925FF8" w:rsidP="00A0786B">
            <w:pPr>
              <w:pStyle w:val="IPPArial"/>
              <w:ind w:left="34"/>
              <w:jc w:val="center"/>
              <w:rPr>
                <w:rFonts w:cs="Arial"/>
                <w:b/>
                <w:szCs w:val="18"/>
                <w:lang w:val="en-US"/>
              </w:rPr>
            </w:pPr>
            <w:r w:rsidRPr="00081672">
              <w:rPr>
                <w:rFonts w:cs="Arial"/>
                <w:b/>
                <w:szCs w:val="18"/>
                <w:lang w:val="en-US"/>
              </w:rPr>
              <w:t>Agenda item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</w:tcPr>
          <w:p w14:paraId="66658202" w14:textId="6288B43D" w:rsidR="003B5AC5" w:rsidRPr="00081672" w:rsidRDefault="00925FF8" w:rsidP="00A0786B">
            <w:pPr>
              <w:pStyle w:val="IPPArial"/>
              <w:jc w:val="center"/>
              <w:rPr>
                <w:rFonts w:cs="Arial"/>
                <w:b/>
                <w:szCs w:val="18"/>
                <w:lang w:val="en-US"/>
              </w:rPr>
            </w:pPr>
            <w:r w:rsidRPr="00081672">
              <w:rPr>
                <w:rFonts w:cs="Arial"/>
                <w:b/>
                <w:szCs w:val="18"/>
                <w:lang w:val="en-US"/>
              </w:rPr>
              <w:t xml:space="preserve">Document title 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5F39832E" w14:textId="494A03A5" w:rsidR="003B5AC5" w:rsidRPr="00081672" w:rsidRDefault="00925FF8" w:rsidP="00A0786B">
            <w:pPr>
              <w:pStyle w:val="IPPArialTable"/>
              <w:spacing w:after="0" w:line="259" w:lineRule="auto"/>
              <w:ind w:left="-21"/>
              <w:jc w:val="center"/>
              <w:rPr>
                <w:rFonts w:cs="Arial"/>
                <w:b/>
                <w:szCs w:val="18"/>
                <w:lang w:val="en-US"/>
              </w:rPr>
            </w:pPr>
            <w:r w:rsidRPr="00081672">
              <w:rPr>
                <w:rFonts w:cs="Arial"/>
                <w:b/>
                <w:szCs w:val="18"/>
                <w:lang w:val="en-US"/>
              </w:rPr>
              <w:t xml:space="preserve">Date posted / </w:t>
            </w:r>
            <w:r>
              <w:rPr>
                <w:rFonts w:cs="Arial"/>
                <w:b/>
                <w:szCs w:val="18"/>
                <w:lang w:val="en-US"/>
              </w:rPr>
              <w:t>updated</w:t>
            </w:r>
          </w:p>
        </w:tc>
      </w:tr>
      <w:bookmarkEnd w:id="1"/>
      <w:tr w:rsidR="003B5AC5" w:rsidRPr="00081672" w14:paraId="7A19F429" w14:textId="77777777" w:rsidTr="006C4456">
        <w:trPr>
          <w:cantSplit/>
          <w:tblHeader/>
        </w:trPr>
        <w:tc>
          <w:tcPr>
            <w:tcW w:w="5000" w:type="pct"/>
            <w:gridSpan w:val="4"/>
            <w:shd w:val="clear" w:color="auto" w:fill="E7E6E6" w:themeFill="background2"/>
            <w:noWrap/>
            <w:vAlign w:val="center"/>
          </w:tcPr>
          <w:p w14:paraId="3578E5F0" w14:textId="77777777" w:rsidR="003B5AC5" w:rsidRPr="00081672" w:rsidRDefault="003B5AC5" w:rsidP="00A0786B">
            <w:pPr>
              <w:pStyle w:val="IPPArialTable"/>
              <w:spacing w:after="0" w:line="259" w:lineRule="auto"/>
              <w:ind w:left="339" w:hanging="360"/>
              <w:jc w:val="center"/>
              <w:rPr>
                <w:rFonts w:cs="Arial"/>
                <w:b/>
                <w:szCs w:val="18"/>
                <w:lang w:val="en-US"/>
              </w:rPr>
            </w:pPr>
            <w:r w:rsidRPr="00081672">
              <w:rPr>
                <w:rFonts w:cs="Arial"/>
                <w:b/>
                <w:szCs w:val="18"/>
                <w:lang w:val="en-US"/>
              </w:rPr>
              <w:t>Meeting documents</w:t>
            </w:r>
          </w:p>
        </w:tc>
      </w:tr>
      <w:tr w:rsidR="004360DE" w:rsidRPr="00081672" w14:paraId="5A14EFFF" w14:textId="77777777" w:rsidTr="009235FA">
        <w:trPr>
          <w:cantSplit/>
        </w:trPr>
        <w:tc>
          <w:tcPr>
            <w:tcW w:w="1046" w:type="pct"/>
          </w:tcPr>
          <w:p w14:paraId="50B8D024" w14:textId="7D5F0749" w:rsidR="004360DE" w:rsidRPr="004360DE" w:rsidRDefault="004360DE" w:rsidP="004360DE">
            <w:pPr>
              <w:tabs>
                <w:tab w:val="left" w:pos="227"/>
                <w:tab w:val="right" w:pos="9600"/>
              </w:tabs>
              <w:jc w:val="center"/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4360DE">
              <w:rPr>
                <w:rFonts w:asciiTheme="minorBidi" w:hAnsiTheme="minorBidi" w:cstheme="minorBidi"/>
                <w:sz w:val="18"/>
                <w:szCs w:val="18"/>
              </w:rPr>
              <w:t>01_TPPT_202</w:t>
            </w:r>
            <w:r w:rsidR="009235FA">
              <w:rPr>
                <w:rFonts w:asciiTheme="minorBidi" w:hAnsiTheme="minorBidi" w:cstheme="minorBidi"/>
                <w:sz w:val="18"/>
                <w:szCs w:val="18"/>
              </w:rPr>
              <w:t>5</w:t>
            </w:r>
            <w:r w:rsidRPr="004360DE">
              <w:rPr>
                <w:rFonts w:asciiTheme="minorBidi" w:hAnsiTheme="minorBidi" w:cstheme="minorBidi"/>
                <w:sz w:val="18"/>
                <w:szCs w:val="18"/>
              </w:rPr>
              <w:t>_</w:t>
            </w:r>
            <w:r w:rsidR="009235FA">
              <w:rPr>
                <w:rFonts w:asciiTheme="minorBidi" w:hAnsiTheme="minorBidi" w:cstheme="minorBidi"/>
                <w:sz w:val="18"/>
                <w:szCs w:val="18"/>
              </w:rPr>
              <w:t>Jan</w:t>
            </w:r>
          </w:p>
        </w:tc>
        <w:tc>
          <w:tcPr>
            <w:tcW w:w="738" w:type="pct"/>
          </w:tcPr>
          <w:p w14:paraId="5D15C9AC" w14:textId="0BE759E8" w:rsidR="004360DE" w:rsidRPr="004360DE" w:rsidRDefault="00F833C7" w:rsidP="004360DE">
            <w:pPr>
              <w:pStyle w:val="IPPArial"/>
              <w:jc w:val="center"/>
              <w:rPr>
                <w:rFonts w:asciiTheme="minorBidi" w:hAnsiTheme="minorBidi" w:cstheme="minorBidi"/>
                <w:szCs w:val="18"/>
                <w:lang w:val="en-US"/>
              </w:rPr>
            </w:pPr>
            <w:r>
              <w:rPr>
                <w:rFonts w:asciiTheme="minorBidi" w:hAnsiTheme="minorBidi" w:cstheme="minorBidi"/>
                <w:color w:val="1B1E24"/>
                <w:szCs w:val="18"/>
              </w:rPr>
              <w:t>2.3</w:t>
            </w:r>
          </w:p>
        </w:tc>
        <w:tc>
          <w:tcPr>
            <w:tcW w:w="2425" w:type="pct"/>
          </w:tcPr>
          <w:p w14:paraId="27E6A819" w14:textId="7922E8F2" w:rsidR="004360DE" w:rsidRPr="004360DE" w:rsidRDefault="004360DE" w:rsidP="004360DE">
            <w:pPr>
              <w:jc w:val="left"/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4360DE">
              <w:rPr>
                <w:rFonts w:asciiTheme="minorBidi" w:hAnsiTheme="minorBidi" w:cstheme="minorBidi"/>
                <w:sz w:val="18"/>
                <w:szCs w:val="18"/>
              </w:rPr>
              <w:t>Provisional agenda</w:t>
            </w:r>
          </w:p>
        </w:tc>
        <w:tc>
          <w:tcPr>
            <w:tcW w:w="791" w:type="pct"/>
          </w:tcPr>
          <w:p w14:paraId="56CB8E0A" w14:textId="03DA51DB" w:rsidR="004360DE" w:rsidRPr="004360DE" w:rsidRDefault="004360DE" w:rsidP="004360DE">
            <w:pPr>
              <w:jc w:val="center"/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4360DE">
              <w:rPr>
                <w:rFonts w:asciiTheme="minorBidi" w:hAnsiTheme="minorBidi" w:cstheme="minorBidi"/>
                <w:sz w:val="18"/>
                <w:szCs w:val="18"/>
              </w:rPr>
              <w:t>09/</w:t>
            </w:r>
            <w:r w:rsidR="009235FA">
              <w:rPr>
                <w:rFonts w:asciiTheme="minorBidi" w:hAnsiTheme="minorBidi" w:cstheme="minorBidi"/>
                <w:sz w:val="18"/>
                <w:szCs w:val="18"/>
              </w:rPr>
              <w:t>01</w:t>
            </w:r>
            <w:r w:rsidRPr="004360DE">
              <w:rPr>
                <w:rFonts w:asciiTheme="minorBidi" w:hAnsiTheme="minorBidi" w:cstheme="minorBidi"/>
                <w:sz w:val="18"/>
                <w:szCs w:val="18"/>
              </w:rPr>
              <w:t>/202</w:t>
            </w:r>
            <w:r w:rsidR="009235FA">
              <w:rPr>
                <w:rFonts w:asciiTheme="minorBidi" w:hAnsiTheme="minorBidi" w:cstheme="minorBidi"/>
                <w:sz w:val="18"/>
                <w:szCs w:val="18"/>
              </w:rPr>
              <w:t>5</w:t>
            </w:r>
          </w:p>
        </w:tc>
      </w:tr>
      <w:tr w:rsidR="009235FA" w:rsidRPr="00081672" w14:paraId="1AA4585F" w14:textId="77777777" w:rsidTr="009235FA">
        <w:trPr>
          <w:cantSplit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E5B9" w14:textId="2D5A5E9C" w:rsidR="009235FA" w:rsidRPr="004360DE" w:rsidRDefault="009235FA" w:rsidP="009235FA">
            <w:pPr>
              <w:tabs>
                <w:tab w:val="left" w:pos="227"/>
                <w:tab w:val="right" w:pos="9600"/>
              </w:tabs>
              <w:jc w:val="center"/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DB1028">
              <w:rPr>
                <w:rFonts w:asciiTheme="minorBidi" w:hAnsiTheme="minorBidi" w:cstheme="minorBidi"/>
                <w:sz w:val="18"/>
                <w:szCs w:val="18"/>
              </w:rPr>
              <w:t>0</w:t>
            </w:r>
            <w:r w:rsidR="00F90F28">
              <w:rPr>
                <w:rFonts w:asciiTheme="minorBidi" w:hAnsiTheme="minorBidi" w:cstheme="minorBidi"/>
                <w:sz w:val="18"/>
                <w:szCs w:val="18"/>
              </w:rPr>
              <w:t>2</w:t>
            </w:r>
            <w:r w:rsidRPr="00DB1028">
              <w:rPr>
                <w:rFonts w:asciiTheme="minorBidi" w:hAnsiTheme="minorBidi" w:cstheme="minorBidi"/>
                <w:sz w:val="18"/>
                <w:szCs w:val="18"/>
              </w:rPr>
              <w:t>_TPPT_2025_Jan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CD1E" w14:textId="39CFD44B" w:rsidR="009235FA" w:rsidRPr="004360DE" w:rsidRDefault="009235FA" w:rsidP="009235FA">
            <w:pPr>
              <w:pStyle w:val="IPPArial"/>
              <w:jc w:val="center"/>
              <w:rPr>
                <w:rFonts w:asciiTheme="minorBidi" w:hAnsiTheme="minorBidi" w:cstheme="minorBidi"/>
                <w:szCs w:val="18"/>
                <w:lang w:val="en-US"/>
              </w:rPr>
            </w:pPr>
            <w:r>
              <w:rPr>
                <w:rFonts w:asciiTheme="minorBidi" w:hAnsiTheme="minorBidi" w:cstheme="minorBidi"/>
                <w:color w:val="1B1E24"/>
                <w:szCs w:val="18"/>
              </w:rPr>
              <w:t>3.1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A263" w14:textId="10B3CB1B" w:rsidR="009235FA" w:rsidRPr="004360DE" w:rsidRDefault="009235FA" w:rsidP="009235FA">
            <w:pPr>
              <w:pStyle w:val="IPPArial"/>
              <w:jc w:val="left"/>
              <w:rPr>
                <w:rFonts w:asciiTheme="minorBidi" w:hAnsiTheme="minorBidi" w:cstheme="minorBidi"/>
                <w:szCs w:val="18"/>
                <w:lang w:val="en-US"/>
              </w:rPr>
            </w:pPr>
            <w:r w:rsidRPr="004360DE">
              <w:rPr>
                <w:rFonts w:asciiTheme="minorBidi" w:hAnsiTheme="minorBidi" w:cstheme="minorBidi"/>
                <w:szCs w:val="18"/>
              </w:rPr>
              <w:t>Document List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6311" w14:textId="67CB2F21" w:rsidR="009235FA" w:rsidRPr="004360DE" w:rsidRDefault="009235FA" w:rsidP="009235FA">
            <w:pPr>
              <w:jc w:val="center"/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C6653C">
              <w:rPr>
                <w:rFonts w:asciiTheme="minorBidi" w:hAnsiTheme="minorBidi" w:cstheme="minorBidi"/>
                <w:sz w:val="18"/>
                <w:szCs w:val="18"/>
              </w:rPr>
              <w:t>09/01/2025</w:t>
            </w:r>
          </w:p>
        </w:tc>
      </w:tr>
      <w:tr w:rsidR="009235FA" w:rsidRPr="00081672" w14:paraId="6FC8CD81" w14:textId="77777777" w:rsidTr="009235FA">
        <w:trPr>
          <w:cantSplit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FC25" w14:textId="4A65341C" w:rsidR="009235FA" w:rsidRPr="004360DE" w:rsidRDefault="009235FA" w:rsidP="009235FA">
            <w:pPr>
              <w:tabs>
                <w:tab w:val="left" w:pos="227"/>
                <w:tab w:val="right" w:pos="9600"/>
              </w:tabs>
              <w:jc w:val="center"/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DB1028">
              <w:rPr>
                <w:rFonts w:asciiTheme="minorBidi" w:hAnsiTheme="minorBidi" w:cstheme="minorBidi"/>
                <w:sz w:val="18"/>
                <w:szCs w:val="18"/>
              </w:rPr>
              <w:t>0</w:t>
            </w:r>
            <w:r w:rsidR="00F90F28">
              <w:rPr>
                <w:rFonts w:asciiTheme="minorBidi" w:hAnsiTheme="minorBidi" w:cstheme="minorBidi"/>
                <w:sz w:val="18"/>
                <w:szCs w:val="18"/>
              </w:rPr>
              <w:t>3</w:t>
            </w:r>
            <w:r w:rsidRPr="00DB1028">
              <w:rPr>
                <w:rFonts w:asciiTheme="minorBidi" w:hAnsiTheme="minorBidi" w:cstheme="minorBidi"/>
                <w:sz w:val="18"/>
                <w:szCs w:val="18"/>
              </w:rPr>
              <w:t>_TPPT_2025_Jan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E3CB" w14:textId="0B3F12E3" w:rsidR="009235FA" w:rsidRPr="004360DE" w:rsidRDefault="009235FA" w:rsidP="009235FA">
            <w:pPr>
              <w:pStyle w:val="IPPArial"/>
              <w:jc w:val="center"/>
              <w:rPr>
                <w:rFonts w:asciiTheme="minorBidi" w:hAnsiTheme="minorBidi" w:cstheme="minorBidi"/>
                <w:szCs w:val="18"/>
                <w:lang w:val="en-US"/>
              </w:rPr>
            </w:pPr>
            <w:r>
              <w:rPr>
                <w:rFonts w:asciiTheme="minorBidi" w:hAnsiTheme="minorBidi" w:cstheme="minorBidi"/>
                <w:color w:val="1B1E24"/>
                <w:szCs w:val="18"/>
              </w:rPr>
              <w:t>3.2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C01B" w14:textId="7F60E4B2" w:rsidR="009235FA" w:rsidRPr="004360DE" w:rsidRDefault="009235FA" w:rsidP="009235FA">
            <w:pPr>
              <w:jc w:val="left"/>
              <w:rPr>
                <w:rFonts w:asciiTheme="minorBidi" w:eastAsia="Times" w:hAnsiTheme="minorBidi" w:cstheme="minorBidi"/>
                <w:iCs/>
                <w:sz w:val="18"/>
                <w:szCs w:val="18"/>
                <w:lang w:val="en-US"/>
              </w:rPr>
            </w:pPr>
            <w:r w:rsidRPr="004360DE">
              <w:rPr>
                <w:rFonts w:asciiTheme="minorBidi" w:hAnsiTheme="minorBidi" w:cstheme="minorBidi"/>
                <w:sz w:val="18"/>
                <w:szCs w:val="18"/>
              </w:rPr>
              <w:t>Participants List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B215" w14:textId="2B0AE29F" w:rsidR="009235FA" w:rsidRPr="004360DE" w:rsidRDefault="009235FA" w:rsidP="009235FA">
            <w:pPr>
              <w:jc w:val="center"/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C6653C">
              <w:rPr>
                <w:rFonts w:asciiTheme="minorBidi" w:hAnsiTheme="minorBidi" w:cstheme="minorBidi"/>
                <w:sz w:val="18"/>
                <w:szCs w:val="18"/>
              </w:rPr>
              <w:t>09/01/2025</w:t>
            </w:r>
          </w:p>
        </w:tc>
      </w:tr>
      <w:tr w:rsidR="009235FA" w:rsidRPr="00081672" w14:paraId="6994FF4C" w14:textId="77777777" w:rsidTr="009235FA">
        <w:trPr>
          <w:cantSplit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D410" w14:textId="75D5E4F3" w:rsidR="009235FA" w:rsidRPr="004360DE" w:rsidRDefault="009235FA" w:rsidP="009235FA">
            <w:pPr>
              <w:tabs>
                <w:tab w:val="left" w:pos="227"/>
                <w:tab w:val="right" w:pos="9600"/>
              </w:tabs>
              <w:jc w:val="center"/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DB1028">
              <w:rPr>
                <w:rFonts w:asciiTheme="minorBidi" w:hAnsiTheme="minorBidi" w:cstheme="minorBidi"/>
                <w:sz w:val="18"/>
                <w:szCs w:val="18"/>
              </w:rPr>
              <w:t>0</w:t>
            </w:r>
            <w:r w:rsidR="00F90F28">
              <w:rPr>
                <w:rFonts w:asciiTheme="minorBidi" w:hAnsiTheme="minorBidi" w:cstheme="minorBidi"/>
                <w:sz w:val="18"/>
                <w:szCs w:val="18"/>
              </w:rPr>
              <w:t>8</w:t>
            </w:r>
            <w:r w:rsidRPr="00DB1028">
              <w:rPr>
                <w:rFonts w:asciiTheme="minorBidi" w:hAnsiTheme="minorBidi" w:cstheme="minorBidi"/>
                <w:sz w:val="18"/>
                <w:szCs w:val="18"/>
              </w:rPr>
              <w:t>_TPPT_2025_Jan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2994" w14:textId="6D6BF0BE" w:rsidR="009235FA" w:rsidRPr="004360DE" w:rsidRDefault="009235FA" w:rsidP="009235FA">
            <w:pPr>
              <w:pStyle w:val="IPPArial"/>
              <w:jc w:val="center"/>
              <w:rPr>
                <w:rFonts w:asciiTheme="minorBidi" w:hAnsiTheme="minorBidi" w:cstheme="minorBidi"/>
                <w:szCs w:val="18"/>
                <w:lang w:val="en-US"/>
              </w:rPr>
            </w:pPr>
            <w:r>
              <w:rPr>
                <w:rFonts w:asciiTheme="minorBidi" w:hAnsiTheme="minorBidi" w:cstheme="minorBidi"/>
                <w:szCs w:val="18"/>
                <w:lang w:val="en-US"/>
              </w:rPr>
              <w:t>4.1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DC58" w14:textId="0649A965" w:rsidR="009235FA" w:rsidRPr="004360DE" w:rsidRDefault="009F6F60" w:rsidP="009F6F60">
            <w:pPr>
              <w:jc w:val="left"/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9F6F60">
              <w:rPr>
                <w:rFonts w:asciiTheme="minorBidi" w:hAnsiTheme="minorBidi" w:cstheme="minorBidi"/>
                <w:sz w:val="18"/>
                <w:szCs w:val="18"/>
              </w:rPr>
              <w:t xml:space="preserve">TPPT </w:t>
            </w:r>
            <w:r w:rsidR="00B3754B">
              <w:rPr>
                <w:rFonts w:asciiTheme="minorBidi" w:hAnsiTheme="minorBidi" w:cstheme="minorBidi"/>
                <w:sz w:val="18"/>
                <w:szCs w:val="18"/>
              </w:rPr>
              <w:t>L</w:t>
            </w:r>
            <w:r w:rsidRPr="009F6F60">
              <w:rPr>
                <w:rFonts w:asciiTheme="minorBidi" w:hAnsiTheme="minorBidi" w:cstheme="minorBidi"/>
                <w:sz w:val="18"/>
                <w:szCs w:val="18"/>
              </w:rPr>
              <w:t xml:space="preserve">ead’s notes Irradiation </w:t>
            </w:r>
            <w:r w:rsidR="00B3754B">
              <w:rPr>
                <w:rFonts w:asciiTheme="minorBidi" w:hAnsiTheme="minorBidi" w:cstheme="minorBidi"/>
                <w:sz w:val="18"/>
                <w:szCs w:val="18"/>
              </w:rPr>
              <w:t xml:space="preserve">and MA </w:t>
            </w:r>
            <w:r w:rsidRPr="009F6F60">
              <w:rPr>
                <w:rFonts w:asciiTheme="minorBidi" w:hAnsiTheme="minorBidi" w:cstheme="minorBidi"/>
                <w:sz w:val="18"/>
                <w:szCs w:val="18"/>
              </w:rPr>
              <w:t xml:space="preserve">treatment for </w:t>
            </w:r>
            <w:r w:rsidRPr="009F6F60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 xml:space="preserve">Trogoderma </w:t>
            </w:r>
            <w:proofErr w:type="spellStart"/>
            <w:r w:rsidRPr="009F6F60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>granarium</w:t>
            </w:r>
            <w:proofErr w:type="spellEnd"/>
            <w:r w:rsidRPr="009F6F60">
              <w:rPr>
                <w:rFonts w:asciiTheme="minorBidi" w:hAnsiTheme="minorBidi" w:cstheme="minorBidi"/>
                <w:sz w:val="18"/>
                <w:szCs w:val="18"/>
              </w:rPr>
              <w:t xml:space="preserve"> (2023-032)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040C" w14:textId="5A25C0A7" w:rsidR="009235FA" w:rsidRPr="004360DE" w:rsidRDefault="009235FA" w:rsidP="009235FA">
            <w:pPr>
              <w:jc w:val="center"/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C6653C">
              <w:rPr>
                <w:rFonts w:asciiTheme="minorBidi" w:hAnsiTheme="minorBidi" w:cstheme="minorBidi"/>
                <w:sz w:val="18"/>
                <w:szCs w:val="18"/>
              </w:rPr>
              <w:t>09/01/2025</w:t>
            </w:r>
          </w:p>
        </w:tc>
      </w:tr>
      <w:tr w:rsidR="009235FA" w:rsidRPr="00081672" w14:paraId="06ECD924" w14:textId="77777777" w:rsidTr="009235FA">
        <w:trPr>
          <w:cantSplit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40E8" w14:textId="5994A324" w:rsidR="009235FA" w:rsidRPr="00DB1028" w:rsidRDefault="009235FA" w:rsidP="009235FA">
            <w:pPr>
              <w:tabs>
                <w:tab w:val="left" w:pos="227"/>
                <w:tab w:val="right" w:pos="9600"/>
              </w:tabs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2C0D89">
              <w:rPr>
                <w:rFonts w:asciiTheme="minorBidi" w:hAnsiTheme="minorBidi" w:cstheme="minorBidi"/>
                <w:sz w:val="18"/>
                <w:szCs w:val="18"/>
              </w:rPr>
              <w:t>0</w:t>
            </w:r>
            <w:r w:rsidR="00F90F28">
              <w:rPr>
                <w:rFonts w:asciiTheme="minorBidi" w:hAnsiTheme="minorBidi" w:cstheme="minorBidi"/>
                <w:sz w:val="18"/>
                <w:szCs w:val="18"/>
              </w:rPr>
              <w:t>9</w:t>
            </w:r>
            <w:r w:rsidRPr="002C0D89">
              <w:rPr>
                <w:rFonts w:asciiTheme="minorBidi" w:hAnsiTheme="minorBidi" w:cstheme="minorBidi"/>
                <w:sz w:val="18"/>
                <w:szCs w:val="18"/>
              </w:rPr>
              <w:t>_TPPT_2025_Jan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E6F7" w14:textId="217AA076" w:rsidR="009235FA" w:rsidRDefault="009235FA" w:rsidP="009235FA">
            <w:pPr>
              <w:pStyle w:val="IPPArial"/>
              <w:jc w:val="center"/>
              <w:rPr>
                <w:rFonts w:asciiTheme="minorBidi" w:hAnsiTheme="minorBidi" w:cstheme="minorBidi"/>
                <w:szCs w:val="18"/>
                <w:lang w:val="en-US"/>
              </w:rPr>
            </w:pPr>
            <w:r w:rsidRPr="006B1132">
              <w:rPr>
                <w:rFonts w:asciiTheme="minorBidi" w:hAnsiTheme="minorBidi" w:cstheme="minorBidi"/>
                <w:szCs w:val="18"/>
                <w:lang w:val="en-US"/>
              </w:rPr>
              <w:t>4.1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4DAC" w14:textId="3ADB3492" w:rsidR="009235FA" w:rsidRPr="004360DE" w:rsidRDefault="008432AA" w:rsidP="00B70B26">
            <w:pPr>
              <w:jc w:val="left"/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6A2E38">
              <w:rPr>
                <w:rFonts w:asciiTheme="minorBidi" w:hAnsiTheme="minorBidi" w:cstheme="minorBidi"/>
                <w:sz w:val="18"/>
                <w:szCs w:val="18"/>
              </w:rPr>
              <w:t xml:space="preserve">Compiled comments for Draft annex to ISPM 28: </w:t>
            </w:r>
            <w:r w:rsidR="00A9180A" w:rsidRPr="005A0BA4">
              <w:rPr>
                <w:rFonts w:asciiTheme="minorBidi" w:hAnsiTheme="minorBidi" w:cstheme="minorBidi"/>
                <w:sz w:val="18"/>
                <w:szCs w:val="18"/>
              </w:rPr>
              <w:t>Combination of irradiation and modified atmosphere treatment for</w:t>
            </w:r>
            <w:r w:rsidR="00A9180A">
              <w:rPr>
                <w:sz w:val="18"/>
              </w:rPr>
              <w:t xml:space="preserve"> </w:t>
            </w:r>
            <w:r w:rsidR="00B70B26" w:rsidRPr="009F6F60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 xml:space="preserve">Trogoderma </w:t>
            </w:r>
            <w:proofErr w:type="spellStart"/>
            <w:r w:rsidR="00B70B26" w:rsidRPr="009F6F60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>granarium</w:t>
            </w:r>
            <w:proofErr w:type="spellEnd"/>
            <w:r w:rsidR="00B70B26" w:rsidRPr="009F6F60">
              <w:rPr>
                <w:rFonts w:asciiTheme="minorBidi" w:hAnsiTheme="minorBidi" w:cstheme="minorBidi"/>
                <w:sz w:val="18"/>
                <w:szCs w:val="18"/>
              </w:rPr>
              <w:t xml:space="preserve"> (2023-032)</w:t>
            </w:r>
            <w:r>
              <w:t xml:space="preserve"> </w:t>
            </w:r>
            <w:r w:rsidRPr="00B70B26">
              <w:rPr>
                <w:rFonts w:asciiTheme="minorBidi" w:hAnsiTheme="minorBidi" w:cstheme="minorBidi"/>
                <w:sz w:val="18"/>
                <w:szCs w:val="18"/>
              </w:rPr>
              <w:t>- 2024 First Consultation - Lead’s Response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A550" w14:textId="1A6ED540" w:rsidR="009235FA" w:rsidRPr="00C6653C" w:rsidRDefault="009235FA" w:rsidP="009235FA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9D37E5">
              <w:rPr>
                <w:rFonts w:asciiTheme="minorBidi" w:hAnsiTheme="minorBidi" w:cstheme="minorBidi"/>
                <w:sz w:val="18"/>
                <w:szCs w:val="18"/>
              </w:rPr>
              <w:t>09/01/2025</w:t>
            </w:r>
          </w:p>
        </w:tc>
      </w:tr>
      <w:tr w:rsidR="009235FA" w:rsidRPr="00081672" w14:paraId="76B26259" w14:textId="77777777" w:rsidTr="009235FA">
        <w:trPr>
          <w:cantSplit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9DDC" w14:textId="552968E1" w:rsidR="009235FA" w:rsidRPr="00DB1028" w:rsidRDefault="009235FA" w:rsidP="009235FA">
            <w:pPr>
              <w:tabs>
                <w:tab w:val="left" w:pos="227"/>
                <w:tab w:val="right" w:pos="9600"/>
              </w:tabs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2C0D89">
              <w:rPr>
                <w:rFonts w:asciiTheme="minorBidi" w:hAnsiTheme="minorBidi" w:cstheme="minorBidi"/>
                <w:sz w:val="18"/>
                <w:szCs w:val="18"/>
              </w:rPr>
              <w:t>0</w:t>
            </w:r>
            <w:r w:rsidR="00F90F28">
              <w:rPr>
                <w:rFonts w:asciiTheme="minorBidi" w:hAnsiTheme="minorBidi" w:cstheme="minorBidi"/>
                <w:sz w:val="18"/>
                <w:szCs w:val="18"/>
              </w:rPr>
              <w:t>4</w:t>
            </w:r>
            <w:r w:rsidRPr="002C0D89">
              <w:rPr>
                <w:rFonts w:asciiTheme="minorBidi" w:hAnsiTheme="minorBidi" w:cstheme="minorBidi"/>
                <w:sz w:val="18"/>
                <w:szCs w:val="18"/>
              </w:rPr>
              <w:t>_TPPT_2025_Jan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E3FB" w14:textId="786A7FF1" w:rsidR="009235FA" w:rsidRDefault="009235FA" w:rsidP="009235FA">
            <w:pPr>
              <w:pStyle w:val="IPPArial"/>
              <w:jc w:val="center"/>
              <w:rPr>
                <w:rFonts w:asciiTheme="minorBidi" w:hAnsiTheme="minorBidi" w:cstheme="minorBidi"/>
                <w:szCs w:val="18"/>
                <w:lang w:val="en-US"/>
              </w:rPr>
            </w:pPr>
            <w:r w:rsidRPr="006B1132">
              <w:rPr>
                <w:rFonts w:asciiTheme="minorBidi" w:hAnsiTheme="minorBidi" w:cstheme="minorBidi"/>
                <w:szCs w:val="18"/>
                <w:lang w:val="en-US"/>
              </w:rPr>
              <w:t>4.1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CC9B" w14:textId="18FFB870" w:rsidR="009235FA" w:rsidRPr="004360DE" w:rsidRDefault="005717A9" w:rsidP="009235FA">
            <w:pPr>
              <w:tabs>
                <w:tab w:val="left" w:pos="227"/>
                <w:tab w:val="right" w:pos="9600"/>
              </w:tabs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5717A9">
              <w:rPr>
                <w:rFonts w:asciiTheme="minorBidi" w:hAnsiTheme="minorBidi" w:cstheme="minorBidi"/>
                <w:sz w:val="18"/>
                <w:szCs w:val="18"/>
                <w:lang w:val="en-US"/>
              </w:rPr>
              <w:t>2023-032_Draft_PT_MA_Ir_Trogoderma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2788" w14:textId="28F7BF65" w:rsidR="009235FA" w:rsidRPr="00C6653C" w:rsidRDefault="009235FA" w:rsidP="009235FA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9D37E5">
              <w:rPr>
                <w:rFonts w:asciiTheme="minorBidi" w:hAnsiTheme="minorBidi" w:cstheme="minorBidi"/>
                <w:sz w:val="18"/>
                <w:szCs w:val="18"/>
              </w:rPr>
              <w:t>09/01/2025</w:t>
            </w:r>
          </w:p>
        </w:tc>
      </w:tr>
      <w:tr w:rsidR="009235FA" w:rsidRPr="00081672" w14:paraId="785E7A8F" w14:textId="77777777" w:rsidTr="009235FA">
        <w:trPr>
          <w:cantSplit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EA9A" w14:textId="00BB0DBA" w:rsidR="009235FA" w:rsidRPr="00DB1028" w:rsidRDefault="00F90F28" w:rsidP="00F90F28">
            <w:pPr>
              <w:tabs>
                <w:tab w:val="left" w:pos="227"/>
                <w:tab w:val="right" w:pos="9600"/>
              </w:tabs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16</w:t>
            </w:r>
            <w:r w:rsidR="009235FA" w:rsidRPr="002C0D89">
              <w:rPr>
                <w:rFonts w:asciiTheme="minorBidi" w:hAnsiTheme="minorBidi" w:cstheme="minorBidi"/>
                <w:sz w:val="18"/>
                <w:szCs w:val="18"/>
              </w:rPr>
              <w:t>_TPPT_2025_Jan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DB1B" w14:textId="28BB3FC8" w:rsidR="009235FA" w:rsidRDefault="009235FA" w:rsidP="00F90F28">
            <w:pPr>
              <w:pStyle w:val="IPPArial"/>
              <w:jc w:val="center"/>
              <w:rPr>
                <w:rFonts w:asciiTheme="minorBidi" w:hAnsiTheme="minorBidi" w:cstheme="minorBidi"/>
                <w:szCs w:val="18"/>
                <w:lang w:val="en-US"/>
              </w:rPr>
            </w:pPr>
            <w:r w:rsidRPr="006B1132">
              <w:rPr>
                <w:rFonts w:asciiTheme="minorBidi" w:hAnsiTheme="minorBidi" w:cstheme="minorBidi"/>
                <w:szCs w:val="18"/>
                <w:lang w:val="en-US"/>
              </w:rPr>
              <w:t>4.1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6763" w14:textId="2BF41F33" w:rsidR="009235FA" w:rsidRPr="00F90F28" w:rsidRDefault="00AB40E4" w:rsidP="00AB40E4">
            <w:pPr>
              <w:pStyle w:val="IPPArialTable"/>
              <w:spacing w:before="0" w:after="0"/>
            </w:pPr>
            <w:r w:rsidRPr="00AB40E4">
              <w:t xml:space="preserve">Efficacy of Gamma Radiation on Mortality, Reproduction, DNA Damage and Antioxidant Enzymes on Trogoderma </w:t>
            </w:r>
            <w:proofErr w:type="spellStart"/>
            <w:r w:rsidRPr="00AB40E4">
              <w:t>granarium</w:t>
            </w:r>
            <w:proofErr w:type="spellEnd"/>
            <w:r w:rsidRPr="00AB40E4">
              <w:t xml:space="preserve"> everts (Coleoptera: </w:t>
            </w:r>
            <w:proofErr w:type="spellStart"/>
            <w:r w:rsidRPr="00AB40E4">
              <w:t>Dermestidae</w:t>
            </w:r>
            <w:proofErr w:type="spellEnd"/>
            <w:r w:rsidRPr="00AB40E4">
              <w:t xml:space="preserve">) </w:t>
            </w:r>
            <w:r>
              <w:t xml:space="preserve">- </w:t>
            </w:r>
            <w:r w:rsidR="00F90F28" w:rsidRPr="00F0570B">
              <w:t>Afify et al 2024 PI and khapra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0CDE" w14:textId="43765E4B" w:rsidR="009235FA" w:rsidRPr="00C6653C" w:rsidRDefault="009235FA" w:rsidP="00F90F28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9D37E5">
              <w:rPr>
                <w:rFonts w:asciiTheme="minorBidi" w:hAnsiTheme="minorBidi" w:cstheme="minorBidi"/>
                <w:sz w:val="18"/>
                <w:szCs w:val="18"/>
              </w:rPr>
              <w:t>09/01/2025</w:t>
            </w:r>
          </w:p>
        </w:tc>
      </w:tr>
      <w:tr w:rsidR="009235FA" w:rsidRPr="00081672" w14:paraId="604E1EDF" w14:textId="77777777" w:rsidTr="009235FA">
        <w:trPr>
          <w:cantSplit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B9D5" w14:textId="53DEDCD0" w:rsidR="009235FA" w:rsidRPr="00DB1028" w:rsidRDefault="00F90F28" w:rsidP="00F90F28">
            <w:pPr>
              <w:tabs>
                <w:tab w:val="left" w:pos="227"/>
                <w:tab w:val="right" w:pos="9600"/>
              </w:tabs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17</w:t>
            </w:r>
            <w:r w:rsidR="009235FA" w:rsidRPr="002C0D89">
              <w:rPr>
                <w:rFonts w:asciiTheme="minorBidi" w:hAnsiTheme="minorBidi" w:cstheme="minorBidi"/>
                <w:sz w:val="18"/>
                <w:szCs w:val="18"/>
              </w:rPr>
              <w:t>_TPPT_2025_Jan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25F9" w14:textId="328A9F9E" w:rsidR="009235FA" w:rsidRDefault="009235FA" w:rsidP="00F90F28">
            <w:pPr>
              <w:pStyle w:val="IPPArial"/>
              <w:jc w:val="center"/>
              <w:rPr>
                <w:rFonts w:asciiTheme="minorBidi" w:hAnsiTheme="minorBidi" w:cstheme="minorBidi"/>
                <w:szCs w:val="18"/>
                <w:lang w:val="en-US"/>
              </w:rPr>
            </w:pPr>
            <w:r w:rsidRPr="006B1132">
              <w:rPr>
                <w:rFonts w:asciiTheme="minorBidi" w:hAnsiTheme="minorBidi" w:cstheme="minorBidi"/>
                <w:szCs w:val="18"/>
                <w:lang w:val="en-US"/>
              </w:rPr>
              <w:t>4.1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BC91" w14:textId="0D974A50" w:rsidR="009235FA" w:rsidRPr="00F90F28" w:rsidRDefault="00BB1048" w:rsidP="00BB1048">
            <w:pPr>
              <w:pStyle w:val="IPPArialTable"/>
              <w:spacing w:before="0" w:after="0"/>
            </w:pPr>
            <w:r w:rsidRPr="00BB1048">
              <w:t xml:space="preserve">The effect of irradiation on </w:t>
            </w:r>
            <w:r w:rsidRPr="005A0BA4">
              <w:rPr>
                <w:i/>
                <w:iCs/>
              </w:rPr>
              <w:t xml:space="preserve">Trogoderma </w:t>
            </w:r>
            <w:proofErr w:type="spellStart"/>
            <w:r w:rsidRPr="005A0BA4">
              <w:rPr>
                <w:i/>
                <w:iCs/>
              </w:rPr>
              <w:t>granarium</w:t>
            </w:r>
            <w:proofErr w:type="spellEnd"/>
            <w:r w:rsidRPr="00BB1048">
              <w:t xml:space="preserve"> in grain and legume</w:t>
            </w:r>
            <w:r>
              <w:t xml:space="preserve"> - </w:t>
            </w:r>
            <w:r w:rsidRPr="00F0570B">
              <w:t>Gao et al 2004</w:t>
            </w:r>
            <w:r w:rsidR="006F1ABD">
              <w:t>a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CAF0" w14:textId="2F0C4837" w:rsidR="009235FA" w:rsidRPr="00C6653C" w:rsidRDefault="009235FA" w:rsidP="00F90F28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9D37E5">
              <w:rPr>
                <w:rFonts w:asciiTheme="minorBidi" w:hAnsiTheme="minorBidi" w:cstheme="minorBidi"/>
                <w:sz w:val="18"/>
                <w:szCs w:val="18"/>
              </w:rPr>
              <w:t>09/01/2025</w:t>
            </w:r>
          </w:p>
        </w:tc>
      </w:tr>
      <w:tr w:rsidR="009235FA" w:rsidRPr="00081672" w14:paraId="7A308B35" w14:textId="77777777" w:rsidTr="009235FA">
        <w:trPr>
          <w:cantSplit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08A7" w14:textId="286F72B0" w:rsidR="009235FA" w:rsidRPr="00DB1028" w:rsidRDefault="00F90F28" w:rsidP="00F90F28">
            <w:pPr>
              <w:tabs>
                <w:tab w:val="left" w:pos="227"/>
                <w:tab w:val="right" w:pos="9600"/>
              </w:tabs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18</w:t>
            </w:r>
            <w:r w:rsidR="009235FA" w:rsidRPr="002C0D89">
              <w:rPr>
                <w:rFonts w:asciiTheme="minorBidi" w:hAnsiTheme="minorBidi" w:cstheme="minorBidi"/>
                <w:sz w:val="18"/>
                <w:szCs w:val="18"/>
              </w:rPr>
              <w:t>_TPPT_2025_Jan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CA61" w14:textId="0B1A4093" w:rsidR="009235FA" w:rsidRDefault="009235FA" w:rsidP="00F90F28">
            <w:pPr>
              <w:pStyle w:val="IPPArial"/>
              <w:jc w:val="center"/>
              <w:rPr>
                <w:rFonts w:asciiTheme="minorBidi" w:hAnsiTheme="minorBidi" w:cstheme="minorBidi"/>
                <w:szCs w:val="18"/>
                <w:lang w:val="en-US"/>
              </w:rPr>
            </w:pPr>
            <w:r w:rsidRPr="006B1132">
              <w:rPr>
                <w:rFonts w:asciiTheme="minorBidi" w:hAnsiTheme="minorBidi" w:cstheme="minorBidi"/>
                <w:szCs w:val="18"/>
                <w:lang w:val="en-US"/>
              </w:rPr>
              <w:t>4.1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D1AB" w14:textId="430DD2B5" w:rsidR="009235FA" w:rsidRPr="00F90F28" w:rsidRDefault="006F1ABD" w:rsidP="006F1ABD">
            <w:pPr>
              <w:pStyle w:val="IPPArialTable"/>
              <w:spacing w:before="0" w:after="0"/>
            </w:pPr>
            <w:r w:rsidRPr="006F1ABD">
              <w:t xml:space="preserve">Irradiation as a phytosanitary treatment of food and agricultural commodities </w:t>
            </w:r>
            <w:r>
              <w:t xml:space="preserve">- </w:t>
            </w:r>
            <w:r w:rsidR="00F90F28" w:rsidRPr="00F0570B">
              <w:t>Gao et al 2004b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4C35" w14:textId="053B236D" w:rsidR="009235FA" w:rsidRPr="00C6653C" w:rsidRDefault="009235FA" w:rsidP="00F90F28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9D37E5">
              <w:rPr>
                <w:rFonts w:asciiTheme="minorBidi" w:hAnsiTheme="minorBidi" w:cstheme="minorBidi"/>
                <w:sz w:val="18"/>
                <w:szCs w:val="18"/>
              </w:rPr>
              <w:t>09/01/2025</w:t>
            </w:r>
          </w:p>
        </w:tc>
      </w:tr>
      <w:tr w:rsidR="00FA481D" w:rsidRPr="00081672" w14:paraId="5F530BE6" w14:textId="77777777" w:rsidTr="009235FA">
        <w:trPr>
          <w:cantSplit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B917" w14:textId="0C2E580E" w:rsidR="00FA481D" w:rsidRPr="002C0D89" w:rsidRDefault="00FA481D" w:rsidP="00FA481D">
            <w:pPr>
              <w:tabs>
                <w:tab w:val="left" w:pos="227"/>
                <w:tab w:val="right" w:pos="9600"/>
              </w:tabs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AE054C">
              <w:rPr>
                <w:rFonts w:asciiTheme="minorBidi" w:hAnsiTheme="minorBidi" w:cstheme="minorBidi"/>
                <w:sz w:val="18"/>
                <w:szCs w:val="18"/>
              </w:rPr>
              <w:t>0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5</w:t>
            </w:r>
            <w:r w:rsidRPr="00AE054C">
              <w:rPr>
                <w:rFonts w:asciiTheme="minorBidi" w:hAnsiTheme="minorBidi" w:cstheme="minorBidi"/>
                <w:sz w:val="18"/>
                <w:szCs w:val="18"/>
              </w:rPr>
              <w:t>_TPPT_2025_Jan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676B" w14:textId="33EE6133" w:rsidR="00FA481D" w:rsidRPr="006B1132" w:rsidRDefault="00FA481D" w:rsidP="00FA481D">
            <w:pPr>
              <w:pStyle w:val="IPPArial"/>
              <w:jc w:val="center"/>
              <w:rPr>
                <w:rFonts w:asciiTheme="minorBidi" w:hAnsiTheme="minorBidi" w:cstheme="minorBidi"/>
                <w:szCs w:val="18"/>
                <w:lang w:val="en-US"/>
              </w:rPr>
            </w:pPr>
            <w:r>
              <w:rPr>
                <w:rFonts w:asciiTheme="minorBidi" w:hAnsiTheme="minorBidi" w:cstheme="minorBidi"/>
                <w:szCs w:val="18"/>
                <w:lang w:val="en-US"/>
              </w:rPr>
              <w:t>4.2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5952" w14:textId="3467B54D" w:rsidR="00FA481D" w:rsidRPr="004360DE" w:rsidRDefault="009B1A87" w:rsidP="00FA481D">
            <w:pPr>
              <w:tabs>
                <w:tab w:val="left" w:pos="227"/>
                <w:tab w:val="right" w:pos="9600"/>
              </w:tabs>
              <w:jc w:val="left"/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9B1A87">
              <w:rPr>
                <w:rFonts w:asciiTheme="minorBidi" w:hAnsiTheme="minorBidi" w:cstheme="minorBidi"/>
                <w:sz w:val="18"/>
                <w:szCs w:val="18"/>
                <w:lang w:val="en-US"/>
              </w:rPr>
              <w:t xml:space="preserve">TPPT Lead’s notes - Irradiation treatment for </w:t>
            </w:r>
            <w:proofErr w:type="spellStart"/>
            <w:r w:rsidRPr="009B1A87">
              <w:rPr>
                <w:rFonts w:asciiTheme="minorBidi" w:hAnsiTheme="minorBidi" w:cstheme="minorBidi"/>
                <w:i/>
                <w:iCs/>
                <w:sz w:val="18"/>
                <w:szCs w:val="18"/>
                <w:lang w:val="en-US"/>
              </w:rPr>
              <w:t>Pseudococcus</w:t>
            </w:r>
            <w:proofErr w:type="spellEnd"/>
            <w:r w:rsidRPr="009B1A87">
              <w:rPr>
                <w:rFonts w:asciiTheme="minorBidi" w:hAnsiTheme="minorBidi" w:cstheme="minorBidi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1A87">
              <w:rPr>
                <w:rFonts w:asciiTheme="minorBidi" w:hAnsiTheme="minorBidi" w:cstheme="minorBidi"/>
                <w:i/>
                <w:iCs/>
                <w:sz w:val="18"/>
                <w:szCs w:val="18"/>
                <w:lang w:val="en-US"/>
              </w:rPr>
              <w:t>baliteus</w:t>
            </w:r>
            <w:proofErr w:type="spellEnd"/>
            <w:r w:rsidRPr="009B1A87">
              <w:rPr>
                <w:rFonts w:asciiTheme="minorBidi" w:hAnsiTheme="minorBidi" w:cstheme="minorBidi"/>
                <w:sz w:val="18"/>
                <w:szCs w:val="18"/>
                <w:lang w:val="en-US"/>
              </w:rPr>
              <w:t xml:space="preserve"> (2023-033</w:t>
            </w:r>
            <w:r>
              <w:rPr>
                <w:rFonts w:asciiTheme="minorBidi" w:hAnsiTheme="minorBidi" w:cstheme="min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9CBE" w14:textId="430E4A4A" w:rsidR="00FA481D" w:rsidRPr="009D37E5" w:rsidRDefault="00FA481D" w:rsidP="00FA481D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0A2E63">
              <w:rPr>
                <w:rFonts w:asciiTheme="minorBidi" w:hAnsiTheme="minorBidi" w:cstheme="minorBidi"/>
                <w:sz w:val="18"/>
                <w:szCs w:val="18"/>
              </w:rPr>
              <w:t>09/01/2025</w:t>
            </w:r>
          </w:p>
        </w:tc>
      </w:tr>
      <w:tr w:rsidR="00FA481D" w:rsidRPr="00081672" w14:paraId="549C0191" w14:textId="77777777" w:rsidTr="009235FA">
        <w:trPr>
          <w:cantSplit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5F15" w14:textId="0F98EBD6" w:rsidR="00FA481D" w:rsidRPr="002C0D89" w:rsidRDefault="00FA481D" w:rsidP="00FA481D">
            <w:pPr>
              <w:tabs>
                <w:tab w:val="left" w:pos="227"/>
                <w:tab w:val="right" w:pos="9600"/>
              </w:tabs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AE054C">
              <w:rPr>
                <w:rFonts w:asciiTheme="minorBidi" w:hAnsiTheme="minorBidi" w:cstheme="minorBidi"/>
                <w:sz w:val="18"/>
                <w:szCs w:val="18"/>
              </w:rPr>
              <w:t>0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6</w:t>
            </w:r>
            <w:r w:rsidRPr="00AE054C">
              <w:rPr>
                <w:rFonts w:asciiTheme="minorBidi" w:hAnsiTheme="minorBidi" w:cstheme="minorBidi"/>
                <w:sz w:val="18"/>
                <w:szCs w:val="18"/>
              </w:rPr>
              <w:t>_TPPT_2025_Jan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8BE8" w14:textId="16ED16B5" w:rsidR="00FA481D" w:rsidRPr="006B1132" w:rsidRDefault="00FA481D" w:rsidP="00FA481D">
            <w:pPr>
              <w:pStyle w:val="IPPArial"/>
              <w:jc w:val="center"/>
              <w:rPr>
                <w:rFonts w:asciiTheme="minorBidi" w:hAnsiTheme="minorBidi" w:cstheme="minorBidi"/>
                <w:szCs w:val="18"/>
                <w:lang w:val="en-US"/>
              </w:rPr>
            </w:pPr>
            <w:r>
              <w:rPr>
                <w:rFonts w:asciiTheme="minorBidi" w:hAnsiTheme="minorBidi" w:cstheme="minorBidi"/>
                <w:szCs w:val="18"/>
                <w:lang w:val="en-US"/>
              </w:rPr>
              <w:t>4.2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36F8" w14:textId="516B8019" w:rsidR="00FA481D" w:rsidRPr="004360DE" w:rsidRDefault="007B14B6" w:rsidP="00FA481D">
            <w:pPr>
              <w:tabs>
                <w:tab w:val="left" w:pos="227"/>
                <w:tab w:val="right" w:pos="9600"/>
              </w:tabs>
              <w:jc w:val="left"/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5A0BA4">
              <w:rPr>
                <w:rFonts w:asciiTheme="minorBidi" w:hAnsiTheme="minorBidi" w:cstheme="minorBidi"/>
                <w:sz w:val="18"/>
                <w:szCs w:val="18"/>
              </w:rPr>
              <w:t xml:space="preserve">Compiled comments for Draft annex to ISPM 28: Irradiation treatment for </w:t>
            </w:r>
            <w:proofErr w:type="spellStart"/>
            <w:r w:rsidRPr="005A0BA4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>Pseudococcus</w:t>
            </w:r>
            <w:proofErr w:type="spellEnd"/>
            <w:r w:rsidRPr="005A0BA4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A0BA4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>baliteus</w:t>
            </w:r>
            <w:proofErr w:type="spellEnd"/>
            <w:r w:rsidRPr="005A0BA4">
              <w:rPr>
                <w:rFonts w:asciiTheme="minorBidi" w:hAnsiTheme="minorBidi" w:cstheme="minorBidi"/>
                <w:sz w:val="18"/>
                <w:szCs w:val="18"/>
              </w:rPr>
              <w:t xml:space="preserve"> (2023-033)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="00FA481D" w:rsidRPr="00B70B26">
              <w:rPr>
                <w:rFonts w:asciiTheme="minorBidi" w:hAnsiTheme="minorBidi" w:cstheme="minorBidi"/>
                <w:sz w:val="18"/>
                <w:szCs w:val="18"/>
              </w:rPr>
              <w:t>- 2024 First Consultation - Lead’s Response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B351" w14:textId="1644CC6E" w:rsidR="00FA481D" w:rsidRPr="009D37E5" w:rsidRDefault="00FA481D" w:rsidP="00FA481D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0A2E63">
              <w:rPr>
                <w:rFonts w:asciiTheme="minorBidi" w:hAnsiTheme="minorBidi" w:cstheme="minorBidi"/>
                <w:sz w:val="18"/>
                <w:szCs w:val="18"/>
              </w:rPr>
              <w:t>09/01/2025</w:t>
            </w:r>
          </w:p>
        </w:tc>
      </w:tr>
      <w:tr w:rsidR="00FA481D" w:rsidRPr="00081672" w14:paraId="1FA333F3" w14:textId="77777777" w:rsidTr="009235FA">
        <w:trPr>
          <w:cantSplit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577B" w14:textId="1812566F" w:rsidR="00FA481D" w:rsidRPr="002C0D89" w:rsidRDefault="00FA481D" w:rsidP="00FA481D">
            <w:pPr>
              <w:tabs>
                <w:tab w:val="left" w:pos="227"/>
                <w:tab w:val="right" w:pos="9600"/>
              </w:tabs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AE054C">
              <w:rPr>
                <w:rFonts w:asciiTheme="minorBidi" w:hAnsiTheme="minorBidi" w:cstheme="minorBidi"/>
                <w:sz w:val="18"/>
                <w:szCs w:val="18"/>
              </w:rPr>
              <w:t>0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7</w:t>
            </w:r>
            <w:r w:rsidRPr="00AE054C">
              <w:rPr>
                <w:rFonts w:asciiTheme="minorBidi" w:hAnsiTheme="minorBidi" w:cstheme="minorBidi"/>
                <w:sz w:val="18"/>
                <w:szCs w:val="18"/>
              </w:rPr>
              <w:t>_TPPT_2025_Jan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F1D5" w14:textId="2E9BF94F" w:rsidR="00FA481D" w:rsidRPr="006B1132" w:rsidRDefault="00FA481D" w:rsidP="00FA481D">
            <w:pPr>
              <w:pStyle w:val="IPPArial"/>
              <w:jc w:val="center"/>
              <w:rPr>
                <w:rFonts w:asciiTheme="minorBidi" w:hAnsiTheme="minorBidi" w:cstheme="minorBidi"/>
                <w:szCs w:val="18"/>
                <w:lang w:val="en-US"/>
              </w:rPr>
            </w:pPr>
            <w:r>
              <w:rPr>
                <w:rFonts w:asciiTheme="minorBidi" w:hAnsiTheme="minorBidi" w:cstheme="minorBidi"/>
                <w:szCs w:val="18"/>
                <w:lang w:val="en-US"/>
              </w:rPr>
              <w:t>4.2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64A6" w14:textId="62DC8091" w:rsidR="00FA481D" w:rsidRPr="004360DE" w:rsidRDefault="000910F6" w:rsidP="00FA481D">
            <w:pPr>
              <w:tabs>
                <w:tab w:val="left" w:pos="227"/>
                <w:tab w:val="right" w:pos="9600"/>
              </w:tabs>
              <w:jc w:val="left"/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0910F6">
              <w:rPr>
                <w:rFonts w:asciiTheme="minorBidi" w:hAnsiTheme="minorBidi" w:cstheme="minorBidi"/>
                <w:sz w:val="18"/>
                <w:szCs w:val="18"/>
                <w:lang w:val="en-US"/>
              </w:rPr>
              <w:t>2023-033_Draft_PT_Ir_Pbaliteus_eng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2034" w14:textId="68635FBD" w:rsidR="00FA481D" w:rsidRPr="009D37E5" w:rsidRDefault="00FA481D" w:rsidP="00FA481D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0A2E63">
              <w:rPr>
                <w:rFonts w:asciiTheme="minorBidi" w:hAnsiTheme="minorBidi" w:cstheme="minorBidi"/>
                <w:sz w:val="18"/>
                <w:szCs w:val="18"/>
              </w:rPr>
              <w:t>09/01/2025</w:t>
            </w:r>
          </w:p>
        </w:tc>
      </w:tr>
      <w:tr w:rsidR="00FA481D" w:rsidRPr="00081672" w14:paraId="113B31CE" w14:textId="77777777" w:rsidTr="009235FA">
        <w:trPr>
          <w:cantSplit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F6C5" w14:textId="05650FBA" w:rsidR="00FA481D" w:rsidRPr="002C0D89" w:rsidRDefault="003D480F" w:rsidP="00FA481D">
            <w:pPr>
              <w:tabs>
                <w:tab w:val="left" w:pos="227"/>
                <w:tab w:val="right" w:pos="9600"/>
              </w:tabs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10</w:t>
            </w:r>
            <w:r w:rsidR="00FA481D" w:rsidRPr="00AE054C">
              <w:rPr>
                <w:rFonts w:asciiTheme="minorBidi" w:hAnsiTheme="minorBidi" w:cstheme="minorBidi"/>
                <w:sz w:val="18"/>
                <w:szCs w:val="18"/>
              </w:rPr>
              <w:t>_TPPT_2025_Jan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A6EE" w14:textId="5214B9B8" w:rsidR="00FA481D" w:rsidRPr="006B1132" w:rsidRDefault="00FA481D" w:rsidP="00FA481D">
            <w:pPr>
              <w:pStyle w:val="IPPArial"/>
              <w:jc w:val="center"/>
              <w:rPr>
                <w:rFonts w:asciiTheme="minorBidi" w:hAnsiTheme="minorBidi" w:cstheme="minorBidi"/>
                <w:szCs w:val="18"/>
                <w:lang w:val="en-US"/>
              </w:rPr>
            </w:pPr>
            <w:r>
              <w:rPr>
                <w:rFonts w:asciiTheme="minorBidi" w:hAnsiTheme="minorBidi" w:cstheme="minorBidi"/>
                <w:szCs w:val="18"/>
                <w:lang w:val="en-US"/>
              </w:rPr>
              <w:t>4.3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B740" w14:textId="24093F38" w:rsidR="00FA481D" w:rsidRPr="004360DE" w:rsidRDefault="00FA481D" w:rsidP="00FA481D">
            <w:pPr>
              <w:tabs>
                <w:tab w:val="left" w:pos="227"/>
                <w:tab w:val="right" w:pos="9600"/>
              </w:tabs>
              <w:jc w:val="left"/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9F6F60">
              <w:rPr>
                <w:rFonts w:asciiTheme="minorBidi" w:hAnsiTheme="minorBidi" w:cstheme="minorBidi"/>
                <w:sz w:val="18"/>
                <w:szCs w:val="18"/>
              </w:rPr>
              <w:t xml:space="preserve">TPPT lead’s notes Irradiation treatment for </w:t>
            </w:r>
            <w:r w:rsidR="003D480F" w:rsidRPr="003D480F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 xml:space="preserve">P. marginatus </w:t>
            </w:r>
            <w:r w:rsidR="003D480F" w:rsidRPr="003D480F">
              <w:rPr>
                <w:rFonts w:asciiTheme="minorBidi" w:hAnsiTheme="minorBidi" w:cstheme="minorBidi"/>
                <w:sz w:val="18"/>
                <w:szCs w:val="18"/>
              </w:rPr>
              <w:t>(2023-034)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F455" w14:textId="475CD650" w:rsidR="00FA481D" w:rsidRPr="009D37E5" w:rsidRDefault="00FA481D" w:rsidP="00FA481D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0A2E63">
              <w:rPr>
                <w:rFonts w:asciiTheme="minorBidi" w:hAnsiTheme="minorBidi" w:cstheme="minorBidi"/>
                <w:sz w:val="18"/>
                <w:szCs w:val="18"/>
              </w:rPr>
              <w:t>09/01/2025</w:t>
            </w:r>
          </w:p>
        </w:tc>
      </w:tr>
      <w:tr w:rsidR="00FA481D" w:rsidRPr="00081672" w14:paraId="648F09C1" w14:textId="77777777" w:rsidTr="009235FA">
        <w:trPr>
          <w:cantSplit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E90E" w14:textId="378B7845" w:rsidR="00FA481D" w:rsidRPr="002C0D89" w:rsidRDefault="003D480F" w:rsidP="00FA481D">
            <w:pPr>
              <w:tabs>
                <w:tab w:val="left" w:pos="227"/>
                <w:tab w:val="right" w:pos="9600"/>
              </w:tabs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11</w:t>
            </w:r>
            <w:r w:rsidR="00FA481D" w:rsidRPr="00AE054C">
              <w:rPr>
                <w:rFonts w:asciiTheme="minorBidi" w:hAnsiTheme="minorBidi" w:cstheme="minorBidi"/>
                <w:sz w:val="18"/>
                <w:szCs w:val="18"/>
              </w:rPr>
              <w:t>_TPPT_2025_Jan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AF13" w14:textId="250004F5" w:rsidR="00FA481D" w:rsidRPr="006B1132" w:rsidRDefault="00FA481D" w:rsidP="00FA481D">
            <w:pPr>
              <w:pStyle w:val="IPPArial"/>
              <w:jc w:val="center"/>
              <w:rPr>
                <w:rFonts w:asciiTheme="minorBidi" w:hAnsiTheme="minorBidi" w:cstheme="minorBidi"/>
                <w:szCs w:val="18"/>
                <w:lang w:val="en-US"/>
              </w:rPr>
            </w:pPr>
            <w:r w:rsidRPr="00405E55">
              <w:rPr>
                <w:rFonts w:asciiTheme="minorBidi" w:hAnsiTheme="minorBidi" w:cstheme="minorBidi"/>
                <w:szCs w:val="18"/>
                <w:lang w:val="en-US"/>
              </w:rPr>
              <w:t>4.3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68D0" w14:textId="2F5FADCD" w:rsidR="00FA481D" w:rsidRPr="004360DE" w:rsidRDefault="00294863" w:rsidP="00FA481D">
            <w:pPr>
              <w:tabs>
                <w:tab w:val="left" w:pos="227"/>
                <w:tab w:val="right" w:pos="9600"/>
              </w:tabs>
              <w:jc w:val="left"/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6A2E38">
              <w:rPr>
                <w:rFonts w:asciiTheme="minorBidi" w:hAnsiTheme="minorBidi" w:cstheme="minorBidi"/>
                <w:sz w:val="18"/>
                <w:szCs w:val="18"/>
              </w:rPr>
              <w:t>Compiled comments for Draft annex to ISPM 28</w:t>
            </w:r>
            <w:r>
              <w:rPr>
                <w:sz w:val="18"/>
              </w:rPr>
              <w:t xml:space="preserve">: </w:t>
            </w:r>
            <w:r w:rsidR="00FA481D" w:rsidRPr="009F6F60">
              <w:rPr>
                <w:rFonts w:asciiTheme="minorBidi" w:hAnsiTheme="minorBidi" w:cstheme="minorBidi"/>
                <w:sz w:val="18"/>
                <w:szCs w:val="18"/>
              </w:rPr>
              <w:t xml:space="preserve">Irradiation treatment for </w:t>
            </w:r>
            <w:r w:rsidR="000655F6" w:rsidRPr="003D480F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 xml:space="preserve">P. marginatus </w:t>
            </w:r>
            <w:r w:rsidR="000655F6" w:rsidRPr="003D480F">
              <w:rPr>
                <w:rFonts w:asciiTheme="minorBidi" w:hAnsiTheme="minorBidi" w:cstheme="minorBidi"/>
                <w:sz w:val="18"/>
                <w:szCs w:val="18"/>
              </w:rPr>
              <w:t>(2023-034)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B70B26">
              <w:rPr>
                <w:rFonts w:asciiTheme="minorBidi" w:hAnsiTheme="minorBidi" w:cstheme="minorBidi"/>
                <w:sz w:val="18"/>
                <w:szCs w:val="18"/>
              </w:rPr>
              <w:t>- 2024 First Consultation - Lead’s Response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9F3E" w14:textId="4F96902E" w:rsidR="00FA481D" w:rsidRPr="009D37E5" w:rsidRDefault="00FA481D" w:rsidP="00FA481D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0A2E63">
              <w:rPr>
                <w:rFonts w:asciiTheme="minorBidi" w:hAnsiTheme="minorBidi" w:cstheme="minorBidi"/>
                <w:sz w:val="18"/>
                <w:szCs w:val="18"/>
              </w:rPr>
              <w:t>09/01/2025</w:t>
            </w:r>
          </w:p>
        </w:tc>
      </w:tr>
      <w:tr w:rsidR="00FA481D" w:rsidRPr="00081672" w14:paraId="5203E694" w14:textId="77777777" w:rsidTr="009235FA">
        <w:trPr>
          <w:cantSplit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8A99" w14:textId="10E3EFBB" w:rsidR="00FA481D" w:rsidRPr="002C0D89" w:rsidRDefault="003D480F" w:rsidP="00FA481D">
            <w:pPr>
              <w:tabs>
                <w:tab w:val="left" w:pos="227"/>
                <w:tab w:val="right" w:pos="9600"/>
              </w:tabs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12</w:t>
            </w:r>
            <w:r w:rsidR="00FA481D" w:rsidRPr="00AE054C">
              <w:rPr>
                <w:rFonts w:asciiTheme="minorBidi" w:hAnsiTheme="minorBidi" w:cstheme="minorBidi"/>
                <w:sz w:val="18"/>
                <w:szCs w:val="18"/>
              </w:rPr>
              <w:t>_TPPT_2025_Jan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D03F" w14:textId="0CCAF87C" w:rsidR="00FA481D" w:rsidRPr="006B1132" w:rsidRDefault="00FA481D" w:rsidP="00FA481D">
            <w:pPr>
              <w:pStyle w:val="IPPArial"/>
              <w:jc w:val="center"/>
              <w:rPr>
                <w:rFonts w:asciiTheme="minorBidi" w:hAnsiTheme="minorBidi" w:cstheme="minorBidi"/>
                <w:szCs w:val="18"/>
                <w:lang w:val="en-US"/>
              </w:rPr>
            </w:pPr>
            <w:r w:rsidRPr="00405E55">
              <w:rPr>
                <w:rFonts w:asciiTheme="minorBidi" w:hAnsiTheme="minorBidi" w:cstheme="minorBidi"/>
                <w:szCs w:val="18"/>
                <w:lang w:val="en-US"/>
              </w:rPr>
              <w:t>4.3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D15C" w14:textId="074C86E9" w:rsidR="00FA481D" w:rsidRPr="004360DE" w:rsidRDefault="001A7447" w:rsidP="00FA481D">
            <w:pPr>
              <w:tabs>
                <w:tab w:val="left" w:pos="227"/>
                <w:tab w:val="right" w:pos="9600"/>
              </w:tabs>
              <w:jc w:val="left"/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1A7447">
              <w:rPr>
                <w:rFonts w:asciiTheme="minorBidi" w:hAnsiTheme="minorBidi" w:cstheme="minorBidi"/>
                <w:sz w:val="18"/>
                <w:szCs w:val="18"/>
                <w:lang w:val="en-US"/>
              </w:rPr>
              <w:t>2023-034_Draft_PT_Ir_Pmarginatus_eng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9368" w14:textId="5E261BBC" w:rsidR="00FA481D" w:rsidRPr="009D37E5" w:rsidRDefault="00FA481D" w:rsidP="00FA481D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0A2E63">
              <w:rPr>
                <w:rFonts w:asciiTheme="minorBidi" w:hAnsiTheme="minorBidi" w:cstheme="minorBidi"/>
                <w:sz w:val="18"/>
                <w:szCs w:val="18"/>
              </w:rPr>
              <w:t>09/01/2025</w:t>
            </w:r>
          </w:p>
        </w:tc>
      </w:tr>
      <w:tr w:rsidR="00FA481D" w:rsidRPr="00081672" w14:paraId="061C6D38" w14:textId="77777777" w:rsidTr="009235FA">
        <w:trPr>
          <w:cantSplit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5730" w14:textId="34EC06C4" w:rsidR="00FA481D" w:rsidRPr="002C0D89" w:rsidRDefault="003229DC" w:rsidP="00FA481D">
            <w:pPr>
              <w:tabs>
                <w:tab w:val="left" w:pos="227"/>
                <w:tab w:val="right" w:pos="9600"/>
              </w:tabs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13</w:t>
            </w:r>
            <w:r w:rsidR="00FA481D" w:rsidRPr="00AE054C">
              <w:rPr>
                <w:rFonts w:asciiTheme="minorBidi" w:hAnsiTheme="minorBidi" w:cstheme="minorBidi"/>
                <w:sz w:val="18"/>
                <w:szCs w:val="18"/>
              </w:rPr>
              <w:t>_TPPT_2025_Jan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8696" w14:textId="2FC5625D" w:rsidR="00FA481D" w:rsidRPr="006B1132" w:rsidRDefault="00FA481D" w:rsidP="00FA481D">
            <w:pPr>
              <w:pStyle w:val="IPPArial"/>
              <w:jc w:val="center"/>
              <w:rPr>
                <w:rFonts w:asciiTheme="minorBidi" w:hAnsiTheme="minorBidi" w:cstheme="minorBidi"/>
                <w:szCs w:val="18"/>
                <w:lang w:val="en-US"/>
              </w:rPr>
            </w:pPr>
            <w:r>
              <w:rPr>
                <w:rFonts w:asciiTheme="minorBidi" w:hAnsiTheme="minorBidi" w:cstheme="minorBidi"/>
                <w:szCs w:val="18"/>
                <w:lang w:val="en-US"/>
              </w:rPr>
              <w:t>4.4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DA2B" w14:textId="2A3D0DBC" w:rsidR="00FA481D" w:rsidRPr="004360DE" w:rsidRDefault="00FA481D" w:rsidP="00FA481D">
            <w:pPr>
              <w:tabs>
                <w:tab w:val="left" w:pos="227"/>
                <w:tab w:val="right" w:pos="9600"/>
              </w:tabs>
              <w:jc w:val="left"/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9F6F60">
              <w:rPr>
                <w:rFonts w:asciiTheme="minorBidi" w:hAnsiTheme="minorBidi" w:cstheme="minorBidi"/>
                <w:sz w:val="18"/>
                <w:szCs w:val="18"/>
              </w:rPr>
              <w:t>T</w:t>
            </w:r>
            <w:r w:rsidR="003229DC" w:rsidRPr="003229DC">
              <w:rPr>
                <w:rFonts w:asciiTheme="minorBidi" w:hAnsiTheme="minorBidi" w:cstheme="minorBidi"/>
                <w:sz w:val="18"/>
                <w:szCs w:val="18"/>
              </w:rPr>
              <w:t xml:space="preserve">PPT Lead's notes </w:t>
            </w:r>
            <w:r w:rsidR="003229DC">
              <w:rPr>
                <w:rFonts w:asciiTheme="minorBidi" w:hAnsiTheme="minorBidi" w:cstheme="minorBidi"/>
                <w:sz w:val="18"/>
                <w:szCs w:val="18"/>
              </w:rPr>
              <w:t xml:space="preserve">Irradiation treatment for </w:t>
            </w:r>
            <w:proofErr w:type="spellStart"/>
            <w:r w:rsidR="003229DC" w:rsidRPr="003229DC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>Planococcus</w:t>
            </w:r>
            <w:proofErr w:type="spellEnd"/>
            <w:r w:rsidR="003229DC" w:rsidRPr="003229DC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="003229DC" w:rsidRPr="003229DC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>lilacinus</w:t>
            </w:r>
            <w:proofErr w:type="spellEnd"/>
            <w:r w:rsidR="003229DC" w:rsidRPr="003229DC">
              <w:rPr>
                <w:rFonts w:asciiTheme="minorBidi" w:hAnsiTheme="minorBidi" w:cstheme="minorBidi"/>
                <w:sz w:val="18"/>
                <w:szCs w:val="18"/>
              </w:rPr>
              <w:t xml:space="preserve"> (2023-035)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8DDF" w14:textId="7702F221" w:rsidR="00FA481D" w:rsidRPr="009D37E5" w:rsidRDefault="00FA481D" w:rsidP="00FA481D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0A2E63">
              <w:rPr>
                <w:rFonts w:asciiTheme="minorBidi" w:hAnsiTheme="minorBidi" w:cstheme="minorBidi"/>
                <w:sz w:val="18"/>
                <w:szCs w:val="18"/>
              </w:rPr>
              <w:t>09/01/2025</w:t>
            </w:r>
          </w:p>
        </w:tc>
      </w:tr>
      <w:tr w:rsidR="00FA481D" w:rsidRPr="00081672" w14:paraId="6DE4803E" w14:textId="77777777" w:rsidTr="009235FA">
        <w:trPr>
          <w:cantSplit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4367" w14:textId="02DC823A" w:rsidR="00FA481D" w:rsidRPr="002C0D89" w:rsidRDefault="00FA481D" w:rsidP="00FA481D">
            <w:pPr>
              <w:tabs>
                <w:tab w:val="left" w:pos="227"/>
                <w:tab w:val="right" w:pos="9600"/>
              </w:tabs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AE054C">
              <w:rPr>
                <w:rFonts w:asciiTheme="minorBidi" w:hAnsiTheme="minorBidi" w:cstheme="minorBidi"/>
                <w:sz w:val="18"/>
                <w:szCs w:val="18"/>
              </w:rPr>
              <w:t>1</w:t>
            </w:r>
            <w:r w:rsidR="003229DC">
              <w:rPr>
                <w:rFonts w:asciiTheme="minorBidi" w:hAnsiTheme="minorBidi" w:cstheme="minorBidi"/>
                <w:sz w:val="18"/>
                <w:szCs w:val="18"/>
              </w:rPr>
              <w:t>4</w:t>
            </w:r>
            <w:r w:rsidRPr="00AE054C">
              <w:rPr>
                <w:rFonts w:asciiTheme="minorBidi" w:hAnsiTheme="minorBidi" w:cstheme="minorBidi"/>
                <w:sz w:val="18"/>
                <w:szCs w:val="18"/>
              </w:rPr>
              <w:t>_TPPT_2025_Jan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83EF" w14:textId="49EA9CD8" w:rsidR="00FA481D" w:rsidRPr="006B1132" w:rsidRDefault="00FA481D" w:rsidP="00FA481D">
            <w:pPr>
              <w:pStyle w:val="IPPArial"/>
              <w:jc w:val="center"/>
              <w:rPr>
                <w:rFonts w:asciiTheme="minorBidi" w:hAnsiTheme="minorBidi" w:cstheme="minorBidi"/>
                <w:szCs w:val="18"/>
                <w:lang w:val="en-US"/>
              </w:rPr>
            </w:pPr>
            <w:r w:rsidRPr="00BC55A8">
              <w:rPr>
                <w:rFonts w:asciiTheme="minorBidi" w:hAnsiTheme="minorBidi" w:cstheme="minorBidi"/>
                <w:szCs w:val="18"/>
                <w:lang w:val="en-US"/>
              </w:rPr>
              <w:t>4.4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4688" w14:textId="2EC2400A" w:rsidR="00FA481D" w:rsidRPr="004360DE" w:rsidRDefault="00E339C3" w:rsidP="00FA481D">
            <w:pPr>
              <w:tabs>
                <w:tab w:val="left" w:pos="227"/>
                <w:tab w:val="right" w:pos="9600"/>
              </w:tabs>
              <w:jc w:val="left"/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6A2E38">
              <w:rPr>
                <w:rFonts w:asciiTheme="minorBidi" w:hAnsiTheme="minorBidi" w:cstheme="minorBidi"/>
                <w:sz w:val="18"/>
                <w:szCs w:val="18"/>
              </w:rPr>
              <w:t>Compiled comments for Draft annex to ISPM 28</w:t>
            </w:r>
            <w:r>
              <w:rPr>
                <w:sz w:val="18"/>
              </w:rPr>
              <w:t xml:space="preserve">: </w:t>
            </w:r>
            <w:r w:rsidR="00FA481D" w:rsidRPr="009F6F60">
              <w:rPr>
                <w:rFonts w:asciiTheme="minorBidi" w:hAnsiTheme="minorBidi" w:cstheme="minorBidi"/>
                <w:sz w:val="18"/>
                <w:szCs w:val="18"/>
              </w:rPr>
              <w:t xml:space="preserve">Irradiation treatment for </w:t>
            </w:r>
            <w:proofErr w:type="spellStart"/>
            <w:r w:rsidR="003229DC" w:rsidRPr="003229DC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>Planococcus</w:t>
            </w:r>
            <w:proofErr w:type="spellEnd"/>
            <w:r w:rsidR="003229DC" w:rsidRPr="003229DC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="003229DC" w:rsidRPr="003229DC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>lilacinus</w:t>
            </w:r>
            <w:proofErr w:type="spellEnd"/>
            <w:r w:rsidR="003229DC" w:rsidRPr="003229DC">
              <w:rPr>
                <w:rFonts w:asciiTheme="minorBidi" w:hAnsiTheme="minorBidi" w:cstheme="minorBidi"/>
                <w:sz w:val="18"/>
                <w:szCs w:val="18"/>
              </w:rPr>
              <w:t xml:space="preserve"> (2023-035)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B70B26">
              <w:rPr>
                <w:rFonts w:asciiTheme="minorBidi" w:hAnsiTheme="minorBidi" w:cstheme="minorBidi"/>
                <w:sz w:val="18"/>
                <w:szCs w:val="18"/>
              </w:rPr>
              <w:t>- 2024 First Consultation - Lead’s Response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C005" w14:textId="470FDF56" w:rsidR="00FA481D" w:rsidRPr="009D37E5" w:rsidRDefault="00FA481D" w:rsidP="00FA481D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0A2E63">
              <w:rPr>
                <w:rFonts w:asciiTheme="minorBidi" w:hAnsiTheme="minorBidi" w:cstheme="minorBidi"/>
                <w:sz w:val="18"/>
                <w:szCs w:val="18"/>
              </w:rPr>
              <w:t>09/01/2025</w:t>
            </w:r>
          </w:p>
        </w:tc>
      </w:tr>
      <w:tr w:rsidR="00FA481D" w:rsidRPr="00081672" w14:paraId="606482A5" w14:textId="77777777" w:rsidTr="009235FA">
        <w:trPr>
          <w:cantSplit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9EDC" w14:textId="25B82151" w:rsidR="00FA481D" w:rsidRPr="002C0D89" w:rsidRDefault="003229DC" w:rsidP="00FA481D">
            <w:pPr>
              <w:tabs>
                <w:tab w:val="left" w:pos="227"/>
                <w:tab w:val="right" w:pos="9600"/>
              </w:tabs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15</w:t>
            </w:r>
            <w:r w:rsidR="00FA481D" w:rsidRPr="00AE054C">
              <w:rPr>
                <w:rFonts w:asciiTheme="minorBidi" w:hAnsiTheme="minorBidi" w:cstheme="minorBidi"/>
                <w:sz w:val="18"/>
                <w:szCs w:val="18"/>
              </w:rPr>
              <w:t>_TPPT_2025_Jan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2328" w14:textId="488FE043" w:rsidR="00FA481D" w:rsidRPr="006B1132" w:rsidRDefault="00FA481D" w:rsidP="00FA481D">
            <w:pPr>
              <w:pStyle w:val="IPPArial"/>
              <w:jc w:val="center"/>
              <w:rPr>
                <w:rFonts w:asciiTheme="minorBidi" w:hAnsiTheme="minorBidi" w:cstheme="minorBidi"/>
                <w:szCs w:val="18"/>
                <w:lang w:val="en-US"/>
              </w:rPr>
            </w:pPr>
            <w:r w:rsidRPr="00BC55A8">
              <w:rPr>
                <w:rFonts w:asciiTheme="minorBidi" w:hAnsiTheme="minorBidi" w:cstheme="minorBidi"/>
                <w:szCs w:val="18"/>
                <w:lang w:val="en-US"/>
              </w:rPr>
              <w:t>4.4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8913" w14:textId="2F4DACE3" w:rsidR="00FA481D" w:rsidRPr="004360DE" w:rsidRDefault="003229DC" w:rsidP="00FA481D">
            <w:pPr>
              <w:tabs>
                <w:tab w:val="left" w:pos="227"/>
                <w:tab w:val="right" w:pos="9600"/>
              </w:tabs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3229DC">
              <w:rPr>
                <w:rFonts w:asciiTheme="minorBidi" w:hAnsiTheme="minorBidi" w:cstheme="minorBidi"/>
                <w:sz w:val="18"/>
                <w:szCs w:val="18"/>
                <w:lang w:val="en-US"/>
              </w:rPr>
              <w:t>2023-035_Draft_PT_Ir_Plilacinus_eng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8C0C" w14:textId="46F7D01E" w:rsidR="00FA481D" w:rsidRPr="009D37E5" w:rsidRDefault="00FA481D" w:rsidP="00FA481D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0A2E63">
              <w:rPr>
                <w:rFonts w:asciiTheme="minorBidi" w:hAnsiTheme="minorBidi" w:cstheme="minorBidi"/>
                <w:sz w:val="18"/>
                <w:szCs w:val="18"/>
              </w:rPr>
              <w:t>09/01/2025</w:t>
            </w:r>
          </w:p>
        </w:tc>
      </w:tr>
    </w:tbl>
    <w:p w14:paraId="71FF7078" w14:textId="710F60D4" w:rsidR="00DF07BA" w:rsidRPr="00DF07BA" w:rsidRDefault="00DF07BA" w:rsidP="00DF07BA">
      <w:pPr>
        <w:tabs>
          <w:tab w:val="left" w:pos="7458"/>
        </w:tabs>
        <w:rPr>
          <w:lang w:val="en-US"/>
        </w:rPr>
      </w:pPr>
    </w:p>
    <w:sectPr w:rsidR="00DF07BA" w:rsidRPr="00DF07BA" w:rsidSect="00F022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674FED" w14:textId="77777777" w:rsidR="007C5895" w:rsidRDefault="007C5895" w:rsidP="002B4ADC">
      <w:r>
        <w:separator/>
      </w:r>
    </w:p>
  </w:endnote>
  <w:endnote w:type="continuationSeparator" w:id="0">
    <w:p w14:paraId="01DD156E" w14:textId="77777777" w:rsidR="007C5895" w:rsidRDefault="007C5895" w:rsidP="002B4ADC">
      <w:r>
        <w:continuationSeparator/>
      </w:r>
    </w:p>
  </w:endnote>
  <w:endnote w:type="continuationNotice" w:id="1">
    <w:p w14:paraId="24550407" w14:textId="77777777" w:rsidR="009243F3" w:rsidRDefault="009243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ABC945" w14:textId="354C5865" w:rsidR="003E28FF" w:rsidRPr="003E28FF" w:rsidRDefault="00B86E84" w:rsidP="00B86E84">
    <w:pPr>
      <w:pStyle w:val="IPPFooter"/>
    </w:pP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5E53FD">
      <w:rPr>
        <w:rFonts w:cs="Arial"/>
        <w:noProof/>
        <w:szCs w:val="18"/>
      </w:rPr>
      <w:t>4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5E53FD">
      <w:rPr>
        <w:rFonts w:cs="Arial"/>
        <w:noProof/>
        <w:szCs w:val="18"/>
      </w:rPr>
      <w:t>4</w:t>
    </w:r>
    <w:r w:rsidRPr="00377B19">
      <w:rPr>
        <w:rFonts w:cs="Arial"/>
        <w:szCs w:val="18"/>
      </w:rPr>
      <w:fldChar w:fldCharType="end"/>
    </w:r>
    <w:r>
      <w:rPr>
        <w:rFonts w:cs="Arial"/>
        <w:szCs w:val="18"/>
      </w:rPr>
      <w:tab/>
    </w:r>
    <w:r w:rsidR="003E28FF"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DF840" w14:textId="41B56F6A" w:rsidR="003E28FF" w:rsidRPr="003E28FF" w:rsidRDefault="003E28FF" w:rsidP="003E28FF">
    <w:pPr>
      <w:pStyle w:val="IPPFooter"/>
    </w:pPr>
    <w:r>
      <w:t>International Plant Protection Convention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5E53FD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5E53FD">
      <w:rPr>
        <w:rFonts w:cs="Arial"/>
        <w:noProof/>
        <w:szCs w:val="18"/>
      </w:rPr>
      <w:t>4</w:t>
    </w:r>
    <w:r w:rsidRPr="00377B19">
      <w:rPr>
        <w:rFonts w:cs="Arial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658347" w14:textId="5F151D66" w:rsidR="003E28FF" w:rsidRPr="003E28FF" w:rsidRDefault="001E2838" w:rsidP="001E2838">
    <w:pPr>
      <w:pStyle w:val="IPPFooter"/>
      <w:jc w:val="both"/>
    </w:pPr>
    <w:r>
      <w:t>International Plant Protection Convention</w:t>
    </w:r>
    <w:r>
      <w:rPr>
        <w:rFonts w:cs="Arial"/>
        <w:szCs w:val="18"/>
        <w:lang w:val="en-GB"/>
      </w:rPr>
      <w:tab/>
    </w:r>
    <w:r w:rsidR="003E28FF" w:rsidRPr="00377B19">
      <w:rPr>
        <w:rFonts w:cs="Arial"/>
        <w:szCs w:val="18"/>
      </w:rPr>
      <w:t xml:space="preserve">Page </w:t>
    </w:r>
    <w:r w:rsidR="003E28FF" w:rsidRPr="00377B19">
      <w:rPr>
        <w:rFonts w:cs="Arial"/>
        <w:szCs w:val="18"/>
      </w:rPr>
      <w:fldChar w:fldCharType="begin"/>
    </w:r>
    <w:r w:rsidR="003E28FF" w:rsidRPr="00377B19">
      <w:rPr>
        <w:rFonts w:cs="Arial"/>
        <w:szCs w:val="18"/>
      </w:rPr>
      <w:instrText xml:space="preserve"> PAGE </w:instrText>
    </w:r>
    <w:r w:rsidR="003E28FF" w:rsidRPr="00377B19">
      <w:rPr>
        <w:rFonts w:cs="Arial"/>
        <w:szCs w:val="18"/>
      </w:rPr>
      <w:fldChar w:fldCharType="separate"/>
    </w:r>
    <w:r w:rsidR="00787E7E">
      <w:rPr>
        <w:rFonts w:cs="Arial"/>
        <w:noProof/>
        <w:szCs w:val="18"/>
      </w:rPr>
      <w:t>2</w:t>
    </w:r>
    <w:r w:rsidR="003E28FF" w:rsidRPr="00377B19">
      <w:rPr>
        <w:rFonts w:cs="Arial"/>
        <w:szCs w:val="18"/>
      </w:rPr>
      <w:fldChar w:fldCharType="end"/>
    </w:r>
    <w:r w:rsidR="003E28FF" w:rsidRPr="00377B19">
      <w:rPr>
        <w:rFonts w:cs="Arial"/>
        <w:szCs w:val="18"/>
      </w:rPr>
      <w:t xml:space="preserve"> of </w:t>
    </w:r>
    <w:r w:rsidR="00AD2010">
      <w:rPr>
        <w:rFonts w:cs="Arial"/>
        <w:szCs w:val="18"/>
      </w:rPr>
      <w:fldChar w:fldCharType="begin"/>
    </w:r>
    <w:r w:rsidR="00AD2010">
      <w:rPr>
        <w:rFonts w:cs="Arial"/>
        <w:szCs w:val="18"/>
      </w:rPr>
      <w:instrText>NUMPAGES</w:instrText>
    </w:r>
    <w:r w:rsidR="00AD2010">
      <w:rPr>
        <w:rFonts w:cs="Arial"/>
        <w:szCs w:val="18"/>
      </w:rPr>
      <w:fldChar w:fldCharType="separate"/>
    </w:r>
    <w:r w:rsidR="00787E7E">
      <w:rPr>
        <w:rFonts w:cs="Arial"/>
        <w:noProof/>
        <w:szCs w:val="18"/>
      </w:rPr>
      <w:t>2</w:t>
    </w:r>
    <w:r w:rsidR="00AD2010">
      <w:rPr>
        <w:rFonts w:cs="Arial"/>
        <w:szCs w:val="18"/>
      </w:rPr>
      <w:fldChar w:fldCharType="end"/>
    </w:r>
    <w:r w:rsidR="003B13B8">
      <w:rPr>
        <w:rFonts w:cs="Arial"/>
        <w:szCs w:val="18"/>
        <w:lang w:val="en-GB"/>
      </w:rPr>
      <w:fldChar w:fldCharType="begin"/>
    </w:r>
    <w:r w:rsidR="003B13B8">
      <w:rPr>
        <w:rFonts w:cs="Arial"/>
        <w:szCs w:val="18"/>
        <w:lang w:val="en-GB"/>
      </w:rPr>
      <w:instrText>NUMPAGE</w:instrText>
    </w:r>
    <w:r w:rsidR="003B13B8">
      <w:rPr>
        <w:rFonts w:cs="Arial"/>
        <w:szCs w:val="18"/>
        <w:lang w:val="en-GB"/>
      </w:rPr>
      <w:fldChar w:fldCharType="end"/>
    </w:r>
    <w:r w:rsidR="00CB1BBC">
      <w:rPr>
        <w:rFonts w:cs="Arial"/>
        <w:szCs w:val="18"/>
      </w:rPr>
      <w:fldChar w:fldCharType="begin"/>
    </w:r>
    <w:r w:rsidR="00CB1BBC">
      <w:rPr>
        <w:rFonts w:cs="Arial"/>
        <w:szCs w:val="18"/>
      </w:rPr>
      <w:instrText xml:space="preserve"> NUMPAGE </w:instrText>
    </w:r>
    <w:r w:rsidR="00CB1BBC">
      <w:rPr>
        <w:rFonts w:cs="Arial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75F1E7" w14:textId="77777777" w:rsidR="007C5895" w:rsidRDefault="007C5895" w:rsidP="002B4ADC">
      <w:r>
        <w:separator/>
      </w:r>
    </w:p>
  </w:footnote>
  <w:footnote w:type="continuationSeparator" w:id="0">
    <w:p w14:paraId="6FE33B62" w14:textId="77777777" w:rsidR="007C5895" w:rsidRDefault="007C5895" w:rsidP="002B4ADC">
      <w:r>
        <w:continuationSeparator/>
      </w:r>
    </w:p>
  </w:footnote>
  <w:footnote w:type="continuationNotice" w:id="1">
    <w:p w14:paraId="2FC546D3" w14:textId="77777777" w:rsidR="009243F3" w:rsidRDefault="009243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7A33C1" w14:textId="13967765" w:rsidR="0077142E" w:rsidRPr="0077142E" w:rsidRDefault="008E4D97" w:rsidP="00482D62">
    <w:pPr>
      <w:pStyle w:val="IPPHeader"/>
    </w:pPr>
    <w:r>
      <w:t>02_</w:t>
    </w:r>
    <w:r w:rsidRPr="00F57CE3">
      <w:t xml:space="preserve"> </w:t>
    </w:r>
    <w:r>
      <w:t>TPG_2024_Nov (3.1)</w:t>
    </w:r>
    <w:r w:rsidR="00B86E84">
      <w:tab/>
    </w:r>
    <w:r w:rsidR="00402D42">
      <w:rPr>
        <w:bCs/>
        <w:szCs w:val="18"/>
        <w:lang w:val="en-GB"/>
      </w:rPr>
      <w:t>Documents list</w:t>
    </w:r>
    <w:r w:rsidR="00482D62" w:rsidRPr="00645242" w:rsidDel="003B10F8">
      <w:rPr>
        <w:szCs w:val="1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FF70F" w14:textId="64642BB2" w:rsidR="002B4ADC" w:rsidRPr="002B4ADC" w:rsidRDefault="00482D62">
    <w:pPr>
      <w:pStyle w:val="IPPHeader"/>
    </w:pPr>
    <w:r w:rsidRPr="00482D62">
      <w:rPr>
        <w:bCs/>
        <w:i/>
        <w:iCs/>
        <w:szCs w:val="18"/>
        <w:lang w:val="en-GB"/>
      </w:rPr>
      <w:t xml:space="preserve"> </w:t>
    </w:r>
    <w:r w:rsidRPr="00287312">
      <w:rPr>
        <w:bCs/>
        <w:i/>
        <w:iCs/>
        <w:szCs w:val="18"/>
        <w:lang w:val="en-GB"/>
      </w:rPr>
      <w:t>Guidelines for a</w:t>
    </w:r>
    <w:r>
      <w:rPr>
        <w:bCs/>
        <w:i/>
        <w:iCs/>
        <w:szCs w:val="18"/>
        <w:lang w:val="en-GB"/>
      </w:rPr>
      <w:t xml:space="preserve"> consistent ISPM terminology</w:t>
    </w:r>
    <w:r w:rsidR="003E28FF">
      <w:tab/>
    </w:r>
    <w:r w:rsidR="00B0047E">
      <w:t>10</w:t>
    </w:r>
    <w:r w:rsidR="003E28FF">
      <w:t>_SC_</w:t>
    </w:r>
    <w:r w:rsidR="00BD6E0C">
      <w:t>Nov</w:t>
    </w:r>
    <w:r w:rsidR="003E28FF">
      <w:t>_2017 (</w:t>
    </w:r>
    <w:r w:rsidR="00B0047E">
      <w:t>9</w:t>
    </w:r>
    <w:r w:rsidR="00244FE8">
      <w:t>.</w:t>
    </w:r>
    <w:r w:rsidR="00B0047E">
      <w:t>1</w:t>
    </w:r>
    <w:r w:rsidR="003E28FF"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077979" w14:textId="5CD26DAD" w:rsidR="008E4D97" w:rsidRPr="00F833C7" w:rsidRDefault="008E4D97" w:rsidP="008E4D97">
    <w:pPr>
      <w:pStyle w:val="IPPHeader"/>
      <w:tabs>
        <w:tab w:val="clear" w:pos="1134"/>
      </w:tabs>
      <w:spacing w:before="240"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0769FB50" wp14:editId="07DADF9E">
              <wp:simplePos x="0" y="0"/>
              <wp:positionH relativeFrom="margin">
                <wp:posOffset>1573530</wp:posOffset>
              </wp:positionH>
              <wp:positionV relativeFrom="page">
                <wp:posOffset>720090</wp:posOffset>
              </wp:positionV>
              <wp:extent cx="0" cy="360000"/>
              <wp:effectExtent l="0" t="0" r="38100" b="21590"/>
              <wp:wrapNone/>
              <wp:docPr id="1666667466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00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line w14:anchorId="22C56AEF" id="Straight Connector 1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" from="123.9pt,56.7pt" to="123.9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PcrgEAANM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" strokecolor="black [3213]" strokeweight=".5pt">
              <v:stroke joinstyle="miter"/>
              <w10:wrap anchorx="margin" anchory="page"/>
            </v:line>
          </w:pict>
        </mc:Fallback>
      </mc:AlternateContent>
    </w:r>
    <w:r w:rsidRPr="000321A6">
      <w:rPr>
        <w:noProof/>
      </w:rPr>
      <w:drawing>
        <wp:anchor distT="0" distB="0" distL="114300" distR="114300" simplePos="0" relativeHeight="251658240" behindDoc="0" locked="0" layoutInCell="1" allowOverlap="1" wp14:anchorId="72C162AC" wp14:editId="7FF35C1D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7600" cy="558000"/>
          <wp:effectExtent l="0" t="0" r="2540" b="0"/>
          <wp:wrapTopAndBottom/>
          <wp:docPr id="10255429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42983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58241" behindDoc="0" locked="0" layoutInCell="1" allowOverlap="1" wp14:anchorId="3621B9A6" wp14:editId="46DBEB8C">
          <wp:simplePos x="0" y="0"/>
          <wp:positionH relativeFrom="page">
            <wp:posOffset>742950</wp:posOffset>
          </wp:positionH>
          <wp:positionV relativeFrom="page">
            <wp:posOffset>558165</wp:posOffset>
          </wp:positionV>
          <wp:extent cx="1728000" cy="698400"/>
          <wp:effectExtent l="0" t="0" r="5715" b="6985"/>
          <wp:wrapSquare wrapText="bothSides"/>
          <wp:docPr id="178518581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423631" name="Picture 1" descr="A logo with text on i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i/>
        <w:iCs/>
        <w:noProof/>
        <w14:ligatures w14:val="standardContextual"/>
      </w:rPr>
      <w:drawing>
        <wp:anchor distT="0" distB="0" distL="114300" distR="114300" simplePos="0" relativeHeight="251658242" behindDoc="0" locked="0" layoutInCell="1" allowOverlap="1" wp14:anchorId="7DE83651" wp14:editId="5078C72C">
          <wp:simplePos x="0" y="0"/>
          <wp:positionH relativeFrom="page">
            <wp:posOffset>2520315</wp:posOffset>
          </wp:positionH>
          <wp:positionV relativeFrom="page">
            <wp:posOffset>558165</wp:posOffset>
          </wp:positionV>
          <wp:extent cx="1756800" cy="698400"/>
          <wp:effectExtent l="0" t="0" r="0" b="6985"/>
          <wp:wrapSquare wrapText="bothSides"/>
          <wp:docPr id="1770423598" name="Picture 2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6319013" name="Picture 2" descr="A logo of a company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8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833C7">
      <w:tab/>
      <w:t xml:space="preserve">02_ </w:t>
    </w:r>
    <w:r w:rsidR="00362D30" w:rsidRPr="00F833C7">
      <w:t>TPPT</w:t>
    </w:r>
    <w:r w:rsidRPr="00F833C7">
      <w:t>_202</w:t>
    </w:r>
    <w:r w:rsidR="009235FA">
      <w:t>5</w:t>
    </w:r>
    <w:r w:rsidRPr="00F833C7">
      <w:t>_</w:t>
    </w:r>
    <w:r w:rsidR="009235FA">
      <w:t>Jan</w:t>
    </w:r>
  </w:p>
  <w:p w14:paraId="1C2E1632" w14:textId="7086571D" w:rsidR="00F833C7" w:rsidRPr="00F833C7" w:rsidRDefault="008E4D97" w:rsidP="00F833C7">
    <w:pPr>
      <w:pStyle w:val="IPPHeader"/>
      <w:tabs>
        <w:tab w:val="clear" w:pos="1134"/>
      </w:tabs>
      <w:spacing w:after="0"/>
    </w:pPr>
    <w:r w:rsidRPr="00F833C7">
      <w:tab/>
      <w:t>Agenda item: 3.</w:t>
    </w:r>
    <w:r w:rsidR="00F833C7">
      <w:t>1</w:t>
    </w:r>
  </w:p>
  <w:p w14:paraId="6B35C994" w14:textId="77777777" w:rsidR="008E4D97" w:rsidRPr="00F833C7" w:rsidRDefault="008E4D97" w:rsidP="008E4D97">
    <w:pPr>
      <w:pStyle w:val="IPPHeader"/>
      <w:tabs>
        <w:tab w:val="clear" w:pos="1134"/>
      </w:tabs>
      <w:spacing w:after="260"/>
      <w:rPr>
        <w:iCs/>
      </w:rPr>
    </w:pPr>
  </w:p>
  <w:p w14:paraId="28E073DB" w14:textId="0470D08A" w:rsidR="00F022D3" w:rsidRPr="00F833C7" w:rsidRDefault="008E4D97" w:rsidP="008E4D97">
    <w:pPr>
      <w:pStyle w:val="IPPHeader"/>
      <w:tabs>
        <w:tab w:val="clear" w:pos="1134"/>
      </w:tabs>
      <w:spacing w:after="0"/>
      <w:rPr>
        <w:iCs/>
      </w:rPr>
    </w:pPr>
    <w:r w:rsidRPr="00F833C7">
      <w:rPr>
        <w:iCs/>
      </w:rPr>
      <w:t>Documents 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842DC"/>
    <w:multiLevelType w:val="hybridMultilevel"/>
    <w:tmpl w:val="6EBED0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886D1D"/>
    <w:multiLevelType w:val="hybridMultilevel"/>
    <w:tmpl w:val="62468B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70BA7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FC5639"/>
    <w:multiLevelType w:val="hybridMultilevel"/>
    <w:tmpl w:val="929A99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8" w15:restartNumberingAfterBreak="0">
    <w:nsid w:val="3553759C"/>
    <w:multiLevelType w:val="hybridMultilevel"/>
    <w:tmpl w:val="80908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901F3"/>
    <w:multiLevelType w:val="hybridMultilevel"/>
    <w:tmpl w:val="E9E82E5E"/>
    <w:lvl w:ilvl="0" w:tplc="DB76F898">
      <w:start w:val="1"/>
      <w:numFmt w:val="decimal"/>
      <w:lvlText w:val="(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4C2858"/>
    <w:multiLevelType w:val="hybridMultilevel"/>
    <w:tmpl w:val="238894D8"/>
    <w:lvl w:ilvl="0" w:tplc="557CD648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  <w:b w:val="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FD75E6"/>
    <w:multiLevelType w:val="hybridMultilevel"/>
    <w:tmpl w:val="743EFF24"/>
    <w:lvl w:ilvl="0" w:tplc="817850E2">
      <w:start w:val="2"/>
      <w:numFmt w:val="decimal"/>
      <w:lvlText w:val="(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AE0D6D"/>
    <w:multiLevelType w:val="hybridMultilevel"/>
    <w:tmpl w:val="4FE224AA"/>
    <w:lvl w:ilvl="0" w:tplc="462A3BA6">
      <w:start w:val="1"/>
      <w:numFmt w:val="lowerLetter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76623247">
    <w:abstractNumId w:val="8"/>
  </w:num>
  <w:num w:numId="2" w16cid:durableId="315455127">
    <w:abstractNumId w:val="1"/>
  </w:num>
  <w:num w:numId="3" w16cid:durableId="79520713">
    <w:abstractNumId w:val="4"/>
  </w:num>
  <w:num w:numId="4" w16cid:durableId="1577280186">
    <w:abstractNumId w:val="6"/>
  </w:num>
  <w:num w:numId="5" w16cid:durableId="280763718">
    <w:abstractNumId w:val="15"/>
  </w:num>
  <w:num w:numId="6" w16cid:durableId="1292903261">
    <w:abstractNumId w:val="3"/>
  </w:num>
  <w:num w:numId="7" w16cid:durableId="638847168">
    <w:abstractNumId w:val="2"/>
  </w:num>
  <w:num w:numId="8" w16cid:durableId="604775870">
    <w:abstractNumId w:val="7"/>
  </w:num>
  <w:num w:numId="9" w16cid:durableId="1256212346">
    <w:abstractNumId w:val="17"/>
  </w:num>
  <w:num w:numId="10" w16cid:durableId="1827739327">
    <w:abstractNumId w:val="14"/>
  </w:num>
  <w:num w:numId="11" w16cid:durableId="1137603254">
    <w:abstractNumId w:val="10"/>
  </w:num>
  <w:num w:numId="12" w16cid:durableId="292568007">
    <w:abstractNumId w:val="18"/>
  </w:num>
  <w:num w:numId="13" w16cid:durableId="1542935101">
    <w:abstractNumId w:val="5"/>
  </w:num>
  <w:num w:numId="14" w16cid:durableId="136724211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 w16cid:durableId="114638107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 w16cid:durableId="455106564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 w16cid:durableId="209419466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 w16cid:durableId="2040816150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 w16cid:durableId="1004017785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 w16cid:durableId="1026908355">
    <w:abstractNumId w:val="0"/>
  </w:num>
  <w:num w:numId="21" w16cid:durableId="625546059">
    <w:abstractNumId w:val="12"/>
  </w:num>
  <w:num w:numId="22" w16cid:durableId="1200246193">
    <w:abstractNumId w:val="16"/>
  </w:num>
  <w:num w:numId="23" w16cid:durableId="1902210887">
    <w:abstractNumId w:val="13"/>
  </w:num>
  <w:num w:numId="24" w16cid:durableId="748574246">
    <w:abstractNumId w:val="9"/>
  </w:num>
  <w:num w:numId="25" w16cid:durableId="12096840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attachedTemplate r:id="rId1"/>
  <w:linkStyles/>
  <w:trackRevisions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DB5"/>
    <w:rsid w:val="00003F94"/>
    <w:rsid w:val="00004E11"/>
    <w:rsid w:val="00014866"/>
    <w:rsid w:val="000655F6"/>
    <w:rsid w:val="000736E7"/>
    <w:rsid w:val="0007693F"/>
    <w:rsid w:val="000910F6"/>
    <w:rsid w:val="00091B7C"/>
    <w:rsid w:val="000D4C87"/>
    <w:rsid w:val="000E482C"/>
    <w:rsid w:val="000F4448"/>
    <w:rsid w:val="000F6B05"/>
    <w:rsid w:val="0010283E"/>
    <w:rsid w:val="001232F2"/>
    <w:rsid w:val="00127741"/>
    <w:rsid w:val="00131678"/>
    <w:rsid w:val="001354B7"/>
    <w:rsid w:val="0013610C"/>
    <w:rsid w:val="0016647C"/>
    <w:rsid w:val="001A7447"/>
    <w:rsid w:val="001D2C99"/>
    <w:rsid w:val="001D4518"/>
    <w:rsid w:val="001E1212"/>
    <w:rsid w:val="001E2838"/>
    <w:rsid w:val="001E6302"/>
    <w:rsid w:val="0021005C"/>
    <w:rsid w:val="00230E72"/>
    <w:rsid w:val="00231FAB"/>
    <w:rsid w:val="00244FE8"/>
    <w:rsid w:val="00273CD7"/>
    <w:rsid w:val="002804CE"/>
    <w:rsid w:val="0028413E"/>
    <w:rsid w:val="00285635"/>
    <w:rsid w:val="00287312"/>
    <w:rsid w:val="00294863"/>
    <w:rsid w:val="002953AA"/>
    <w:rsid w:val="002A22CB"/>
    <w:rsid w:val="002B3206"/>
    <w:rsid w:val="002B4ADC"/>
    <w:rsid w:val="002D0488"/>
    <w:rsid w:val="00304DFA"/>
    <w:rsid w:val="003065A6"/>
    <w:rsid w:val="00310617"/>
    <w:rsid w:val="00314F05"/>
    <w:rsid w:val="003229DC"/>
    <w:rsid w:val="003267C9"/>
    <w:rsid w:val="0033372E"/>
    <w:rsid w:val="0035120A"/>
    <w:rsid w:val="003515FB"/>
    <w:rsid w:val="00362D30"/>
    <w:rsid w:val="003717C3"/>
    <w:rsid w:val="00371E3A"/>
    <w:rsid w:val="0037317D"/>
    <w:rsid w:val="00373B16"/>
    <w:rsid w:val="00385372"/>
    <w:rsid w:val="0038629A"/>
    <w:rsid w:val="00390CB7"/>
    <w:rsid w:val="00391F60"/>
    <w:rsid w:val="00392DB2"/>
    <w:rsid w:val="003B019A"/>
    <w:rsid w:val="003B03DF"/>
    <w:rsid w:val="003B10F8"/>
    <w:rsid w:val="003B13B8"/>
    <w:rsid w:val="003B5AC5"/>
    <w:rsid w:val="003C1A3F"/>
    <w:rsid w:val="003C7E7B"/>
    <w:rsid w:val="003D480F"/>
    <w:rsid w:val="003E0B04"/>
    <w:rsid w:val="003E15F6"/>
    <w:rsid w:val="003E28FF"/>
    <w:rsid w:val="003F3380"/>
    <w:rsid w:val="003F75BF"/>
    <w:rsid w:val="00402D42"/>
    <w:rsid w:val="00415851"/>
    <w:rsid w:val="00423616"/>
    <w:rsid w:val="00434EB1"/>
    <w:rsid w:val="00434F31"/>
    <w:rsid w:val="004360DE"/>
    <w:rsid w:val="00436A50"/>
    <w:rsid w:val="00482D62"/>
    <w:rsid w:val="004843E3"/>
    <w:rsid w:val="00486572"/>
    <w:rsid w:val="004B42E2"/>
    <w:rsid w:val="004B5F82"/>
    <w:rsid w:val="004B6C01"/>
    <w:rsid w:val="004B6DAE"/>
    <w:rsid w:val="004C2C27"/>
    <w:rsid w:val="004C43D3"/>
    <w:rsid w:val="004D4785"/>
    <w:rsid w:val="004F335C"/>
    <w:rsid w:val="00520FA0"/>
    <w:rsid w:val="005260C8"/>
    <w:rsid w:val="00533145"/>
    <w:rsid w:val="00544F73"/>
    <w:rsid w:val="005659F7"/>
    <w:rsid w:val="005717A9"/>
    <w:rsid w:val="00572CC8"/>
    <w:rsid w:val="0057377B"/>
    <w:rsid w:val="00582BB1"/>
    <w:rsid w:val="005A06E6"/>
    <w:rsid w:val="005A0BA4"/>
    <w:rsid w:val="005E3BCC"/>
    <w:rsid w:val="005E53FD"/>
    <w:rsid w:val="005E71FD"/>
    <w:rsid w:val="005F2694"/>
    <w:rsid w:val="00620009"/>
    <w:rsid w:val="00621787"/>
    <w:rsid w:val="00624A6E"/>
    <w:rsid w:val="006361B3"/>
    <w:rsid w:val="00645242"/>
    <w:rsid w:val="006600EC"/>
    <w:rsid w:val="00676509"/>
    <w:rsid w:val="00691C60"/>
    <w:rsid w:val="006938AD"/>
    <w:rsid w:val="00693AD0"/>
    <w:rsid w:val="006A56E7"/>
    <w:rsid w:val="006B6EE7"/>
    <w:rsid w:val="006C4456"/>
    <w:rsid w:val="006D0900"/>
    <w:rsid w:val="006E4A9E"/>
    <w:rsid w:val="006F1ABD"/>
    <w:rsid w:val="006F56A9"/>
    <w:rsid w:val="00701D4C"/>
    <w:rsid w:val="007211FB"/>
    <w:rsid w:val="007230F9"/>
    <w:rsid w:val="00727BF8"/>
    <w:rsid w:val="00751D88"/>
    <w:rsid w:val="0076596B"/>
    <w:rsid w:val="0077142E"/>
    <w:rsid w:val="00774131"/>
    <w:rsid w:val="0078622C"/>
    <w:rsid w:val="00787E7E"/>
    <w:rsid w:val="00793538"/>
    <w:rsid w:val="007A1057"/>
    <w:rsid w:val="007A3727"/>
    <w:rsid w:val="007A48D3"/>
    <w:rsid w:val="007B14B6"/>
    <w:rsid w:val="007B3668"/>
    <w:rsid w:val="007C5895"/>
    <w:rsid w:val="007D22B6"/>
    <w:rsid w:val="007F4518"/>
    <w:rsid w:val="0082103C"/>
    <w:rsid w:val="00824C82"/>
    <w:rsid w:val="008272A5"/>
    <w:rsid w:val="008342CE"/>
    <w:rsid w:val="00836DFD"/>
    <w:rsid w:val="008376EA"/>
    <w:rsid w:val="008432AA"/>
    <w:rsid w:val="008439F2"/>
    <w:rsid w:val="00843E67"/>
    <w:rsid w:val="00844081"/>
    <w:rsid w:val="00893A93"/>
    <w:rsid w:val="00894BE4"/>
    <w:rsid w:val="008C0DE8"/>
    <w:rsid w:val="008D3890"/>
    <w:rsid w:val="008E4D97"/>
    <w:rsid w:val="008F731D"/>
    <w:rsid w:val="0090696E"/>
    <w:rsid w:val="009120BC"/>
    <w:rsid w:val="00913B5C"/>
    <w:rsid w:val="00914598"/>
    <w:rsid w:val="009235FA"/>
    <w:rsid w:val="009243F3"/>
    <w:rsid w:val="00925FF8"/>
    <w:rsid w:val="00931362"/>
    <w:rsid w:val="00935DEE"/>
    <w:rsid w:val="00946589"/>
    <w:rsid w:val="00966AAE"/>
    <w:rsid w:val="00980FF5"/>
    <w:rsid w:val="00981510"/>
    <w:rsid w:val="009879C6"/>
    <w:rsid w:val="00987CB3"/>
    <w:rsid w:val="00995148"/>
    <w:rsid w:val="009A4B45"/>
    <w:rsid w:val="009B1A87"/>
    <w:rsid w:val="009C0664"/>
    <w:rsid w:val="009C26E7"/>
    <w:rsid w:val="009F0EE6"/>
    <w:rsid w:val="009F3378"/>
    <w:rsid w:val="009F6F60"/>
    <w:rsid w:val="00A05970"/>
    <w:rsid w:val="00A06BE4"/>
    <w:rsid w:val="00A62EC4"/>
    <w:rsid w:val="00A81FD8"/>
    <w:rsid w:val="00A8305B"/>
    <w:rsid w:val="00A9180A"/>
    <w:rsid w:val="00AB40E4"/>
    <w:rsid w:val="00AD2010"/>
    <w:rsid w:val="00AD2E40"/>
    <w:rsid w:val="00AD7D36"/>
    <w:rsid w:val="00AE0CB3"/>
    <w:rsid w:val="00AE7C80"/>
    <w:rsid w:val="00B0047E"/>
    <w:rsid w:val="00B01B79"/>
    <w:rsid w:val="00B05CFF"/>
    <w:rsid w:val="00B16749"/>
    <w:rsid w:val="00B3754B"/>
    <w:rsid w:val="00B379CB"/>
    <w:rsid w:val="00B606D8"/>
    <w:rsid w:val="00B70B26"/>
    <w:rsid w:val="00B8388A"/>
    <w:rsid w:val="00B86E84"/>
    <w:rsid w:val="00B93292"/>
    <w:rsid w:val="00B93839"/>
    <w:rsid w:val="00B9647E"/>
    <w:rsid w:val="00BB1048"/>
    <w:rsid w:val="00BC260B"/>
    <w:rsid w:val="00BC29B0"/>
    <w:rsid w:val="00BD6E0C"/>
    <w:rsid w:val="00BE2460"/>
    <w:rsid w:val="00BF1620"/>
    <w:rsid w:val="00C02783"/>
    <w:rsid w:val="00C32EF7"/>
    <w:rsid w:val="00C3516C"/>
    <w:rsid w:val="00C64A47"/>
    <w:rsid w:val="00C64FBF"/>
    <w:rsid w:val="00C77CB7"/>
    <w:rsid w:val="00C916BA"/>
    <w:rsid w:val="00C97F75"/>
    <w:rsid w:val="00CA0889"/>
    <w:rsid w:val="00CA3DB5"/>
    <w:rsid w:val="00CA74D2"/>
    <w:rsid w:val="00CB1BBC"/>
    <w:rsid w:val="00CC40A7"/>
    <w:rsid w:val="00CE08FA"/>
    <w:rsid w:val="00CE5647"/>
    <w:rsid w:val="00CF260B"/>
    <w:rsid w:val="00D13C0F"/>
    <w:rsid w:val="00D14696"/>
    <w:rsid w:val="00D33F6B"/>
    <w:rsid w:val="00D37012"/>
    <w:rsid w:val="00D4566F"/>
    <w:rsid w:val="00D46BF8"/>
    <w:rsid w:val="00D5376A"/>
    <w:rsid w:val="00D60D3F"/>
    <w:rsid w:val="00D66F0E"/>
    <w:rsid w:val="00D746C8"/>
    <w:rsid w:val="00D831DB"/>
    <w:rsid w:val="00D84789"/>
    <w:rsid w:val="00D966A4"/>
    <w:rsid w:val="00DB167F"/>
    <w:rsid w:val="00DE561D"/>
    <w:rsid w:val="00DF07BA"/>
    <w:rsid w:val="00E01D1B"/>
    <w:rsid w:val="00E339C3"/>
    <w:rsid w:val="00E714E0"/>
    <w:rsid w:val="00E7536E"/>
    <w:rsid w:val="00EA0F11"/>
    <w:rsid w:val="00EA164B"/>
    <w:rsid w:val="00EA4FD6"/>
    <w:rsid w:val="00EA5FE8"/>
    <w:rsid w:val="00EB0554"/>
    <w:rsid w:val="00ED684E"/>
    <w:rsid w:val="00EE4792"/>
    <w:rsid w:val="00F00A1A"/>
    <w:rsid w:val="00F022D3"/>
    <w:rsid w:val="00F07092"/>
    <w:rsid w:val="00F12EB3"/>
    <w:rsid w:val="00F135D7"/>
    <w:rsid w:val="00F14A9F"/>
    <w:rsid w:val="00F363AF"/>
    <w:rsid w:val="00F75D51"/>
    <w:rsid w:val="00F833C7"/>
    <w:rsid w:val="00F8401C"/>
    <w:rsid w:val="00F874C9"/>
    <w:rsid w:val="00F90F28"/>
    <w:rsid w:val="00FA481D"/>
    <w:rsid w:val="00FA5B40"/>
    <w:rsid w:val="00FA7056"/>
    <w:rsid w:val="00FC5CA9"/>
    <w:rsid w:val="00FD4CE6"/>
    <w:rsid w:val="00FE0A89"/>
    <w:rsid w:val="06BF157F"/>
    <w:rsid w:val="149F7DC6"/>
    <w:rsid w:val="4410B85B"/>
    <w:rsid w:val="6BDF2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8FC1AE"/>
  <w15:chartTrackingRefBased/>
  <w15:docId w15:val="{FCC06945-9301-4DE7-ADA0-320047A71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4CE6"/>
    <w:pPr>
      <w:spacing w:after="0" w:line="240" w:lineRule="auto"/>
      <w:jc w:val="both"/>
    </w:pPr>
    <w:rPr>
      <w:rFonts w:ascii="Times New Roman" w:eastAsia="MS Mincho" w:hAnsi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FD4CE6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FD4CE6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FD4CE6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D4CE6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qFormat/>
    <w:rsid w:val="00D66F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66F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66F0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6F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6F0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FD4C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D4CE6"/>
    <w:rPr>
      <w:rFonts w:ascii="Tahoma" w:eastAsia="MS Mincho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D4CE6"/>
    <w:rPr>
      <w:rFonts w:ascii="Times New Roman" w:eastAsia="MS Mincho" w:hAnsi="Times New Roman" w:cs="Times New Roman"/>
      <w:b/>
      <w:bCs/>
      <w:szCs w:val="24"/>
    </w:rPr>
  </w:style>
  <w:style w:type="character" w:customStyle="1" w:styleId="Heading2Char">
    <w:name w:val="Heading 2 Char"/>
    <w:basedOn w:val="DefaultParagraphFont"/>
    <w:link w:val="Heading2"/>
    <w:rsid w:val="00FD4CE6"/>
    <w:rPr>
      <w:rFonts w:ascii="Calibri" w:eastAsia="MS Mincho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FD4CE6"/>
    <w:rPr>
      <w:rFonts w:ascii="Calibri" w:eastAsia="MS Mincho" w:hAnsi="Calibri" w:cs="Times New Roman"/>
      <w:b/>
      <w:bCs/>
      <w:sz w:val="26"/>
      <w:szCs w:val="26"/>
    </w:rPr>
  </w:style>
  <w:style w:type="paragraph" w:styleId="FootnoteText">
    <w:name w:val="footnote text"/>
    <w:basedOn w:val="Normal"/>
    <w:link w:val="FootnoteTextChar"/>
    <w:semiHidden/>
    <w:rsid w:val="00FD4CE6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D4CE6"/>
    <w:rPr>
      <w:rFonts w:ascii="Times New Roman" w:eastAsia="MS Mincho" w:hAnsi="Times New Roman" w:cs="Times New Roman"/>
      <w:sz w:val="20"/>
      <w:szCs w:val="24"/>
    </w:rPr>
  </w:style>
  <w:style w:type="character" w:styleId="FootnoteReference">
    <w:name w:val="footnote reference"/>
    <w:basedOn w:val="DefaultParagraphFont"/>
    <w:semiHidden/>
    <w:rsid w:val="00FD4CE6"/>
    <w:rPr>
      <w:vertAlign w:val="superscript"/>
    </w:rPr>
  </w:style>
  <w:style w:type="paragraph" w:customStyle="1" w:styleId="Style">
    <w:name w:val="Style"/>
    <w:basedOn w:val="Footer"/>
    <w:autoRedefine/>
    <w:qFormat/>
    <w:rsid w:val="00FD4CE6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styleId="Footer">
    <w:name w:val="footer"/>
    <w:basedOn w:val="Normal"/>
    <w:link w:val="FooterChar"/>
    <w:rsid w:val="00FD4C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FD4CE6"/>
    <w:rPr>
      <w:rFonts w:ascii="Times New Roman" w:eastAsia="MS Mincho" w:hAnsi="Times New Roman" w:cs="Times New Roman"/>
      <w:szCs w:val="24"/>
    </w:rPr>
  </w:style>
  <w:style w:type="character" w:styleId="PageNumber">
    <w:name w:val="page number"/>
    <w:rsid w:val="00FD4CE6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FD4CE6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FD4CE6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FD4CE6"/>
    <w:pPr>
      <w:numPr>
        <w:numId w:val="9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FD4CE6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FD4CE6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FD4CE6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FD4CE6"/>
    <w:pPr>
      <w:spacing w:after="180"/>
    </w:pPr>
  </w:style>
  <w:style w:type="paragraph" w:customStyle="1" w:styleId="IPPFootnote">
    <w:name w:val="IPP Footnote"/>
    <w:basedOn w:val="IPPArialFootnote"/>
    <w:qFormat/>
    <w:rsid w:val="00FD4CE6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FD4CE6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FD4CE6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FD4CE6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FD4CE6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FD4CE6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FD4CE6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FD4CE6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FD4CE6"/>
    <w:pPr>
      <w:numPr>
        <w:numId w:val="22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FD4CE6"/>
    <w:pPr>
      <w:numPr>
        <w:numId w:val="10"/>
      </w:numPr>
    </w:pPr>
  </w:style>
  <w:style w:type="character" w:customStyle="1" w:styleId="IPPNormalstrikethrough">
    <w:name w:val="IPP Normal strikethrough"/>
    <w:rsid w:val="00FD4CE6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FD4CE6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FD4CE6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FD4CE6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FD4CE6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FD4CE6"/>
    <w:pPr>
      <w:numPr>
        <w:numId w:val="8"/>
      </w:numPr>
    </w:pPr>
  </w:style>
  <w:style w:type="paragraph" w:customStyle="1" w:styleId="IPPNormalCloseSpace">
    <w:name w:val="IPP NormalCloseSpace"/>
    <w:basedOn w:val="Normal"/>
    <w:qFormat/>
    <w:rsid w:val="00FD4CE6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FD4CE6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FD4CE6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FD4CE6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FD4CE6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FD4CE6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FD4CE6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FD4CE6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FD4CE6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FD4CE6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FD4CE6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FD4CE6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FD4CE6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FD4CE6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FD4CE6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FD4CE6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FD4CE6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FD4CE6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FD4CE6"/>
    <w:pPr>
      <w:tabs>
        <w:tab w:val="num" w:pos="1134"/>
      </w:tabs>
      <w:jc w:val="left"/>
    </w:pPr>
  </w:style>
  <w:style w:type="paragraph" w:customStyle="1" w:styleId="IPPLetterListIndent">
    <w:name w:val="IPP LetterList Indent"/>
    <w:basedOn w:val="IPPLetterList"/>
    <w:qFormat/>
    <w:rsid w:val="00FD4CE6"/>
    <w:pPr>
      <w:numPr>
        <w:numId w:val="6"/>
      </w:numPr>
    </w:pPr>
  </w:style>
  <w:style w:type="paragraph" w:customStyle="1" w:styleId="IPPFooterLandscape">
    <w:name w:val="IPP Footer Landscape"/>
    <w:basedOn w:val="IPPHeaderlandscape"/>
    <w:qFormat/>
    <w:rsid w:val="00FD4CE6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FD4CE6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FD4CE6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FD4CE6"/>
    <w:pPr>
      <w:numPr>
        <w:numId w:val="11"/>
      </w:numPr>
    </w:pPr>
  </w:style>
  <w:style w:type="paragraph" w:customStyle="1" w:styleId="IPPHdg2Num">
    <w:name w:val="IPP Hdg2Num"/>
    <w:basedOn w:val="IPPHeading2"/>
    <w:next w:val="IPPNormal"/>
    <w:qFormat/>
    <w:rsid w:val="00FD4CE6"/>
    <w:pPr>
      <w:numPr>
        <w:ilvl w:val="1"/>
        <w:numId w:val="12"/>
      </w:numPr>
    </w:pPr>
  </w:style>
  <w:style w:type="paragraph" w:customStyle="1" w:styleId="IPPNumberedList">
    <w:name w:val="IPP NumberedList"/>
    <w:basedOn w:val="IPPBullet1"/>
    <w:qFormat/>
    <w:rsid w:val="00FD4CE6"/>
    <w:pPr>
      <w:numPr>
        <w:numId w:val="20"/>
      </w:numPr>
    </w:pPr>
  </w:style>
  <w:style w:type="paragraph" w:styleId="Header">
    <w:name w:val="header"/>
    <w:basedOn w:val="Normal"/>
    <w:link w:val="HeaderChar"/>
    <w:rsid w:val="00FD4C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D4CE6"/>
    <w:rPr>
      <w:rFonts w:ascii="Times New Roman" w:eastAsia="MS Mincho" w:hAnsi="Times New Roman" w:cs="Times New Roman"/>
      <w:szCs w:val="24"/>
    </w:rPr>
  </w:style>
  <w:style w:type="character" w:styleId="Strong">
    <w:name w:val="Strong"/>
    <w:basedOn w:val="DefaultParagraphFont"/>
    <w:qFormat/>
    <w:rsid w:val="00FD4CE6"/>
    <w:rPr>
      <w:b/>
      <w:bCs/>
    </w:rPr>
  </w:style>
  <w:style w:type="paragraph" w:styleId="ListParagraph">
    <w:name w:val="List Paragraph"/>
    <w:basedOn w:val="Normal"/>
    <w:uiPriority w:val="34"/>
    <w:qFormat/>
    <w:rsid w:val="00FD4CE6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FD4CE6"/>
    <w:pPr>
      <w:tabs>
        <w:tab w:val="num" w:pos="0"/>
      </w:tabs>
      <w:ind w:hanging="482"/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FD4CE6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FD4CE6"/>
    <w:pPr>
      <w:spacing w:after="180"/>
    </w:pPr>
  </w:style>
  <w:style w:type="character" w:customStyle="1" w:styleId="IPPNormalChar">
    <w:name w:val="IPP Normal Char"/>
    <w:link w:val="IPPNormal"/>
    <w:rsid w:val="006D0900"/>
    <w:rPr>
      <w:rFonts w:ascii="Times New Roman" w:eastAsia="Times" w:hAnsi="Times New Roman" w:cs="Times New Roman"/>
      <w:szCs w:val="24"/>
    </w:rPr>
  </w:style>
  <w:style w:type="paragraph" w:styleId="NoSpacing">
    <w:name w:val="No Spacing"/>
    <w:uiPriority w:val="1"/>
    <w:qFormat/>
    <w:rsid w:val="006D0900"/>
    <w:pPr>
      <w:spacing w:after="0" w:line="240" w:lineRule="auto"/>
    </w:pPr>
    <w:rPr>
      <w:lang w:val="ru-RU"/>
    </w:rPr>
  </w:style>
  <w:style w:type="paragraph" w:styleId="Revision">
    <w:name w:val="Revision"/>
    <w:hidden/>
    <w:uiPriority w:val="99"/>
    <w:semiHidden/>
    <w:rsid w:val="00751D88"/>
    <w:pPr>
      <w:spacing w:after="0" w:line="240" w:lineRule="auto"/>
    </w:pPr>
    <w:rPr>
      <w:rFonts w:ascii="Times New Roman" w:eastAsia="MS Mincho" w:hAnsi="Times New Roman" w:cs="Times New Roman"/>
      <w:szCs w:val="24"/>
    </w:rPr>
  </w:style>
  <w:style w:type="character" w:styleId="Hyperlink">
    <w:name w:val="Hyperlink"/>
    <w:uiPriority w:val="99"/>
    <w:unhideWhenUsed/>
    <w:rsid w:val="003B5A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en\Desktop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93fb0684585975d5a97d1e3ba4a17be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6beeb644fe3ff6487991f9ee02bfa634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338CB-7120-4116-B111-55BCBE781594}">
  <ds:schemaRefs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ea6feb38-a85a-45e8-92e9-814486bbe375"/>
    <ds:schemaRef ds:uri="a05d7f75-f42e-4288-8809-604fd4d9691f"/>
  </ds:schemaRefs>
</ds:datastoreItem>
</file>

<file path=customXml/itemProps2.xml><?xml version="1.0" encoding="utf-8"?>
<ds:datastoreItem xmlns:ds="http://schemas.openxmlformats.org/officeDocument/2006/customXml" ds:itemID="{45E1C735-C946-4D80-8934-35A6866487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75EF74-A923-4288-92DA-0A5490381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B247EB-A22E-41E2-9717-0F960BF1F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</Template>
  <TotalTime>67</TotalTime>
  <Pages>1</Pages>
  <Words>343</Words>
  <Characters>1956</Characters>
  <Application>Microsoft Office Word</Application>
  <DocSecurity>0</DocSecurity>
  <Lines>16</Lines>
  <Paragraphs>4</Paragraphs>
  <ScaleCrop>false</ScaleCrop>
  <Company>FAO of the UN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Larson, Brent (AGDI)</dc:creator>
  <cp:keywords/>
  <dc:description/>
  <cp:lastModifiedBy>Torella, Daniel (NSPD)</cp:lastModifiedBy>
  <cp:revision>100</cp:revision>
  <cp:lastPrinted>2017-11-03T16:01:00Z</cp:lastPrinted>
  <dcterms:created xsi:type="dcterms:W3CDTF">2022-11-13T15:11:00Z</dcterms:created>
  <dcterms:modified xsi:type="dcterms:W3CDTF">2025-01-10T11:00:00Z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