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5537" w14:textId="77777777" w:rsid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675A6319" w14:textId="1594B84E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Commission on Phytosanitary Measures </w:t>
      </w:r>
    </w:p>
    <w:p w14:paraId="119893AC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STRATEGIC PLANNING GROUP  </w:t>
      </w:r>
    </w:p>
    <w:p w14:paraId="2565DBF1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33041559" w14:textId="0DA85E7B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 xml:space="preserve">27 – 29 October 2025 </w:t>
      </w:r>
    </w:p>
    <w:p w14:paraId="13AB93D0" w14:textId="6189BE85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>Ethiopia Room, F</w:t>
      </w:r>
      <w:r>
        <w:rPr>
          <w:rStyle w:val="CommentsStyle"/>
          <w:rFonts w:eastAsia="Times"/>
          <w:b/>
          <w:szCs w:val="22"/>
        </w:rPr>
        <w:t>AO</w:t>
      </w:r>
      <w:r w:rsidRPr="00873D8F">
        <w:rPr>
          <w:rStyle w:val="CommentsStyle"/>
          <w:rFonts w:eastAsia="Times"/>
          <w:b/>
          <w:szCs w:val="22"/>
        </w:rPr>
        <w:t xml:space="preserve"> Headquarters</w:t>
      </w:r>
      <w:r w:rsidRPr="00873D8F">
        <w:rPr>
          <w:rStyle w:val="CommentsStyle"/>
          <w:rFonts w:eastAsia="Times"/>
          <w:b/>
          <w:caps/>
          <w:szCs w:val="22"/>
        </w:rPr>
        <w:t xml:space="preserve">, </w:t>
      </w:r>
    </w:p>
    <w:p w14:paraId="0A37501D" w14:textId="14726774" w:rsidR="00A77627" w:rsidRDefault="00873D8F" w:rsidP="00873D8F">
      <w:pPr>
        <w:jc w:val="center"/>
        <w:rPr>
          <w:rStyle w:val="CommentsStyle"/>
          <w:rFonts w:eastAsia="Times"/>
          <w:b/>
          <w:szCs w:val="22"/>
        </w:rPr>
      </w:pPr>
      <w:r w:rsidRPr="00873D8F">
        <w:rPr>
          <w:rStyle w:val="CommentsStyle"/>
          <w:rFonts w:eastAsia="Times"/>
          <w:b/>
          <w:szCs w:val="22"/>
        </w:rPr>
        <w:t>Rome, Italy</w:t>
      </w:r>
    </w:p>
    <w:p w14:paraId="40955592" w14:textId="77777777" w:rsidR="00873D8F" w:rsidRDefault="00873D8F" w:rsidP="00873D8F">
      <w:pPr>
        <w:jc w:val="center"/>
      </w:pPr>
    </w:p>
    <w:p w14:paraId="3919E2BD" w14:textId="1E3CCA5C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10281" w:type="dxa"/>
        <w:tblInd w:w="85" w:type="dxa"/>
        <w:tblLook w:val="04A0" w:firstRow="1" w:lastRow="0" w:firstColumn="1" w:lastColumn="0" w:noHBand="0" w:noVBand="1"/>
      </w:tblPr>
      <w:tblGrid>
        <w:gridCol w:w="936"/>
        <w:gridCol w:w="1557"/>
        <w:gridCol w:w="4367"/>
        <w:gridCol w:w="3421"/>
      </w:tblGrid>
      <w:tr w:rsidR="00A77627" w:rsidRPr="00E72DF2" w14:paraId="21759AA5" w14:textId="77777777" w:rsidTr="7BFBA557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E6E6E6"/>
            <w:vAlign w:val="center"/>
          </w:tcPr>
          <w:p w14:paraId="48E7D326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67" w:type="dxa"/>
            <w:shd w:val="clear" w:color="auto" w:fill="E6E6E6"/>
            <w:vAlign w:val="center"/>
          </w:tcPr>
          <w:p w14:paraId="584DAC5C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421" w:type="dxa"/>
            <w:shd w:val="clear" w:color="auto" w:fill="E6E6E6"/>
            <w:vAlign w:val="center"/>
          </w:tcPr>
          <w:p w14:paraId="58C6109E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8421A5" w:rsidRPr="00E72DF2" w14:paraId="079EA6B8" w14:textId="77777777" w:rsidTr="7BFBA557">
        <w:trPr>
          <w:cantSplit/>
        </w:trPr>
        <w:tc>
          <w:tcPr>
            <w:tcW w:w="936" w:type="dxa"/>
          </w:tcPr>
          <w:p w14:paraId="133C79A6" w14:textId="49518D90" w:rsidR="008421A5" w:rsidRPr="00E72DF2" w:rsidRDefault="006370FD" w:rsidP="008421A5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B4346BD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2EFD86A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Europe  - </w:t>
            </w:r>
          </w:p>
          <w:p w14:paraId="12138E67" w14:textId="1F3F92D4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  <w:lang w:val="en-US"/>
              </w:rPr>
              <w:t xml:space="preserve">CPM Chairperson </w:t>
            </w:r>
          </w:p>
        </w:tc>
        <w:tc>
          <w:tcPr>
            <w:tcW w:w="4367" w:type="dxa"/>
          </w:tcPr>
          <w:p w14:paraId="149FBE5A" w14:textId="77777777" w:rsidR="008421A5" w:rsidRPr="00E72DF2" w:rsidRDefault="008421A5" w:rsidP="008421A5">
            <w:pPr>
              <w:spacing w:before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Samuel BISHOP</w:t>
            </w:r>
          </w:p>
          <w:p w14:paraId="4F563A5E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Head of International Plant Health Policy</w:t>
            </w:r>
          </w:p>
          <w:p w14:paraId="3A0A006A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Department for Environment, Food and Rural Affairs</w:t>
            </w:r>
          </w:p>
          <w:p w14:paraId="134AC8A2" w14:textId="2CBEBB4D" w:rsidR="008421A5" w:rsidRPr="00E72DF2" w:rsidRDefault="008421A5" w:rsidP="008421A5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72DF2">
              <w:rPr>
                <w:rFonts w:eastAsia="MS Mincho" w:cs="Arial"/>
                <w:b/>
                <w:szCs w:val="18"/>
              </w:rPr>
              <w:t>UNITED KINGDOM</w:t>
            </w:r>
          </w:p>
        </w:tc>
        <w:tc>
          <w:tcPr>
            <w:tcW w:w="3421" w:type="dxa"/>
          </w:tcPr>
          <w:p w14:paraId="2C2435D1" w14:textId="669B9F53" w:rsidR="008421A5" w:rsidRPr="00753653" w:rsidRDefault="008421A5" w:rsidP="008421A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1">
              <w:r w:rsidRPr="00753653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sam.bishop@defra.gsi.gov.uk</w:t>
              </w:r>
            </w:hyperlink>
            <w:r w:rsidR="008F09FE"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36FF9FB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370FD" w:rsidRPr="00E72DF2" w14:paraId="334A7828" w14:textId="77777777" w:rsidTr="7BFBA557">
        <w:trPr>
          <w:cantSplit/>
        </w:trPr>
        <w:tc>
          <w:tcPr>
            <w:tcW w:w="936" w:type="dxa"/>
          </w:tcPr>
          <w:p w14:paraId="5A39BBE3" w14:textId="36F1F233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8AF7DD4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6F7AEC34" w14:textId="333798CB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North America  - </w:t>
            </w:r>
          </w:p>
          <w:p w14:paraId="32CDAE28" w14:textId="3AB0B8D4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8DE284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Ms Michelle GRAY</w:t>
            </w:r>
          </w:p>
          <w:p w14:paraId="0DBD34D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PPQ IPMSP International Phytosanitary Standards Coordinator</w:t>
            </w:r>
          </w:p>
          <w:p w14:paraId="2EA1FE2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International Phytosanitary Management and Standards Programs</w:t>
            </w:r>
          </w:p>
          <w:p w14:paraId="179F8E9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USDA-APHIS-Plant Protection and Quarantine</w:t>
            </w:r>
          </w:p>
          <w:p w14:paraId="21DFB0EA" w14:textId="1B561A6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USA</w:t>
            </w:r>
          </w:p>
        </w:tc>
        <w:tc>
          <w:tcPr>
            <w:tcW w:w="3421" w:type="dxa"/>
          </w:tcPr>
          <w:p w14:paraId="26D23B29" w14:textId="20B9047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hyperlink r:id="rId12" w:history="1">
              <w:r w:rsidRPr="00E72DF2">
                <w:rPr>
                  <w:rStyle w:val="Hyperlink"/>
                  <w:rFonts w:cs="Arial"/>
                  <w:szCs w:val="18"/>
                </w:rPr>
                <w:t>michelle.l.gray@usda.gov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F80404E" w14:textId="77777777" w:rsidTr="7BFBA557">
        <w:trPr>
          <w:cantSplit/>
        </w:trPr>
        <w:tc>
          <w:tcPr>
            <w:tcW w:w="936" w:type="dxa"/>
          </w:tcPr>
          <w:p w14:paraId="0E27B00A" w14:textId="4C9FBE4E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0C27C6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D334CBE" w14:textId="11FA2BB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Pr="00E72DF2">
              <w:rPr>
                <w:rFonts w:cs="Arial"/>
                <w:szCs w:val="18"/>
              </w:rPr>
              <w:t>Africa</w:t>
            </w:r>
          </w:p>
        </w:tc>
        <w:tc>
          <w:tcPr>
            <w:tcW w:w="4367" w:type="dxa"/>
          </w:tcPr>
          <w:p w14:paraId="581ECF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Damas MAMBA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MAMBA</w:t>
            </w:r>
            <w:proofErr w:type="spellEnd"/>
          </w:p>
          <w:p w14:paraId="5E988E7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Head of Plant Protection Division,</w:t>
            </w:r>
          </w:p>
          <w:p w14:paraId="1D9EF1A2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Ministry of Agriculture,</w:t>
            </w:r>
          </w:p>
          <w:p w14:paraId="75A88B5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Intersection of Boulevard du 30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juin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 and Avenue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Batetela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, Commune of Gombe, Kinshasa, </w:t>
            </w:r>
          </w:p>
          <w:p w14:paraId="45931C3C" w14:textId="40F7E7FA" w:rsidR="006370FD" w:rsidRPr="00E72DF2" w:rsidRDefault="006370FD" w:rsidP="006370FD">
            <w:pPr>
              <w:pStyle w:val="IPPArialTable"/>
              <w:spacing w:line="276" w:lineRule="auto"/>
              <w:rPr>
                <w:rFonts w:cs="Arial"/>
                <w:b/>
                <w:bCs/>
                <w:spacing w:val="-3"/>
                <w:szCs w:val="18"/>
              </w:rPr>
            </w:pPr>
            <w:r w:rsidRPr="00E72DF2">
              <w:rPr>
                <w:rFonts w:cs="Arial"/>
                <w:b/>
                <w:bCs/>
                <w:szCs w:val="18"/>
              </w:rPr>
              <w:t>DEMOCRATIC REPUBLIC OF CONGO</w:t>
            </w:r>
          </w:p>
        </w:tc>
        <w:tc>
          <w:tcPr>
            <w:tcW w:w="3421" w:type="dxa"/>
          </w:tcPr>
          <w:p w14:paraId="7CF0CCDE" w14:textId="7835A589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>
              <w:r w:rsidRPr="00E72DF2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14">
              <w:r w:rsidRPr="00E72DF2">
                <w:rPr>
                  <w:rStyle w:val="Hyperlink"/>
                  <w:rFonts w:cs="Arial"/>
                  <w:szCs w:val="18"/>
                </w:rPr>
                <w:t>damasmmb5@gmail.com;</w:t>
              </w:r>
            </w:hyperlink>
          </w:p>
        </w:tc>
      </w:tr>
      <w:tr w:rsidR="006370FD" w:rsidRPr="00E72DF2" w14:paraId="47FE379B" w14:textId="77777777" w:rsidTr="7BFBA557">
        <w:trPr>
          <w:cantSplit/>
        </w:trPr>
        <w:tc>
          <w:tcPr>
            <w:tcW w:w="936" w:type="dxa"/>
          </w:tcPr>
          <w:p w14:paraId="60061E4C" w14:textId="724E5E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22A70A3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276F69" w14:textId="75D6CFB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Asia</w:t>
            </w:r>
          </w:p>
        </w:tc>
        <w:tc>
          <w:tcPr>
            <w:tcW w:w="4367" w:type="dxa"/>
          </w:tcPr>
          <w:p w14:paraId="4D9E266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Glenn F. PANGANIBAN</w:t>
            </w:r>
          </w:p>
          <w:p w14:paraId="47354751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Director of the Bureau, Bureau of Plant Industry</w:t>
            </w:r>
          </w:p>
          <w:p w14:paraId="61FDC3D8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692 San Andres St., Malate, </w:t>
            </w:r>
          </w:p>
          <w:p w14:paraId="53EB3E6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Manila, 1004</w:t>
            </w: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206E825" w14:textId="67585614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PHILIPPINES</w:t>
            </w:r>
          </w:p>
        </w:tc>
        <w:tc>
          <w:tcPr>
            <w:tcW w:w="3421" w:type="dxa"/>
          </w:tcPr>
          <w:p w14:paraId="5AA2CC6D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5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glenn.panganiban@da.gov.ph;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hyperlink r:id="rId16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gfpanganiban@gmail.com;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4126FAF" w14:textId="4DC74E45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</w:tc>
      </w:tr>
      <w:tr w:rsidR="006370FD" w:rsidRPr="00F273D5" w14:paraId="0DF9EB9E" w14:textId="77777777" w:rsidTr="7BFBA557">
        <w:trPr>
          <w:cantSplit/>
        </w:trPr>
        <w:tc>
          <w:tcPr>
            <w:tcW w:w="936" w:type="dxa"/>
          </w:tcPr>
          <w:p w14:paraId="44EAFD9C" w14:textId="4421F6F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8BD443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52166C4E" w14:textId="52495756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Latin America and Caribbean</w:t>
            </w:r>
          </w:p>
          <w:p w14:paraId="6266B8B4" w14:textId="6F62365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09F4FE47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Larry Mauricio RIVERA</w:t>
            </w:r>
          </w:p>
          <w:p w14:paraId="16CB9BA0" w14:textId="77777777" w:rsidR="006370FD" w:rsidRPr="00753653" w:rsidRDefault="006370FD" w:rsidP="006370FD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753653">
              <w:rPr>
                <w:rFonts w:ascii="Arial" w:eastAsia="Arial" w:hAnsi="Arial" w:cs="Arial"/>
                <w:sz w:val="18"/>
                <w:szCs w:val="18"/>
                <w:lang w:val="en-US"/>
              </w:rPr>
              <w:t>General Coordinator of Plant Health Agency for Plant and Animal Health Regulation and Control,</w:t>
            </w:r>
          </w:p>
          <w:p w14:paraId="1C1E0016" w14:textId="77777777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</w:pPr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Eloy Alfaro and Federico Gonzalez Suarez, Av.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Interocianico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Km 1/2, La Granja Sector,</w:t>
            </w: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 xml:space="preserve"> </w:t>
            </w:r>
          </w:p>
          <w:p w14:paraId="5E2E09FB" w14:textId="51D63653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</w:pP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  <w:t>ECUADOR</w:t>
            </w:r>
          </w:p>
        </w:tc>
        <w:tc>
          <w:tcPr>
            <w:tcW w:w="3421" w:type="dxa"/>
          </w:tcPr>
          <w:p w14:paraId="4B94D5A5" w14:textId="203D780B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  <w:lang w:val="es"/>
              </w:rPr>
            </w:pPr>
            <w:hyperlink r:id="rId17">
              <w:r w:rsidRPr="00E72DF2">
                <w:rPr>
                  <w:rStyle w:val="Hyperlink"/>
                  <w:rFonts w:cs="Arial"/>
                  <w:szCs w:val="18"/>
                  <w:lang w:val="es"/>
                </w:rPr>
                <w:t>larry.rivera@agrocalidad.gob.ec;</w:t>
              </w:r>
            </w:hyperlink>
            <w:r w:rsidRPr="00E72DF2">
              <w:rPr>
                <w:rFonts w:cs="Arial"/>
                <w:szCs w:val="18"/>
                <w:lang w:val="es"/>
              </w:rPr>
              <w:t xml:space="preserve">  </w:t>
            </w:r>
          </w:p>
        </w:tc>
      </w:tr>
      <w:tr w:rsidR="006370FD" w:rsidRPr="00E72DF2" w14:paraId="3B4B60B6" w14:textId="77777777" w:rsidTr="7BFBA557">
        <w:trPr>
          <w:cantSplit/>
        </w:trPr>
        <w:tc>
          <w:tcPr>
            <w:tcW w:w="936" w:type="dxa"/>
          </w:tcPr>
          <w:p w14:paraId="3DEEC669" w14:textId="1F2E076F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D22CBEC" w14:textId="23B187C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 Bureau South West Pacific</w:t>
            </w:r>
          </w:p>
        </w:tc>
        <w:tc>
          <w:tcPr>
            <w:tcW w:w="4367" w:type="dxa"/>
          </w:tcPr>
          <w:p w14:paraId="6EFC5A7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Temarama ANGUNA  </w:t>
            </w:r>
          </w:p>
          <w:p w14:paraId="6226DF1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Head of Ministry - Agriculture</w:t>
            </w:r>
          </w:p>
          <w:p w14:paraId="0848819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60A065B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046AA12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Arorangi, Rarotonga, | PO Box 96</w:t>
            </w:r>
          </w:p>
          <w:p w14:paraId="63384CB1" w14:textId="24F3EE7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COOK ISLANDS</w:t>
            </w:r>
          </w:p>
        </w:tc>
        <w:tc>
          <w:tcPr>
            <w:tcW w:w="3421" w:type="dxa"/>
          </w:tcPr>
          <w:p w14:paraId="3656B9AB" w14:textId="2503BDEE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8" w:history="1">
              <w:r w:rsidRPr="00E72DF2">
                <w:rPr>
                  <w:rStyle w:val="Hyperlink"/>
                  <w:rFonts w:cs="Arial"/>
                  <w:szCs w:val="18"/>
                </w:rPr>
                <w:t>temarama.anguna@cookislands.gov.ck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0FF50FE0" w14:textId="77777777" w:rsidTr="7BFBA557">
        <w:trPr>
          <w:cantSplit/>
        </w:trPr>
        <w:tc>
          <w:tcPr>
            <w:tcW w:w="936" w:type="dxa"/>
          </w:tcPr>
          <w:p w14:paraId="2918269C" w14:textId="033AD68C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1ECAF21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CPM Bureau Near East</w:t>
            </w:r>
          </w:p>
          <w:p w14:paraId="1E8DE5AC" w14:textId="5ED90CA1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iCs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</w:rPr>
              <w:t>CPM-Vice Chair and SPG Chair</w:t>
            </w:r>
          </w:p>
        </w:tc>
        <w:tc>
          <w:tcPr>
            <w:tcW w:w="4367" w:type="dxa"/>
          </w:tcPr>
          <w:p w14:paraId="02BCA2C2" w14:textId="77777777" w:rsidR="006370FD" w:rsidRPr="00753653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53653">
              <w:rPr>
                <w:rFonts w:ascii="Arial" w:hAnsi="Arial" w:cs="Arial"/>
                <w:b/>
                <w:sz w:val="18"/>
                <w:szCs w:val="18"/>
                <w:lang w:val="es-ES"/>
              </w:rPr>
              <w:t>Mr Dris BARIK</w:t>
            </w:r>
          </w:p>
          <w:p w14:paraId="19BCA593" w14:textId="77777777" w:rsidR="006370FD" w:rsidRPr="00D11D46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6FD7DA9">
              <w:rPr>
                <w:rFonts w:ascii="Arial" w:hAnsi="Arial" w:cs="Arial"/>
                <w:sz w:val="18"/>
                <w:szCs w:val="18"/>
              </w:rPr>
              <w:t xml:space="preserve">Division de la Protection des </w:t>
            </w:r>
            <w:proofErr w:type="spellStart"/>
            <w:r w:rsidRPr="06FD7DA9">
              <w:rPr>
                <w:rFonts w:ascii="Arial" w:hAnsi="Arial" w:cs="Arial"/>
                <w:sz w:val="18"/>
                <w:szCs w:val="18"/>
              </w:rPr>
              <w:t>Végétaux</w:t>
            </w:r>
            <w:proofErr w:type="spellEnd"/>
            <w:r w:rsidRPr="06FD7DA9">
              <w:rPr>
                <w:rFonts w:ascii="Arial" w:hAnsi="Arial" w:cs="Arial"/>
                <w:sz w:val="18"/>
                <w:szCs w:val="18"/>
              </w:rPr>
              <w:t xml:space="preserve"> (DPV) ;</w:t>
            </w:r>
          </w:p>
          <w:p w14:paraId="7528BB9D" w14:textId="77777777" w:rsidR="006370FD" w:rsidRPr="00D11D46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6FD7DA9">
              <w:rPr>
                <w:rFonts w:ascii="Arial" w:hAnsi="Arial" w:cs="Arial"/>
                <w:sz w:val="18"/>
                <w:szCs w:val="18"/>
              </w:rPr>
              <w:t xml:space="preserve">Direction de la Protection du </w:t>
            </w:r>
            <w:proofErr w:type="spellStart"/>
            <w:r w:rsidRPr="06FD7DA9">
              <w:rPr>
                <w:rFonts w:ascii="Arial" w:hAnsi="Arial" w:cs="Arial"/>
                <w:sz w:val="18"/>
                <w:szCs w:val="18"/>
              </w:rPr>
              <w:t>Patrimoine</w:t>
            </w:r>
            <w:proofErr w:type="spellEnd"/>
            <w:r w:rsidRPr="06FD7DA9">
              <w:rPr>
                <w:rFonts w:ascii="Arial" w:hAnsi="Arial" w:cs="Arial"/>
                <w:sz w:val="18"/>
                <w:szCs w:val="18"/>
              </w:rPr>
              <w:t xml:space="preserve"> Animal et </w:t>
            </w:r>
            <w:proofErr w:type="spellStart"/>
            <w:r w:rsidRPr="06FD7DA9">
              <w:rPr>
                <w:rFonts w:ascii="Arial" w:hAnsi="Arial" w:cs="Arial"/>
                <w:sz w:val="18"/>
                <w:szCs w:val="18"/>
              </w:rPr>
              <w:t>Végétal</w:t>
            </w:r>
            <w:proofErr w:type="spellEnd"/>
            <w:r w:rsidRPr="06FD7DA9">
              <w:rPr>
                <w:rFonts w:ascii="Arial" w:hAnsi="Arial" w:cs="Arial"/>
                <w:sz w:val="18"/>
                <w:szCs w:val="18"/>
              </w:rPr>
              <w:t xml:space="preserve"> (DPPAV) ;</w:t>
            </w:r>
          </w:p>
          <w:p w14:paraId="36B2644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Office National de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Sécurité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Sanitaire des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Produits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Alimentaires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(ONSSA) - Rabat.</w:t>
            </w:r>
          </w:p>
          <w:p w14:paraId="44B0B766" w14:textId="53A1BCCF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MOROCCO</w:t>
            </w:r>
          </w:p>
        </w:tc>
        <w:tc>
          <w:tcPr>
            <w:tcW w:w="3421" w:type="dxa"/>
          </w:tcPr>
          <w:p w14:paraId="74BCF2F1" w14:textId="13F3851D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19" w:history="1">
              <w:r w:rsidRPr="00E72DF2">
                <w:rPr>
                  <w:rStyle w:val="Hyperlink"/>
                  <w:rFonts w:cs="Arial"/>
                  <w:szCs w:val="18"/>
                </w:rPr>
                <w:t>dris.barik@onssa.gov.ma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  <w:p w14:paraId="4A789B92" w14:textId="016D49B4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0" w:history="1">
              <w:r w:rsidRPr="00E72DF2">
                <w:rPr>
                  <w:rStyle w:val="Hyperlink"/>
                  <w:rFonts w:cs="Arial"/>
                  <w:szCs w:val="18"/>
                </w:rPr>
                <w:t>barikdris@gmail.com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</w:tc>
      </w:tr>
      <w:tr w:rsidR="006370FD" w:rsidRPr="00E72DF2" w14:paraId="1EB33644" w14:textId="77777777" w:rsidTr="7BFBA557">
        <w:trPr>
          <w:cantSplit/>
        </w:trPr>
        <w:tc>
          <w:tcPr>
            <w:tcW w:w="936" w:type="dxa"/>
          </w:tcPr>
          <w:p w14:paraId="6A04D38E" w14:textId="03457136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5634D17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4367" w:type="dxa"/>
          </w:tcPr>
          <w:p w14:paraId="43559F9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6D9703A" w14:textId="7777777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2B756E83" w14:textId="77777777" w:rsidTr="00B91B62">
        <w:trPr>
          <w:cantSplit/>
          <w:trHeight w:val="953"/>
        </w:trPr>
        <w:tc>
          <w:tcPr>
            <w:tcW w:w="936" w:type="dxa"/>
          </w:tcPr>
          <w:p w14:paraId="4B99056E" w14:textId="2A5D144A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7E5878" w14:textId="57E5241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02B7E17" w14:textId="7BB155F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Marco TRAA</w:t>
            </w:r>
          </w:p>
          <w:p w14:paraId="645485A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Senior Staff Officer Phytosanitary Affairs</w:t>
            </w:r>
          </w:p>
          <w:p w14:paraId="602F49CA" w14:textId="7EABB541" w:rsidR="006370FD" w:rsidRPr="00B91B62" w:rsidRDefault="00BD78AE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78AE">
              <w:rPr>
                <w:rFonts w:ascii="Arial" w:hAnsi="Arial" w:cs="Arial"/>
                <w:sz w:val="18"/>
                <w:szCs w:val="18"/>
                <w:lang w:val="en-US"/>
              </w:rPr>
              <w:t>Ministry of Agriculture, Fisheries, Food Security and Nature</w:t>
            </w:r>
          </w:p>
        </w:tc>
        <w:tc>
          <w:tcPr>
            <w:tcW w:w="3421" w:type="dxa"/>
          </w:tcPr>
          <w:p w14:paraId="29D6B04F" w14:textId="392FE19A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1" w:history="1">
              <w:r w:rsidRPr="00E72DF2">
                <w:rPr>
                  <w:rStyle w:val="Hyperlink"/>
                  <w:rFonts w:cs="Arial"/>
                  <w:szCs w:val="18"/>
                </w:rPr>
                <w:t>m.j.w.traa@minlnv.nl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  <w:r w:rsidRPr="00E72DF2">
              <w:rPr>
                <w:rStyle w:val="Hyperlink"/>
                <w:rFonts w:cs="Arial"/>
                <w:szCs w:val="18"/>
              </w:rPr>
              <w:t xml:space="preserve">  </w:t>
            </w:r>
          </w:p>
        </w:tc>
      </w:tr>
      <w:tr w:rsidR="006370FD" w:rsidRPr="00E72DF2" w14:paraId="4F85158F" w14:textId="77777777" w:rsidTr="00B91B62">
        <w:trPr>
          <w:cantSplit/>
          <w:trHeight w:val="1160"/>
        </w:trPr>
        <w:tc>
          <w:tcPr>
            <w:tcW w:w="936" w:type="dxa"/>
          </w:tcPr>
          <w:p w14:paraId="1299C43A" w14:textId="66BBCDAE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7E70E97" w14:textId="42FC3A48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7598784" w14:textId="4554B43F" w:rsidR="006370FD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Thorwald GEUZE </w:t>
            </w:r>
          </w:p>
          <w:p w14:paraId="6E1D22D6" w14:textId="7D0D9751" w:rsidR="004925E5" w:rsidRPr="00E72DF2" w:rsidRDefault="004925E5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925E5">
              <w:rPr>
                <w:rFonts w:ascii="Arial" w:hAnsi="Arial" w:cs="Arial"/>
                <w:sz w:val="18"/>
                <w:szCs w:val="18"/>
              </w:rPr>
              <w:t xml:space="preserve">Senior Plant Health Officer </w:t>
            </w:r>
          </w:p>
          <w:p w14:paraId="2BE1FA2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Food and Consumer Product Safety Authority of The Netherlands</w:t>
            </w:r>
          </w:p>
          <w:p w14:paraId="6DC27DA1" w14:textId="0FF8DE65" w:rsidR="006370FD" w:rsidRPr="00200463" w:rsidRDefault="006370FD" w:rsidP="00B91B62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20F93678" w14:textId="6B59EFD8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2" w:history="1">
              <w:r w:rsidRPr="00E72DF2">
                <w:rPr>
                  <w:rStyle w:val="Hyperlink"/>
                  <w:rFonts w:cs="Arial"/>
                  <w:szCs w:val="18"/>
                </w:rPr>
                <w:t>NL_IPPC_Contact_Point@nvwa.nl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49737045" w14:textId="347D7E10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3" w:history="1">
              <w:r w:rsidRPr="00E72DF2">
                <w:rPr>
                  <w:rStyle w:val="Hyperlink"/>
                  <w:rFonts w:cs="Arial"/>
                  <w:szCs w:val="18"/>
                </w:rPr>
                <w:t>t.geuze@nvwa.nl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5BC97687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CFE146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125E42" w14:textId="77777777" w:rsidR="006370FD" w:rsidRPr="00E72DF2" w:rsidRDefault="006370FD" w:rsidP="006370FD">
            <w:pP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32DBD216" w14:textId="31579099" w:rsidR="006370FD" w:rsidRPr="00E72DF2" w:rsidRDefault="006370FD" w:rsidP="006370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FD" w:rsidRPr="00E72DF2" w14:paraId="1974FC3E" w14:textId="77777777" w:rsidTr="7BFBA557">
        <w:trPr>
          <w:cantSplit/>
          <w:trHeight w:val="1789"/>
        </w:trPr>
        <w:tc>
          <w:tcPr>
            <w:tcW w:w="936" w:type="dxa"/>
          </w:tcPr>
          <w:p w14:paraId="75B88DF6" w14:textId="05AEAA0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42B1EA9" w14:textId="529280B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  <w:tc>
          <w:tcPr>
            <w:tcW w:w="4367" w:type="dxa"/>
          </w:tcPr>
          <w:p w14:paraId="6EA072B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Antaro</w:t>
            </w:r>
            <w:proofErr w:type="spellEnd"/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DIKIN</w:t>
            </w:r>
          </w:p>
          <w:p w14:paraId="324CC6C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Senior Professional Expert of Plant Quarantine</w:t>
            </w:r>
          </w:p>
          <w:p w14:paraId="5A59940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Indonesia Quarantine Authority  </w:t>
            </w:r>
          </w:p>
          <w:p w14:paraId="3991E96D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Jl.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Harsono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RM No. 3 </w:t>
            </w:r>
          </w:p>
          <w:p w14:paraId="2DB4DC9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Building E. 7th Floor, </w:t>
            </w:r>
          </w:p>
          <w:p w14:paraId="454422D2" w14:textId="1FFF063D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t>Pasar Minggu</w:t>
            </w: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Jakarta Selatan</w:t>
            </w:r>
          </w:p>
        </w:tc>
        <w:tc>
          <w:tcPr>
            <w:tcW w:w="3421" w:type="dxa"/>
          </w:tcPr>
          <w:p w14:paraId="61F89B91" w14:textId="106CB6CB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  <w:lang w:val="da-DK"/>
              </w:rPr>
            </w:pPr>
            <w:hyperlink r:id="rId24" w:history="1">
              <w:r w:rsidRPr="00E72DF2">
                <w:rPr>
                  <w:rStyle w:val="Hyperlink"/>
                  <w:rFonts w:cs="Arial"/>
                  <w:szCs w:val="18"/>
                </w:rPr>
                <w:t>antarjo.dikin@yahoo.com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80DF0DE" w14:textId="77777777" w:rsidTr="7BFBA557">
        <w:trPr>
          <w:cantSplit/>
          <w:trHeight w:val="1421"/>
        </w:trPr>
        <w:tc>
          <w:tcPr>
            <w:tcW w:w="936" w:type="dxa"/>
          </w:tcPr>
          <w:p w14:paraId="6DE916A6" w14:textId="58A8211E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216DF8F" w14:textId="745EFFDC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4367" w:type="dxa"/>
          </w:tcPr>
          <w:p w14:paraId="6CFB75A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Theophilus MUTUI</w:t>
            </w:r>
          </w:p>
          <w:p w14:paraId="196E5501" w14:textId="28E8BBAC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Managing Director</w:t>
            </w:r>
          </w:p>
          <w:p w14:paraId="38BFD2D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Kenya Plant Health Inspectorate Service (KEPHIS)</w:t>
            </w:r>
          </w:p>
          <w:p w14:paraId="3207726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P.O. Box 49592-00100</w:t>
            </w:r>
          </w:p>
          <w:p w14:paraId="628B3129" w14:textId="5D391256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Nairobi</w:t>
            </w:r>
          </w:p>
        </w:tc>
        <w:tc>
          <w:tcPr>
            <w:tcW w:w="3421" w:type="dxa"/>
          </w:tcPr>
          <w:p w14:paraId="10E9E54A" w14:textId="52FE3AC6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5" w:history="1">
              <w:r w:rsidRPr="00E72DF2">
                <w:rPr>
                  <w:rStyle w:val="Hyperlink"/>
                  <w:rFonts w:cs="Arial"/>
                  <w:szCs w:val="18"/>
                </w:rPr>
                <w:t>Tmutui@kephis.org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0FED202" w14:textId="77777777" w:rsidTr="7BFBA557">
        <w:trPr>
          <w:cantSplit/>
          <w:trHeight w:val="1169"/>
        </w:trPr>
        <w:tc>
          <w:tcPr>
            <w:tcW w:w="936" w:type="dxa"/>
          </w:tcPr>
          <w:p w14:paraId="43808D23" w14:textId="450B5570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5B362CA" w14:textId="75993C60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AFRICAN UNION</w:t>
            </w:r>
          </w:p>
        </w:tc>
        <w:tc>
          <w:tcPr>
            <w:tcW w:w="4367" w:type="dxa"/>
          </w:tcPr>
          <w:p w14:paraId="2EB4BFBE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Saliou NIASSY</w:t>
            </w:r>
          </w:p>
          <w:p w14:paraId="2AA67C5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Coordinator of the Inter-African Phytosanitary Council (AU-IAPSC)</w:t>
            </w:r>
          </w:p>
          <w:p w14:paraId="5CE79ACA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P.O Box 4170, Yaoundé – </w:t>
            </w:r>
          </w:p>
          <w:p w14:paraId="3DE1A883" w14:textId="1B81C823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CAMEROON</w:t>
            </w:r>
          </w:p>
        </w:tc>
        <w:tc>
          <w:tcPr>
            <w:tcW w:w="3421" w:type="dxa"/>
          </w:tcPr>
          <w:p w14:paraId="62A02C31" w14:textId="2F4E9321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6" w:history="1">
              <w:r w:rsidRPr="00E72DF2">
                <w:rPr>
                  <w:rStyle w:val="Hyperlink"/>
                  <w:rFonts w:cs="Arial"/>
                  <w:szCs w:val="18"/>
                </w:rPr>
                <w:t>NiassyS@africa-union.org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27" w:history="1">
              <w:r w:rsidRPr="00E72DF2">
                <w:rPr>
                  <w:rStyle w:val="Hyperlink"/>
                  <w:rFonts w:cs="Arial"/>
                  <w:szCs w:val="18"/>
                </w:rPr>
                <w:t>saliou.niassy@up.ac.za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150A8E39" w14:textId="1822514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4A7E4A4F" w14:textId="77777777" w:rsidTr="7BFBA557">
        <w:trPr>
          <w:cantSplit/>
          <w:trHeight w:val="1789"/>
        </w:trPr>
        <w:tc>
          <w:tcPr>
            <w:tcW w:w="936" w:type="dxa"/>
          </w:tcPr>
          <w:p w14:paraId="3DB5BCC8" w14:textId="5ED985D9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01818CE" w14:textId="20328AE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4367" w:type="dxa"/>
          </w:tcPr>
          <w:p w14:paraId="7D715EC7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Olga TIKKA</w:t>
            </w:r>
          </w:p>
          <w:p w14:paraId="014E05B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Director-General</w:t>
            </w:r>
          </w:p>
          <w:p w14:paraId="293CDB2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1EAF183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21 boulevard Richard Lenoir 75011 PARIS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FRANCE</w:t>
            </w:r>
          </w:p>
          <w:p w14:paraId="377C49A3" w14:textId="66B6F205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3621D1E7" w14:textId="669D56C5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8" w:history="1">
              <w:r w:rsidRPr="00E72DF2">
                <w:rPr>
                  <w:rStyle w:val="Hyperlink"/>
                  <w:rFonts w:cs="Arial"/>
                  <w:szCs w:val="18"/>
                </w:rPr>
                <w:t>Olga.Tikka@eppo.org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CD0AB10" w14:textId="77777777" w:rsidTr="7BFBA557">
        <w:trPr>
          <w:cantSplit/>
          <w:trHeight w:val="755"/>
        </w:trPr>
        <w:tc>
          <w:tcPr>
            <w:tcW w:w="936" w:type="dxa"/>
          </w:tcPr>
          <w:p w14:paraId="33D4134C" w14:textId="59F0BFB4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9F50D38" w14:textId="42E782A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COMOROS</w:t>
            </w:r>
          </w:p>
        </w:tc>
        <w:tc>
          <w:tcPr>
            <w:tcW w:w="4367" w:type="dxa"/>
          </w:tcPr>
          <w:p w14:paraId="5C3AF4D5" w14:textId="0FD1C8E4" w:rsidR="006370FD" w:rsidRPr="00E72DF2" w:rsidRDefault="006370FD" w:rsidP="006370FD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Issa Mze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HASSANI </w:t>
            </w:r>
          </w:p>
          <w:p w14:paraId="79090989" w14:textId="5BF7DDBB" w:rsidR="006370FD" w:rsidRPr="00E72DF2" w:rsidRDefault="006370FD" w:rsidP="00A769D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"/>
              </w:rPr>
              <w:t xml:space="preserve">Official IPPC Contact Point </w:t>
            </w:r>
          </w:p>
        </w:tc>
        <w:tc>
          <w:tcPr>
            <w:tcW w:w="3421" w:type="dxa"/>
          </w:tcPr>
          <w:p w14:paraId="3553D4DC" w14:textId="69C6F7A2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</w:rPr>
                <w:t>issa.mzehassani@gmail.com</w:t>
              </w:r>
            </w:hyperlink>
            <w:r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6ABFD80F" w14:textId="3A540E3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094ECCE6" w14:textId="77777777" w:rsidTr="7BFBA557">
        <w:trPr>
          <w:cantSplit/>
          <w:trHeight w:val="1106"/>
        </w:trPr>
        <w:tc>
          <w:tcPr>
            <w:tcW w:w="936" w:type="dxa"/>
          </w:tcPr>
          <w:p w14:paraId="5BA0A882" w14:textId="03F74F7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6D71B1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ISLAMIC REPUBLIC OF PAKISTAN.</w:t>
            </w:r>
          </w:p>
          <w:p w14:paraId="3D6D71BF" w14:textId="5AF65ED3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62E78F8" w14:textId="605A529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Dr. Muhammad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ISHFAQUE</w:t>
            </w:r>
          </w:p>
          <w:p w14:paraId="6FE3B4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Director Technical Quarantine/IPPC Official contact point for Pakistan,</w:t>
            </w:r>
          </w:p>
          <w:p w14:paraId="0D8DE75C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Department of Plant Protection/ NPPO</w:t>
            </w:r>
          </w:p>
          <w:p w14:paraId="2AB18328" w14:textId="464E1A09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701560B" w14:textId="0135CA83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30" w:history="1">
              <w:r w:rsidRPr="00E72DF2">
                <w:rPr>
                  <w:rStyle w:val="Hyperlink"/>
                  <w:rFonts w:eastAsia="MS Mincho" w:cs="Arial"/>
                  <w:szCs w:val="18"/>
                </w:rPr>
                <w:t>ishfaque21@yahoo.com</w:t>
              </w:r>
            </w:hyperlink>
            <w:r w:rsidRPr="00E72DF2">
              <w:rPr>
                <w:rStyle w:val="Hyperlink"/>
                <w:rFonts w:eastAsia="MS Mincho" w:cs="Arial"/>
                <w:szCs w:val="18"/>
              </w:rPr>
              <w:t xml:space="preserve">; </w:t>
            </w:r>
          </w:p>
        </w:tc>
      </w:tr>
      <w:tr w:rsidR="006370FD" w:rsidRPr="00E72DF2" w14:paraId="59026D29" w14:textId="77777777" w:rsidTr="7BFBA557">
        <w:trPr>
          <w:cantSplit/>
          <w:trHeight w:val="836"/>
        </w:trPr>
        <w:tc>
          <w:tcPr>
            <w:tcW w:w="936" w:type="dxa"/>
          </w:tcPr>
          <w:p w14:paraId="19D6E989" w14:textId="025A413F" w:rsidR="006370FD" w:rsidRPr="00E72DF2" w:rsidRDefault="00922CB0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C9E93C" w14:textId="7623A9F2" w:rsidR="006370FD" w:rsidRPr="00E72DF2" w:rsidRDefault="000B0C72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499C7279" w14:textId="3F19ACA5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Alexandros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</w:rPr>
              <w:t>GAVRIEL</w:t>
            </w:r>
          </w:p>
          <w:p w14:paraId="11E075D5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Agriculture attaché (Phytosanitary matters)</w:t>
            </w:r>
          </w:p>
          <w:p w14:paraId="6B15391A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Permanent Representation of the Republic of Cyprus to the European Union</w:t>
            </w:r>
          </w:p>
          <w:p w14:paraId="3105930A" w14:textId="69AA46A2" w:rsidR="006370FD" w:rsidRPr="00E72DF2" w:rsidRDefault="006370FD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1" w:type="dxa"/>
          </w:tcPr>
          <w:p w14:paraId="3DE6C438" w14:textId="6B0C9357" w:rsidR="006370FD" w:rsidRPr="00E72DF2" w:rsidRDefault="00A20BAC" w:rsidP="006370FD">
            <w:pPr>
              <w:pStyle w:val="IPPArialTable"/>
              <w:rPr>
                <w:rFonts w:cs="Arial"/>
                <w:szCs w:val="18"/>
              </w:rPr>
            </w:pPr>
            <w:hyperlink r:id="rId31" w:history="1">
              <w:r w:rsidRPr="00E72DF2">
                <w:rPr>
                  <w:rStyle w:val="Hyperlink"/>
                  <w:rFonts w:cs="Arial"/>
                  <w:bCs/>
                  <w:szCs w:val="18"/>
                </w:rPr>
                <w:t>alegavriel@da.moa.gov.cy</w:t>
              </w:r>
            </w:hyperlink>
            <w:r w:rsidRPr="00E72DF2">
              <w:rPr>
                <w:rFonts w:cs="Arial"/>
                <w:bCs/>
                <w:szCs w:val="18"/>
              </w:rPr>
              <w:t xml:space="preserve">; </w:t>
            </w:r>
          </w:p>
        </w:tc>
      </w:tr>
      <w:tr w:rsidR="000B0C72" w:rsidRPr="00E72DF2" w14:paraId="55559CBC" w14:textId="77777777" w:rsidTr="7BFBA557">
        <w:trPr>
          <w:cantSplit/>
          <w:trHeight w:val="683"/>
        </w:trPr>
        <w:tc>
          <w:tcPr>
            <w:tcW w:w="936" w:type="dxa"/>
          </w:tcPr>
          <w:p w14:paraId="32BE108B" w14:textId="5B85BD3D" w:rsidR="000B0C72" w:rsidRPr="00E72DF2" w:rsidRDefault="00922CB0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08D6A2E" w14:textId="7D9A4E48" w:rsidR="000B0C72" w:rsidRPr="00E72DF2" w:rsidRDefault="00922CB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6B27FB67" w14:textId="407C2109" w:rsidR="005B6FFF" w:rsidRDefault="005B6FFF" w:rsidP="005B6FF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5B6FF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</w:t>
            </w:r>
            <w:proofErr w:type="spellEnd"/>
            <w:r w:rsidRPr="005B6FF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Maria </w:t>
            </w:r>
            <w:proofErr w:type="spellStart"/>
            <w:r w:rsidRPr="005B6FF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Christofide</w:t>
            </w:r>
            <w:proofErr w:type="spellEnd"/>
          </w:p>
          <w:p w14:paraId="6D38E54C" w14:textId="21BAE7A6" w:rsidR="005B6FFF" w:rsidRPr="005B6FFF" w:rsidRDefault="005B6FFF" w:rsidP="005B6FF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B6FFF">
              <w:rPr>
                <w:rFonts w:ascii="Arial" w:hAnsi="Arial" w:cs="Arial"/>
                <w:sz w:val="18"/>
                <w:szCs w:val="18"/>
                <w:lang w:val="en-US"/>
              </w:rPr>
              <w:t>Permanent Representation in Rome</w:t>
            </w:r>
          </w:p>
          <w:p w14:paraId="0C2F3DB5" w14:textId="77777777" w:rsidR="000B0C72" w:rsidRPr="00E72DF2" w:rsidRDefault="000B0C72" w:rsidP="00922C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0B5EF7D0" w14:textId="77777777" w:rsidR="000B0C72" w:rsidRPr="00E72DF2" w:rsidRDefault="000B0C72" w:rsidP="000636CB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DC1398" w:rsidRPr="00E72DF2" w14:paraId="4FDA04A1" w14:textId="77777777" w:rsidTr="7BFBA557">
        <w:trPr>
          <w:cantSplit/>
          <w:trHeight w:val="1789"/>
        </w:trPr>
        <w:tc>
          <w:tcPr>
            <w:tcW w:w="936" w:type="dxa"/>
          </w:tcPr>
          <w:p w14:paraId="6CB674B7" w14:textId="1D7AF10E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2EA876FC" w14:textId="6398263B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  <w:tc>
          <w:tcPr>
            <w:tcW w:w="4367" w:type="dxa"/>
          </w:tcPr>
          <w:p w14:paraId="75CB5D7D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Peter THOMSON</w:t>
            </w:r>
          </w:p>
          <w:p w14:paraId="691820D2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Chief Biosecurity Officer</w:t>
            </w:r>
          </w:p>
          <w:p w14:paraId="5DB018F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Biosecurity New Zealand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Tiakitanga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Pūtaiao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Aotearoa</w:t>
            </w:r>
          </w:p>
          <w:p w14:paraId="47B9AAAB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Ministry for Primary Industries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</w:rPr>
              <w:t>Manatū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 Ahu Matua</w:t>
            </w:r>
          </w:p>
          <w:p w14:paraId="38D54926" w14:textId="693770D8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Charles Fergusson Building | 38-42 Bowen Street | PO Box 2526 | Wellington 6140 </w:t>
            </w:r>
          </w:p>
          <w:p w14:paraId="0FE97326" w14:textId="74F50EAA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9F324DE" w14:textId="1F27467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2" w:history="1">
              <w:r w:rsidRPr="00E72DF2">
                <w:rPr>
                  <w:rStyle w:val="Hyperlink"/>
                  <w:rFonts w:cs="Arial"/>
                  <w:szCs w:val="18"/>
                </w:rPr>
                <w:t>Peter.Thomson@mpi.govt.nz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DC1398" w:rsidRPr="00E72DF2" w14:paraId="6028A12A" w14:textId="77777777" w:rsidTr="7BFBA557">
        <w:trPr>
          <w:cantSplit/>
          <w:trHeight w:val="1142"/>
        </w:trPr>
        <w:tc>
          <w:tcPr>
            <w:tcW w:w="936" w:type="dxa"/>
          </w:tcPr>
          <w:p w14:paraId="6143042E" w14:textId="5B4FCEB2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30432D9" w14:textId="2E95CAED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2DB211A8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Sophie PETERSON</w:t>
            </w:r>
          </w:p>
          <w:p w14:paraId="2EE84C2C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Director Pacific Engagement and International Plant Health</w:t>
            </w:r>
          </w:p>
          <w:p w14:paraId="20BF02D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Department of Agriculture, Fisheries and Forestry </w:t>
            </w:r>
          </w:p>
          <w:p w14:paraId="331F9C61" w14:textId="6BEC65A5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EBEFE24" w14:textId="44983B4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3" w:history="1">
              <w:r w:rsidRPr="00E72DF2">
                <w:rPr>
                  <w:rStyle w:val="Hyperlink"/>
                  <w:rFonts w:cs="Arial"/>
                  <w:szCs w:val="18"/>
                </w:rPr>
                <w:t>sophie.peterson@aff.gov.au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260D58" w:rsidRPr="00E72DF2" w14:paraId="219BA841" w14:textId="77777777" w:rsidTr="7BFBA557">
        <w:trPr>
          <w:cantSplit/>
          <w:trHeight w:val="1142"/>
        </w:trPr>
        <w:tc>
          <w:tcPr>
            <w:tcW w:w="936" w:type="dxa"/>
          </w:tcPr>
          <w:p w14:paraId="2047FAAC" w14:textId="15CB2348" w:rsidR="00260D58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468581A" w14:textId="25494D67" w:rsidR="00260D58" w:rsidRPr="00E72DF2" w:rsidRDefault="00F5322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6CDD0F53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 Gabrielle VIVIAN-SMITH </w:t>
            </w:r>
          </w:p>
          <w:p w14:paraId="18CCC989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Chief Plant Protection Officer Department of Agriculture, Fisheries and Forest </w:t>
            </w:r>
          </w:p>
          <w:p w14:paraId="32089917" w14:textId="2C6288DA" w:rsidR="00260D58" w:rsidRPr="00E72DF2" w:rsidRDefault="00260D58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EE5D150" w14:textId="333CF538" w:rsidR="00260D58" w:rsidRPr="00E72DF2" w:rsidRDefault="00F53220" w:rsidP="00DC1398">
            <w:pPr>
              <w:pStyle w:val="IPPArialTable"/>
              <w:rPr>
                <w:rFonts w:cs="Arial"/>
                <w:szCs w:val="18"/>
              </w:rPr>
            </w:pPr>
            <w:hyperlink r:id="rId34" w:tgtFrame="_blank" w:history="1">
              <w:r w:rsidRPr="00E72DF2">
                <w:rPr>
                  <w:rStyle w:val="Hyperlink"/>
                  <w:rFonts w:cs="Arial"/>
                  <w:szCs w:val="18"/>
                </w:rPr>
                <w:t>gabrielle.vivian-smith@aff.gov.au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  <w:r w:rsidRPr="00E72DF2">
              <w:rPr>
                <w:rFonts w:cs="Arial"/>
                <w:szCs w:val="18"/>
              </w:rPr>
              <w:t>  </w:t>
            </w:r>
          </w:p>
        </w:tc>
      </w:tr>
      <w:tr w:rsidR="00C77C6E" w:rsidRPr="00E72DF2" w14:paraId="3D180923" w14:textId="77777777" w:rsidTr="7BFBA557">
        <w:trPr>
          <w:cantSplit/>
          <w:trHeight w:val="647"/>
        </w:trPr>
        <w:tc>
          <w:tcPr>
            <w:tcW w:w="936" w:type="dxa"/>
          </w:tcPr>
          <w:p w14:paraId="1291DEF6" w14:textId="2D153815" w:rsidR="00C77C6E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234888" w14:textId="7864BCD3" w:rsidR="00C77C6E" w:rsidRPr="00E72DF2" w:rsidRDefault="00C77C6E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IRAQ</w:t>
            </w:r>
          </w:p>
        </w:tc>
        <w:tc>
          <w:tcPr>
            <w:tcW w:w="4367" w:type="dxa"/>
          </w:tcPr>
          <w:p w14:paraId="5E235456" w14:textId="7950C5AD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Sadeq Jabbar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ABBAS</w:t>
            </w:r>
          </w:p>
          <w:p w14:paraId="41A22F9F" w14:textId="1C5CEF9A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609B2AB" w14:textId="0544960C" w:rsidR="00C77C6E" w:rsidRPr="00E72DF2" w:rsidRDefault="007945A5" w:rsidP="00DC1398">
            <w:pPr>
              <w:pStyle w:val="IPPArialTable"/>
              <w:rPr>
                <w:rFonts w:cs="Arial"/>
                <w:szCs w:val="18"/>
              </w:rPr>
            </w:pPr>
            <w:hyperlink r:id="rId35" w:history="1">
              <w:r w:rsidRPr="00E72DF2">
                <w:rPr>
                  <w:rStyle w:val="Hyperlink"/>
                  <w:rFonts w:cs="Arial"/>
                  <w:szCs w:val="18"/>
                </w:rPr>
                <w:t>sadekabbass@yahoo.com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C90EB2" w:rsidRPr="00E72DF2" w14:paraId="08ADF5A6" w14:textId="77777777" w:rsidTr="7BFBA557">
        <w:trPr>
          <w:cantSplit/>
          <w:trHeight w:val="530"/>
        </w:trPr>
        <w:tc>
          <w:tcPr>
            <w:tcW w:w="936" w:type="dxa"/>
          </w:tcPr>
          <w:p w14:paraId="1720ACAE" w14:textId="2CFE4202" w:rsidR="00C90EB2" w:rsidRPr="00E72DF2" w:rsidRDefault="00611D6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C5E951F" w14:textId="28186A4E" w:rsidR="00611D64" w:rsidRPr="00E72DF2" w:rsidRDefault="00611D6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CAMEROON</w:t>
            </w:r>
          </w:p>
          <w:p w14:paraId="5B8D532B" w14:textId="77777777" w:rsidR="00C90EB2" w:rsidRPr="00E72DF2" w:rsidRDefault="00C90EB2" w:rsidP="00DC13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620099F5" w14:textId="1BD63230" w:rsidR="7BFBA557" w:rsidRDefault="00611D64" w:rsidP="7BFBA557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Mr. Charles Shey NYING</w:t>
            </w:r>
          </w:p>
          <w:p w14:paraId="35EA41A9" w14:textId="3DB86AF2" w:rsidR="5F88CDF2" w:rsidRDefault="5F88CDF2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Director, Department of Regulation and Quality Control of Agricultural Products and Inputs</w:t>
            </w:r>
          </w:p>
          <w:p w14:paraId="57BC8F28" w14:textId="347254FD" w:rsidR="00C90EB2" w:rsidRPr="009F0938" w:rsidRDefault="5F88CDF2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Ministry of Agriculture and Rural Development (MINADER),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Yaounde</w:t>
            </w:r>
            <w:proofErr w:type="spellEnd"/>
          </w:p>
        </w:tc>
        <w:tc>
          <w:tcPr>
            <w:tcW w:w="3421" w:type="dxa"/>
          </w:tcPr>
          <w:p w14:paraId="7DCD2E61" w14:textId="0E3DC4AE" w:rsidR="00C90EB2" w:rsidRPr="00E72DF2" w:rsidRDefault="00611D64" w:rsidP="00DC1398">
            <w:pPr>
              <w:pStyle w:val="IPPArialTable"/>
              <w:rPr>
                <w:rFonts w:cs="Arial"/>
                <w:szCs w:val="18"/>
              </w:rPr>
            </w:pPr>
            <w:hyperlink r:id="rId36" w:history="1">
              <w:r w:rsidRPr="00E72DF2">
                <w:rPr>
                  <w:rStyle w:val="Hyperlink"/>
                  <w:rFonts w:cs="Arial"/>
                  <w:szCs w:val="18"/>
                </w:rPr>
                <w:t>nyingcha@yahoo.com</w:t>
              </w:r>
            </w:hyperlink>
            <w:r w:rsidRPr="00E72DF2">
              <w:rPr>
                <w:rFonts w:cs="Arial"/>
                <w:szCs w:val="18"/>
              </w:rPr>
              <w:t>;</w:t>
            </w:r>
          </w:p>
          <w:p w14:paraId="77CCD901" w14:textId="64B855B4" w:rsidR="00611D64" w:rsidRPr="00E72DF2" w:rsidRDefault="00611D64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11D64" w:rsidRPr="00E72DF2" w14:paraId="273985DF" w14:textId="77777777" w:rsidTr="7BFBA557">
        <w:trPr>
          <w:cantSplit/>
          <w:trHeight w:val="1142"/>
        </w:trPr>
        <w:tc>
          <w:tcPr>
            <w:tcW w:w="936" w:type="dxa"/>
          </w:tcPr>
          <w:p w14:paraId="51F3B15D" w14:textId="3964557F" w:rsidR="00611D64" w:rsidRPr="00E72DF2" w:rsidRDefault="00F049AE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CE81FEB" w14:textId="35D6DA45" w:rsidR="00611D64" w:rsidRPr="00E72DF2" w:rsidRDefault="00F049AE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GERMANY</w:t>
            </w:r>
          </w:p>
        </w:tc>
        <w:tc>
          <w:tcPr>
            <w:tcW w:w="4367" w:type="dxa"/>
          </w:tcPr>
          <w:p w14:paraId="30A12031" w14:textId="186576B4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Thomas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SCHRÖDER</w:t>
            </w:r>
          </w:p>
          <w:p w14:paraId="305CBE62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Federal Ministry of Agriculture, Food and Regional Identity (BMLEH)</w:t>
            </w:r>
          </w:p>
          <w:p w14:paraId="7100937C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Division 714 – Plant Health and Phytosanitary Affairs in Export</w:t>
            </w:r>
          </w:p>
          <w:p w14:paraId="3E26ECBD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2DF2">
              <w:rPr>
                <w:rFonts w:ascii="Arial" w:hAnsi="Arial" w:cs="Arial"/>
                <w:sz w:val="18"/>
                <w:szCs w:val="18"/>
              </w:rPr>
              <w:t>Rochusstraße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654EFB0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53123 Bonn</w:t>
            </w:r>
          </w:p>
          <w:p w14:paraId="401D39C3" w14:textId="44E1F5A1" w:rsidR="00611D64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21" w:type="dxa"/>
          </w:tcPr>
          <w:p w14:paraId="3C3DBAF1" w14:textId="2F0395EA" w:rsidR="00611D64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  <w:hyperlink r:id="rId37" w:history="1">
              <w:r w:rsidRPr="00E72DF2">
                <w:rPr>
                  <w:rStyle w:val="Hyperlink"/>
                  <w:rFonts w:cs="Arial"/>
                  <w:szCs w:val="18"/>
                </w:rPr>
                <w:t>thomas.schroeder@bmleh.bund.de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F049AE" w:rsidRPr="00E72DF2" w14:paraId="5C1ABE2E" w14:textId="77777777" w:rsidTr="7BFBA557">
        <w:trPr>
          <w:cantSplit/>
          <w:trHeight w:val="665"/>
        </w:trPr>
        <w:tc>
          <w:tcPr>
            <w:tcW w:w="936" w:type="dxa"/>
          </w:tcPr>
          <w:p w14:paraId="32C6A782" w14:textId="388876F3" w:rsidR="00F049AE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A14E64B" w14:textId="1B6EE4E5" w:rsidR="00F049AE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49E0D293" w14:textId="037B0A52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Jawaher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AL-AJJI </w:t>
            </w:r>
          </w:p>
          <w:p w14:paraId="5ED38A56" w14:textId="4BE5114E" w:rsidR="00F049AE" w:rsidRPr="00E72DF2" w:rsidRDefault="007055B6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IPPC Official Contact Point.</w:t>
            </w:r>
          </w:p>
        </w:tc>
        <w:tc>
          <w:tcPr>
            <w:tcW w:w="3421" w:type="dxa"/>
          </w:tcPr>
          <w:p w14:paraId="603514D8" w14:textId="4BD59BD7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8">
              <w:r w:rsidRPr="00E72DF2">
                <w:rPr>
                  <w:rStyle w:val="Hyperlink"/>
                  <w:rFonts w:cs="Arial"/>
                  <w:szCs w:val="18"/>
                </w:rPr>
                <w:t>jaalajji@mm.gov.qa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746EDCD5" w14:textId="77777777" w:rsidR="00F049AE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7055B6" w:rsidRPr="00E72DF2" w14:paraId="1D0818E4" w14:textId="77777777" w:rsidTr="7BFBA557">
        <w:trPr>
          <w:cantSplit/>
          <w:trHeight w:val="611"/>
        </w:trPr>
        <w:tc>
          <w:tcPr>
            <w:tcW w:w="936" w:type="dxa"/>
          </w:tcPr>
          <w:p w14:paraId="6F53B5A1" w14:textId="66481FCB" w:rsidR="007055B6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96BE090" w14:textId="6521D51D" w:rsidR="007055B6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100FD0A3" w14:textId="321A355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Mr. Ahmed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ABDELMOTTALEB</w:t>
            </w:r>
          </w:p>
          <w:p w14:paraId="49C3C6F2" w14:textId="7777777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Phytosanitary Expert</w:t>
            </w:r>
          </w:p>
          <w:p w14:paraId="3A92F6EA" w14:textId="77777777" w:rsidR="007055B6" w:rsidRPr="00E72DF2" w:rsidRDefault="007055B6" w:rsidP="007055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421" w:type="dxa"/>
          </w:tcPr>
          <w:p w14:paraId="21C1E808" w14:textId="0E41B555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9">
              <w:r w:rsidRPr="00E72DF2">
                <w:rPr>
                  <w:rStyle w:val="Hyperlink"/>
                  <w:rFonts w:cs="Arial"/>
                  <w:szCs w:val="18"/>
                </w:rPr>
                <w:t>ahmed.abdelmottaleb@outlook.com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3173990" w14:textId="77777777" w:rsidR="007055B6" w:rsidRPr="00E72DF2" w:rsidRDefault="007055B6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F43144" w:rsidRPr="00E72DF2" w14:paraId="5D407D5E" w14:textId="77777777" w:rsidTr="7BFBA557">
        <w:trPr>
          <w:cantSplit/>
          <w:trHeight w:val="917"/>
        </w:trPr>
        <w:tc>
          <w:tcPr>
            <w:tcW w:w="936" w:type="dxa"/>
          </w:tcPr>
          <w:p w14:paraId="054218DF" w14:textId="6AFADD38" w:rsidR="00F43144" w:rsidRPr="00E72DF2" w:rsidRDefault="00A769DD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81D6426" w14:textId="16E2B54C" w:rsidR="00A769DD" w:rsidRPr="00E72DF2" w:rsidRDefault="00A769DD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DOMINICAN REPUBLIC</w:t>
            </w:r>
          </w:p>
          <w:p w14:paraId="53C0D9EF" w14:textId="77777777" w:rsidR="00F43144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70B6EF8" w14:textId="4860BF5B" w:rsidR="00363C9E" w:rsidRPr="00753653" w:rsidRDefault="00363C9E" w:rsidP="00A769D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53653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Ms Laura María </w:t>
            </w:r>
            <w:r w:rsidR="00A769DD" w:rsidRPr="00753653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GARCÍA MENA </w:t>
            </w:r>
          </w:p>
          <w:p w14:paraId="0CAD1AC1" w14:textId="58AC2FBD" w:rsidR="00363C9E" w:rsidRPr="00753653" w:rsidRDefault="00363C9E" w:rsidP="00A769D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hAnsi="Arial" w:cs="Arial"/>
                <w:sz w:val="18"/>
                <w:szCs w:val="18"/>
                <w:lang w:val="es-ES"/>
              </w:rPr>
              <w:t>Técnico de Sanidad Vegetal</w:t>
            </w:r>
          </w:p>
          <w:p w14:paraId="565F2182" w14:textId="3B0B331B" w:rsidR="00F43144" w:rsidRPr="00753653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hAnsi="Arial" w:cs="Arial"/>
                <w:sz w:val="18"/>
                <w:szCs w:val="18"/>
                <w:lang w:val="es-ES"/>
              </w:rPr>
              <w:t>Departamento de Sanidad Vegetal</w:t>
            </w:r>
          </w:p>
          <w:p w14:paraId="2441C3AD" w14:textId="1D08F055" w:rsidR="00F43144" w:rsidRPr="00753653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hAnsi="Arial" w:cs="Arial"/>
                <w:sz w:val="18"/>
                <w:szCs w:val="18"/>
                <w:lang w:val="es-ES"/>
              </w:rPr>
              <w:t>KM 6 1/2, Autopista Duarte, Urbanización Jardines del Norte</w:t>
            </w:r>
          </w:p>
          <w:p w14:paraId="28758523" w14:textId="4388E523" w:rsidR="00F43144" w:rsidRPr="00E72DF2" w:rsidRDefault="68BFEF13" w:rsidP="009F0938">
            <w:pPr>
              <w:spacing w:line="276" w:lineRule="auto"/>
              <w:jc w:val="left"/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Santo Domingo, D.N</w:t>
            </w:r>
          </w:p>
        </w:tc>
        <w:tc>
          <w:tcPr>
            <w:tcW w:w="3421" w:type="dxa"/>
          </w:tcPr>
          <w:p w14:paraId="1170467E" w14:textId="0ED3B3B5" w:rsidR="00A769DD" w:rsidRPr="00E72DF2" w:rsidRDefault="00A769DD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40">
              <w:r w:rsidRPr="00E72DF2">
                <w:rPr>
                  <w:rStyle w:val="Hyperlink"/>
                  <w:rFonts w:cs="Arial"/>
                  <w:szCs w:val="18"/>
                </w:rPr>
                <w:t>Laura2020.mena@gmail.com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F8144FD" w14:textId="77777777" w:rsidR="00F43144" w:rsidRPr="00E72DF2" w:rsidRDefault="00F43144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5CB89900" w14:textId="77777777" w:rsidTr="7BFBA557">
        <w:trPr>
          <w:cantSplit/>
          <w:trHeight w:val="935"/>
        </w:trPr>
        <w:tc>
          <w:tcPr>
            <w:tcW w:w="936" w:type="dxa"/>
          </w:tcPr>
          <w:p w14:paraId="06F9EDDB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D26A993" w14:textId="5A0C14D2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4E45BC27" w14:textId="77777777" w:rsidR="00E72DF2" w:rsidRPr="00E72DF2" w:rsidRDefault="00E72DF2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Mashudu SILIMELA</w:t>
            </w:r>
          </w:p>
          <w:p w14:paraId="644FF982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Deputy Director: International Plant Health Matters</w:t>
            </w:r>
          </w:p>
          <w:p w14:paraId="6B23EC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 xml:space="preserve">Directorate Plant Health </w:t>
            </w:r>
          </w:p>
          <w:p w14:paraId="5C27A501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0F443D07" w14:textId="1A9BC18F" w:rsidR="00E72DF2" w:rsidRPr="00EE4DB0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4BC2DBC1" w14:textId="32F20451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1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MashuduS@nda.gov.za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47E5FA1A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6DD2E26F" w14:textId="77777777" w:rsidTr="7BFBA557">
        <w:trPr>
          <w:cantSplit/>
          <w:trHeight w:val="1142"/>
        </w:trPr>
        <w:tc>
          <w:tcPr>
            <w:tcW w:w="936" w:type="dxa"/>
          </w:tcPr>
          <w:p w14:paraId="28AEFCF4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2AD848" w14:textId="1C879CA6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2C531B58" w14:textId="77777777" w:rsidR="00E72DF2" w:rsidRPr="00E72DF2" w:rsidRDefault="00E72DF2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Nolan AFRICANDER</w:t>
            </w:r>
          </w:p>
          <w:p w14:paraId="0B4CB7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Scientific Manager: Diagnostic Services</w:t>
            </w:r>
          </w:p>
          <w:p w14:paraId="191B2A76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Directorate Inspection Services</w:t>
            </w:r>
          </w:p>
          <w:p w14:paraId="4238BBCC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72B83279" w14:textId="77777777" w:rsidR="00E72DF2" w:rsidRPr="006C4B79" w:rsidRDefault="00E72DF2" w:rsidP="006C4B7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07C4F73" w14:textId="16FAF3D6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hyperlink r:id="rId42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NolanA@nda.gov.za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1F753083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C4B79" w:rsidRPr="00B43747" w14:paraId="59E48EFE" w14:textId="77777777" w:rsidTr="7BFBA557">
        <w:trPr>
          <w:cantSplit/>
          <w:trHeight w:val="1142"/>
        </w:trPr>
        <w:tc>
          <w:tcPr>
            <w:tcW w:w="936" w:type="dxa"/>
          </w:tcPr>
          <w:p w14:paraId="30160146" w14:textId="77777777" w:rsidR="006C4B79" w:rsidRPr="00E72DF2" w:rsidRDefault="006C4B7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73BAAAD" w14:textId="037FE9C5" w:rsidR="006C4B79" w:rsidRPr="00E72DF2" w:rsidRDefault="00B4374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MOROCCO</w:t>
            </w:r>
          </w:p>
        </w:tc>
        <w:tc>
          <w:tcPr>
            <w:tcW w:w="4367" w:type="dxa"/>
          </w:tcPr>
          <w:p w14:paraId="21F6B00C" w14:textId="20472167" w:rsidR="006C4B79" w:rsidRPr="00753653" w:rsidRDefault="00B43747" w:rsidP="7BFBA557">
            <w:pPr>
              <w:spacing w:line="278" w:lineRule="auto"/>
              <w:jc w:val="left"/>
              <w:rPr>
                <w:rFonts w:ascii="Arial" w:eastAsia="Calibri" w:hAnsi="Arial" w:cs="Arial"/>
                <w:b/>
                <w:sz w:val="18"/>
                <w:szCs w:val="18"/>
                <w:lang w:val="es-ES"/>
              </w:rPr>
            </w:pPr>
            <w:r w:rsidRPr="00753653">
              <w:rPr>
                <w:rFonts w:ascii="Arial" w:eastAsia="Calibri" w:hAnsi="Arial" w:cs="Arial"/>
                <w:b/>
                <w:sz w:val="18"/>
                <w:szCs w:val="18"/>
                <w:lang w:val="es-ES"/>
              </w:rPr>
              <w:t xml:space="preserve">Ms Aziza EL YAEGOUBI </w:t>
            </w:r>
          </w:p>
          <w:p w14:paraId="20FDBB54" w14:textId="2B3E1A15" w:rsidR="006C4B79" w:rsidRPr="00753653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eastAsia="Calibri" w:hAnsi="Arial" w:cs="Arial"/>
                <w:sz w:val="18"/>
                <w:szCs w:val="18"/>
                <w:lang w:val="es-ES"/>
              </w:rPr>
              <w:t xml:space="preserve">Ingénieur </w:t>
            </w:r>
          </w:p>
          <w:p w14:paraId="3C309B07" w14:textId="1E67499F" w:rsidR="006C4B79" w:rsidRPr="00753653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eastAsia="Calibri" w:hAnsi="Arial" w:cs="Arial"/>
                <w:sz w:val="18"/>
                <w:szCs w:val="18"/>
                <w:lang w:val="es-ES"/>
              </w:rPr>
              <w:t xml:space="preserve">Division de la protection des végétaux </w:t>
            </w:r>
          </w:p>
          <w:p w14:paraId="1F62A06A" w14:textId="7E76AE04" w:rsidR="006C4B79" w:rsidRPr="00753653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es-ES"/>
              </w:rPr>
            </w:pPr>
            <w:r w:rsidRPr="00753653">
              <w:rPr>
                <w:rFonts w:ascii="Arial" w:eastAsia="Calibri" w:hAnsi="Arial" w:cs="Arial"/>
                <w:sz w:val="18"/>
                <w:szCs w:val="18"/>
                <w:lang w:val="es-ES"/>
              </w:rPr>
              <w:t xml:space="preserve">Office national de la sécurité sanitaire des produits alimentaires </w:t>
            </w:r>
          </w:p>
          <w:p w14:paraId="270F9D4B" w14:textId="75CB4BE0" w:rsidR="006C4B79" w:rsidRPr="009F0938" w:rsidRDefault="217198FD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>Rabat</w:t>
            </w:r>
          </w:p>
        </w:tc>
        <w:tc>
          <w:tcPr>
            <w:tcW w:w="3421" w:type="dxa"/>
          </w:tcPr>
          <w:p w14:paraId="1D12160C" w14:textId="64DB79B4" w:rsidR="006C4B79" w:rsidRPr="00B43747" w:rsidRDefault="00B43747" w:rsidP="006C4B79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hyperlink r:id="rId43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en-ZA"/>
                </w:rPr>
                <w:t>elyaekoubiaziza2025@gmail.com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  <w:t>;</w:t>
            </w:r>
            <w:r>
              <w:rPr>
                <w:rStyle w:val="Hyperlink"/>
                <w:lang w:val="en-ZA"/>
              </w:rPr>
              <w:t xml:space="preserve"> </w:t>
            </w:r>
          </w:p>
        </w:tc>
      </w:tr>
      <w:tr w:rsidR="00112AE7" w:rsidRPr="00112AE7" w14:paraId="0DC350E3" w14:textId="77777777" w:rsidTr="7BFBA557">
        <w:trPr>
          <w:cantSplit/>
          <w:trHeight w:val="1142"/>
        </w:trPr>
        <w:tc>
          <w:tcPr>
            <w:tcW w:w="936" w:type="dxa"/>
          </w:tcPr>
          <w:p w14:paraId="466C1BCD" w14:textId="77777777" w:rsidR="00112AE7" w:rsidRPr="00E72DF2" w:rsidRDefault="00112AE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C7373E6" w14:textId="33645E63" w:rsidR="00112AE7" w:rsidRDefault="00112AE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USA</w:t>
            </w:r>
          </w:p>
        </w:tc>
        <w:tc>
          <w:tcPr>
            <w:tcW w:w="4367" w:type="dxa"/>
          </w:tcPr>
          <w:p w14:paraId="12D5297B" w14:textId="5C78644E" w:rsidR="00112AE7" w:rsidRPr="00831A16" w:rsidRDefault="00112AE7" w:rsidP="00112AE7">
            <w:pPr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 xml:space="preserve">Ms </w:t>
            </w: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Jessica </w:t>
            </w:r>
            <w:r w:rsidR="00440F87"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MAHALINGAPPA</w:t>
            </w:r>
          </w:p>
          <w:p w14:paraId="1902C2D9" w14:textId="638C2786" w:rsidR="00112AE7" w:rsidRPr="00112AE7" w:rsidRDefault="00112AE7" w:rsidP="00112AE7">
            <w:pPr>
              <w:jc w:val="left"/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112AE7">
              <w:rPr>
                <w:rFonts w:ascii="Arial" w:eastAsia="Calibri" w:hAnsi="Arial" w:cs="Arial"/>
                <w:sz w:val="18"/>
                <w:szCs w:val="18"/>
                <w:lang w:val="en-ZA"/>
              </w:rPr>
              <w:t>USDA APHIS Plant Protection and Quarantine, International Phytosanitary Management and Standards Programs Associate Deputy Administrator</w:t>
            </w:r>
          </w:p>
          <w:p w14:paraId="343202AA" w14:textId="77777777" w:rsidR="00112AE7" w:rsidRPr="00112AE7" w:rsidRDefault="00112AE7" w:rsidP="006C4B79">
            <w:pPr>
              <w:spacing w:line="278" w:lineRule="auto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D9D11DD" w14:textId="77777777" w:rsidR="00112AE7" w:rsidRDefault="00112AE7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</w:pPr>
          </w:p>
        </w:tc>
      </w:tr>
      <w:tr w:rsidR="00831A16" w:rsidRPr="009F0938" w14:paraId="54DDD52B" w14:textId="77777777" w:rsidTr="00156DFF">
        <w:trPr>
          <w:cantSplit/>
          <w:trHeight w:val="728"/>
        </w:trPr>
        <w:tc>
          <w:tcPr>
            <w:tcW w:w="936" w:type="dxa"/>
          </w:tcPr>
          <w:p w14:paraId="5E3CB76A" w14:textId="77777777" w:rsidR="00831A16" w:rsidRPr="00E72DF2" w:rsidRDefault="00831A16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A554DD3" w14:textId="1221BA11" w:rsidR="00831A16" w:rsidRDefault="007C162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IRELAND</w:t>
            </w:r>
          </w:p>
        </w:tc>
        <w:tc>
          <w:tcPr>
            <w:tcW w:w="4367" w:type="dxa"/>
          </w:tcPr>
          <w:p w14:paraId="48FF1C84" w14:textId="38877986" w:rsidR="007C1629" w:rsidRPr="007C1629" w:rsidRDefault="007C1629" w:rsidP="007C162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John EIVERS</w:t>
            </w:r>
          </w:p>
          <w:p w14:paraId="15977C36" w14:textId="132ABA40" w:rsidR="00831A16" w:rsidRPr="009F0938" w:rsidRDefault="007C1629" w:rsidP="007C1629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Agriculture, Food and the Marine.</w:t>
            </w:r>
          </w:p>
        </w:tc>
        <w:tc>
          <w:tcPr>
            <w:tcW w:w="3421" w:type="dxa"/>
          </w:tcPr>
          <w:p w14:paraId="6F84CDF3" w14:textId="28887A4B" w:rsidR="00831A16" w:rsidRPr="00AE6B94" w:rsidRDefault="00AE6B94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4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john.eivers@agriculture.gov.ie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rPr>
                <w:rStyle w:val="Hyperlink"/>
                <w:lang w:val="de-DE"/>
              </w:rPr>
              <w:t xml:space="preserve"> </w:t>
            </w:r>
          </w:p>
        </w:tc>
      </w:tr>
      <w:tr w:rsidR="00BA6B0A" w:rsidRPr="009F0938" w14:paraId="22DC5FEE" w14:textId="77777777" w:rsidTr="7BFBA557">
        <w:trPr>
          <w:cantSplit/>
          <w:trHeight w:val="1142"/>
        </w:trPr>
        <w:tc>
          <w:tcPr>
            <w:tcW w:w="936" w:type="dxa"/>
          </w:tcPr>
          <w:p w14:paraId="676A9411" w14:textId="77777777" w:rsidR="00BA6B0A" w:rsidRPr="00E72DF2" w:rsidRDefault="00BA6B0A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7EBF30C1" w14:textId="6C3A69C1" w:rsidR="00BA6B0A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6BC154F5" w14:textId="7983253C" w:rsidR="00BA6B0A" w:rsidRPr="00BA6B0A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Ms </w:t>
            </w:r>
            <w:r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Ulla Katja</w:t>
            </w:r>
            <w:r w:rsidR="00D51ADF"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 THYBO</w:t>
            </w:r>
          </w:p>
          <w:p w14:paraId="5DB8C209" w14:textId="14B0E8E6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Plants &amp; Biosecurity</w:t>
            </w:r>
          </w:p>
          <w:p w14:paraId="48EA3C41" w14:textId="77777777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Ministry of Food, Agriculture and Fisheries of Denmark</w:t>
            </w:r>
          </w:p>
          <w:p w14:paraId="07BE617D" w14:textId="5D16604E" w:rsidR="00BA6B0A" w:rsidRPr="007C1629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The Danish Agricultural and Fisheries Agency</w:t>
            </w:r>
          </w:p>
        </w:tc>
        <w:tc>
          <w:tcPr>
            <w:tcW w:w="3421" w:type="dxa"/>
          </w:tcPr>
          <w:p w14:paraId="2DAEB82D" w14:textId="2834B93F" w:rsidR="00BA6B0A" w:rsidRDefault="00FD5417" w:rsidP="006C4B79">
            <w:hyperlink r:id="rId45" w:history="1">
              <w:r w:rsidRPr="00FD5417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ULKT@lfst.dk</w:t>
              </w:r>
            </w:hyperlink>
            <w:r w:rsidRPr="00FD5417"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t xml:space="preserve"> </w:t>
            </w:r>
          </w:p>
        </w:tc>
      </w:tr>
      <w:tr w:rsidR="00FD5417" w:rsidRPr="009F0938" w14:paraId="6B5364CF" w14:textId="77777777" w:rsidTr="7BFBA557">
        <w:trPr>
          <w:cantSplit/>
          <w:trHeight w:val="1142"/>
        </w:trPr>
        <w:tc>
          <w:tcPr>
            <w:tcW w:w="936" w:type="dxa"/>
          </w:tcPr>
          <w:p w14:paraId="63887CBE" w14:textId="77777777" w:rsidR="00FD5417" w:rsidRPr="00E72DF2" w:rsidRDefault="00FD541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626616A" w14:textId="17F80481" w:rsidR="00FD5417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29FC3130" w14:textId="7ECD6E23" w:rsidR="00494BDF" w:rsidRDefault="00D51ADF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Mr </w:t>
            </w:r>
            <w:r w:rsidR="00494BDF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Brian Jens </w:t>
            </w:r>
            <w:r w:rsidR="00C13518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LARSEN </w:t>
            </w:r>
          </w:p>
          <w:p w14:paraId="0973D190" w14:textId="42008BB3" w:rsidR="00FD5417" w:rsidRPr="00494BDF" w:rsidRDefault="00494BDF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494BDF">
              <w:rPr>
                <w:rFonts w:ascii="Arial" w:eastAsia="Calibri" w:hAnsi="Arial" w:cs="Arial"/>
                <w:sz w:val="18"/>
                <w:szCs w:val="18"/>
              </w:rPr>
              <w:t>Danish NPPO</w:t>
            </w:r>
          </w:p>
        </w:tc>
        <w:tc>
          <w:tcPr>
            <w:tcW w:w="3421" w:type="dxa"/>
          </w:tcPr>
          <w:p w14:paraId="3B3B41AD" w14:textId="164DF888" w:rsidR="00FD5417" w:rsidRPr="00FD5417" w:rsidRDefault="00156DFF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6" w:history="1">
              <w:r w:rsidRPr="00D82EC1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brl@lfst.dk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 xml:space="preserve">; </w:t>
            </w:r>
          </w:p>
        </w:tc>
      </w:tr>
      <w:tr w:rsidR="00D51ADF" w:rsidRPr="009F0938" w14:paraId="5DDDC14C" w14:textId="77777777" w:rsidTr="7BFBA557">
        <w:trPr>
          <w:cantSplit/>
          <w:trHeight w:val="1142"/>
        </w:trPr>
        <w:tc>
          <w:tcPr>
            <w:tcW w:w="936" w:type="dxa"/>
          </w:tcPr>
          <w:p w14:paraId="7F010C0C" w14:textId="77777777" w:rsidR="00D51ADF" w:rsidRPr="00E72DF2" w:rsidRDefault="00D51AD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66382304" w14:textId="09EE8695" w:rsidR="00D51ADF" w:rsidRDefault="00C13518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GREECE</w:t>
            </w:r>
          </w:p>
        </w:tc>
        <w:tc>
          <w:tcPr>
            <w:tcW w:w="4367" w:type="dxa"/>
          </w:tcPr>
          <w:p w14:paraId="279BF76F" w14:textId="77777777" w:rsidR="00C13518" w:rsidRDefault="00D51ADF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Mrs Ioannidou </w:t>
            </w:r>
            <w:r w:rsidR="00C13518"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STAVROULA </w:t>
            </w:r>
          </w:p>
          <w:p w14:paraId="2420992A" w14:textId="487E129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Agricultural Engineer</w:t>
            </w:r>
          </w:p>
          <w:p w14:paraId="11A0ADE3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Department of Phytosanitary Control</w:t>
            </w:r>
          </w:p>
          <w:p w14:paraId="5C3B97D5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Directorate of Plant Produce Protection</w:t>
            </w:r>
          </w:p>
          <w:p w14:paraId="753CB352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Hellenic Ministry of Rural Development and Food</w:t>
            </w:r>
          </w:p>
          <w:p w14:paraId="34B8550A" w14:textId="44CAD2F8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150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Sygrou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Ave, 17671,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Kalithea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, Athens</w:t>
            </w:r>
          </w:p>
          <w:p w14:paraId="12A437A2" w14:textId="77777777" w:rsidR="00D51ADF" w:rsidRPr="00D51ADF" w:rsidRDefault="00D51ADF" w:rsidP="00C13518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D663A97" w14:textId="6A912FE9" w:rsidR="00D51ADF" w:rsidRDefault="00A55857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7" w:history="1">
              <w:r w:rsidRPr="00D51ADF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stioannidou@minagric.gr</w:t>
              </w:r>
            </w:hyperlink>
            <w:r w:rsidR="00C13518" w:rsidRPr="00C13518">
              <w:rPr>
                <w:rFonts w:ascii="Arial" w:eastAsia="Calibri" w:hAnsi="Arial" w:cs="Arial"/>
                <w:sz w:val="18"/>
                <w:szCs w:val="18"/>
              </w:rPr>
              <w:t xml:space="preserve">; </w:t>
            </w:r>
          </w:p>
          <w:p w14:paraId="40F6F9E6" w14:textId="3E385DE7" w:rsidR="00526B32" w:rsidRPr="00C13518" w:rsidRDefault="00526B32" w:rsidP="006C4B79">
            <w:r w:rsidRPr="00526B32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dioanidou@gmail.com;</w:t>
            </w:r>
          </w:p>
        </w:tc>
      </w:tr>
      <w:tr w:rsidR="00526B32" w:rsidRPr="009F0938" w14:paraId="4DD7489C" w14:textId="77777777" w:rsidTr="7BFBA557">
        <w:trPr>
          <w:cantSplit/>
          <w:trHeight w:val="1142"/>
        </w:trPr>
        <w:tc>
          <w:tcPr>
            <w:tcW w:w="936" w:type="dxa"/>
          </w:tcPr>
          <w:p w14:paraId="537E3ACC" w14:textId="77777777" w:rsidR="00526B32" w:rsidRPr="00E72DF2" w:rsidRDefault="00526B3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CA27DA6" w14:textId="378E744E" w:rsidR="00526B32" w:rsidRDefault="00E555A0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EU</w:t>
            </w:r>
          </w:p>
        </w:tc>
        <w:tc>
          <w:tcPr>
            <w:tcW w:w="4367" w:type="dxa"/>
          </w:tcPr>
          <w:p w14:paraId="14796F3E" w14:textId="781D7C0C" w:rsidR="00E555A0" w:rsidRPr="00E555A0" w:rsidRDefault="00E555A0" w:rsidP="00E555A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 xml:space="preserve">Mr </w:t>
            </w:r>
            <w:r w:rsidRPr="00E555A0"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>Leonard SHUMBE</w:t>
            </w:r>
          </w:p>
          <w:p w14:paraId="11AD6648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Policy officer</w:t>
            </w:r>
          </w:p>
          <w:p w14:paraId="443999F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Plant Health Unit -G1</w:t>
            </w:r>
          </w:p>
          <w:p w14:paraId="70D39ED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fr-B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fr-BE"/>
              </w:rPr>
              <w:t>DG SANTE</w:t>
            </w:r>
          </w:p>
          <w:p w14:paraId="70BB2577" w14:textId="77777777" w:rsidR="00526B32" w:rsidRPr="00D51ADF" w:rsidRDefault="00526B32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699301A" w14:textId="73333659" w:rsidR="00526B32" w:rsidRPr="00D51ADF" w:rsidRDefault="00A55857" w:rsidP="006C4B7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hyperlink r:id="rId48" w:history="1">
              <w:r w:rsidRPr="00A55857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Leonard.SHUMBE@ec.europa.eu</w:t>
              </w:r>
            </w:hyperlink>
            <w:r w:rsidRPr="00A55857">
              <w:rPr>
                <w:rStyle w:val="Hyperlink"/>
              </w:rPr>
              <w:t>;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DE1B69" w:rsidRPr="009F0938" w14:paraId="308DCE57" w14:textId="77777777" w:rsidTr="7BFBA557">
        <w:trPr>
          <w:cantSplit/>
          <w:trHeight w:val="1142"/>
        </w:trPr>
        <w:tc>
          <w:tcPr>
            <w:tcW w:w="936" w:type="dxa"/>
          </w:tcPr>
          <w:p w14:paraId="36B030ED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051D2BC" w14:textId="70A3AED5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3C47EA32" w14:textId="0A6558E1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YAMADA </w:t>
            </w:r>
          </w:p>
          <w:p w14:paraId="2DF04A92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Deputy Director, International Affairs Office</w:t>
            </w:r>
          </w:p>
          <w:p w14:paraId="766984AC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4913BF2F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159A3BED" w14:textId="3D55897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Ministry of Agriculture, Forestry and Fisheries (MAFF), </w:t>
            </w:r>
          </w:p>
          <w:p w14:paraId="58F9C25F" w14:textId="181072A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0A29719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7E0E3994" w14:textId="77777777" w:rsid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</w:p>
        </w:tc>
        <w:tc>
          <w:tcPr>
            <w:tcW w:w="3421" w:type="dxa"/>
          </w:tcPr>
          <w:p w14:paraId="02C3E751" w14:textId="5415FD6C" w:rsidR="00DE1B69" w:rsidRPr="00DE1B69" w:rsidRDefault="00DE1B69" w:rsidP="006C4B79">
            <w:hyperlink r:id="rId49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natsumi_yamada770@maff.go.jp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DE1B69" w:rsidRPr="009F0938" w14:paraId="7E03AA9D" w14:textId="77777777" w:rsidTr="7BFBA557">
        <w:trPr>
          <w:cantSplit/>
          <w:trHeight w:val="1142"/>
        </w:trPr>
        <w:tc>
          <w:tcPr>
            <w:tcW w:w="936" w:type="dxa"/>
          </w:tcPr>
          <w:p w14:paraId="483741B8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AE117EC" w14:textId="009505F3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057E3742" w14:textId="19B2F546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FUJII </w:t>
            </w:r>
          </w:p>
          <w:p w14:paraId="561A9F90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Officer, International Affairs Office</w:t>
            </w:r>
          </w:p>
          <w:p w14:paraId="5668472E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797F90D1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2DE38B5A" w14:textId="1D48610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Ministry of Agriculture, Forestry and Fisheries (MAFF)</w:t>
            </w:r>
          </w:p>
          <w:p w14:paraId="785F77AC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BCF2AE1" w14:textId="5020455B" w:rsidR="00DE1B69" w:rsidRPr="00DE1B69" w:rsidRDefault="00DE1B69" w:rsidP="00DE1B69">
            <w:pPr>
              <w:rPr>
                <w:rStyle w:val="Hyperlink"/>
              </w:rPr>
            </w:pPr>
            <w:hyperlink r:id="rId50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natsumi_fujii030@maff.go.jp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  <w:p w14:paraId="017EF182" w14:textId="77777777" w:rsidR="00DE1B69" w:rsidRDefault="00DE1B69" w:rsidP="006C4B79"/>
        </w:tc>
      </w:tr>
      <w:tr w:rsidR="0071404F" w:rsidRPr="009F0938" w14:paraId="602E1C2C" w14:textId="77777777" w:rsidTr="7BFBA557">
        <w:trPr>
          <w:cantSplit/>
          <w:trHeight w:val="1142"/>
        </w:trPr>
        <w:tc>
          <w:tcPr>
            <w:tcW w:w="936" w:type="dxa"/>
          </w:tcPr>
          <w:p w14:paraId="67EF24DF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666C2E" w14:textId="4AB1DE69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1876FC48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Dilafruz ARIFKHANOVA, </w:t>
            </w:r>
          </w:p>
          <w:p w14:paraId="01B32E13" w14:textId="3C18A4CC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Adviser to the General-Director, APPQ;</w:t>
            </w:r>
          </w:p>
          <w:p w14:paraId="71785929" w14:textId="6CA2E0BE" w:rsidR="00816ED1" w:rsidRPr="00BE75C6" w:rsidRDefault="00816ED1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60511380" w14:textId="010B6605" w:rsidR="0071404F" w:rsidRDefault="0071404F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165F9D5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767400A7" w14:textId="77777777" w:rsidTr="00816ED1">
        <w:trPr>
          <w:cantSplit/>
          <w:trHeight w:val="683"/>
        </w:trPr>
        <w:tc>
          <w:tcPr>
            <w:tcW w:w="936" w:type="dxa"/>
          </w:tcPr>
          <w:p w14:paraId="3CCA2D5E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33B39C7" w14:textId="4976F8C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8D656B2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Olimjon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TURSUNOV, </w:t>
            </w:r>
          </w:p>
          <w:p w14:paraId="1C61FFA1" w14:textId="7E7926E7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Head of International Relations Department, APPQ;</w:t>
            </w:r>
          </w:p>
          <w:p w14:paraId="76853A5C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0224694E" w14:textId="77777777" w:rsidR="0071404F" w:rsidRDefault="0071404F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9E878ED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37A43C71" w14:textId="77777777" w:rsidTr="00816ED1">
        <w:trPr>
          <w:cantSplit/>
          <w:trHeight w:val="791"/>
        </w:trPr>
        <w:tc>
          <w:tcPr>
            <w:tcW w:w="936" w:type="dxa"/>
          </w:tcPr>
          <w:p w14:paraId="22251203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330B61D" w14:textId="7432ED1D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64F62D18" w14:textId="77777777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Sultan-Makhmud SULTANOV, </w:t>
            </w:r>
          </w:p>
          <w:p w14:paraId="73A00212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Chief Specialist of WTO Accession Division;</w:t>
            </w:r>
          </w:p>
          <w:p w14:paraId="5C7C6493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7EC732C6" w14:textId="67EF5E01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3AF3D7A2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1342B6C9" w14:textId="77777777" w:rsidTr="00816ED1">
        <w:trPr>
          <w:cantSplit/>
          <w:trHeight w:val="710"/>
        </w:trPr>
        <w:tc>
          <w:tcPr>
            <w:tcW w:w="936" w:type="dxa"/>
          </w:tcPr>
          <w:p w14:paraId="2C748A19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DE29F0D" w14:textId="60BF774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64046E8" w14:textId="1CD279AD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Nazokat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TOKHIROVA, </w:t>
            </w:r>
          </w:p>
          <w:p w14:paraId="573878FD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International Relations Specialist</w:t>
            </w:r>
          </w:p>
          <w:p w14:paraId="2C867500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49FC7184" w14:textId="5192B218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49BACD7" w14:textId="04C03EEC" w:rsidR="0071404F" w:rsidRPr="00DE1B69" w:rsidRDefault="00DD2C6C" w:rsidP="00DE1B69">
            <w:pPr>
              <w:rPr>
                <w:rStyle w:val="Hyperlink"/>
                <w:lang w:val="en-US"/>
              </w:rPr>
            </w:pPr>
            <w:hyperlink r:id="rId51" w:history="1">
              <w:r w:rsidRPr="00DD2C6C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glavkaruz@mail.ru</w:t>
              </w:r>
            </w:hyperlink>
            <w:r w:rsidRPr="00DD2C6C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F273D5" w:rsidRPr="009F0938" w14:paraId="04965A30" w14:textId="77777777" w:rsidTr="00816ED1">
        <w:trPr>
          <w:cantSplit/>
          <w:trHeight w:val="710"/>
        </w:trPr>
        <w:tc>
          <w:tcPr>
            <w:tcW w:w="936" w:type="dxa"/>
          </w:tcPr>
          <w:p w14:paraId="477C2A12" w14:textId="77777777" w:rsidR="00F273D5" w:rsidRPr="00E72DF2" w:rsidRDefault="00F273D5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7070531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CANADA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0166C9A9" w14:textId="77777777" w:rsidR="00F273D5" w:rsidRDefault="00F273D5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4917CBB" w14:textId="77777777" w:rsidR="003D1F1B" w:rsidRPr="003D1F1B" w:rsidRDefault="003D1F1B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Mr Gregory WOLFF </w:t>
            </w:r>
          </w:p>
          <w:p w14:paraId="1C6AE675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Canadian Food Inspection Agency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C17C5C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59 Camelot Drive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70B7B1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Ottawa, Ontario K1A0Y9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5F53190E" w14:textId="77777777" w:rsidR="00F273D5" w:rsidRPr="00BE75C6" w:rsidRDefault="00F273D5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11F524ED" w14:textId="414BF09C" w:rsidR="00946165" w:rsidRDefault="00946165" w:rsidP="00DE1B69">
            <w:hyperlink r:id="rId52" w:tooltip="mailto:greg.wolff@inspection.gc.ca" w:history="1">
              <w:r w:rsidRPr="00946165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greg.wolff@inspection.gc.ca</w:t>
              </w:r>
            </w:hyperlink>
            <w:r>
              <w:t xml:space="preserve"> </w:t>
            </w:r>
          </w:p>
        </w:tc>
      </w:tr>
      <w:tr w:rsidR="00BD4024" w:rsidRPr="009F0938" w14:paraId="0E1A6B75" w14:textId="77777777" w:rsidTr="00816ED1">
        <w:trPr>
          <w:cantSplit/>
          <w:trHeight w:val="710"/>
        </w:trPr>
        <w:tc>
          <w:tcPr>
            <w:tcW w:w="936" w:type="dxa"/>
          </w:tcPr>
          <w:p w14:paraId="5F4DA5D8" w14:textId="77777777" w:rsidR="00BD4024" w:rsidRPr="00E72DF2" w:rsidRDefault="00BD4024" w:rsidP="00BD4024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40E026D6" w14:textId="69869840" w:rsidR="00BD4024" w:rsidRPr="003D1F1B" w:rsidRDefault="00BD4024" w:rsidP="00BD4024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SPAIN</w:t>
            </w:r>
          </w:p>
        </w:tc>
        <w:tc>
          <w:tcPr>
            <w:tcW w:w="4367" w:type="dxa"/>
          </w:tcPr>
          <w:p w14:paraId="6B8BCC01" w14:textId="7777777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 w:rsidRPr="00753653">
              <w:rPr>
                <w:rFonts w:ascii="Arial" w:hAnsi="Arial" w:cs="Arial"/>
                <w:b/>
                <w:color w:val="242424"/>
                <w:sz w:val="18"/>
                <w:szCs w:val="18"/>
                <w:bdr w:val="none" w:sz="0" w:space="0" w:color="auto" w:frame="1"/>
              </w:rPr>
              <w:t>Mr. Gerardo SÁNCHEZ PEÑA</w:t>
            </w:r>
          </w:p>
          <w:p w14:paraId="6D1E2CC2" w14:textId="750C24B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>Ministry o</w:t>
            </w:r>
            <w:r w:rsidR="00D11D46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>f</w:t>
            </w: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 xml:space="preserve"> Agriculture, Fisheries and Food (MAPA)</w:t>
            </w:r>
          </w:p>
          <w:p w14:paraId="39A80BFB" w14:textId="7777777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>S.G. Plant and Forest Health (DGSPABA)</w:t>
            </w:r>
          </w:p>
          <w:p w14:paraId="723EB1A3" w14:textId="7EE07F9C" w:rsidR="00BD4024" w:rsidRPr="003D1F1B" w:rsidRDefault="00BD4024" w:rsidP="00BD4024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it-IT"/>
              </w:rPr>
              <w:t>C/Almagro, 33 – Madrid 28010</w:t>
            </w:r>
          </w:p>
        </w:tc>
        <w:tc>
          <w:tcPr>
            <w:tcW w:w="3421" w:type="dxa"/>
          </w:tcPr>
          <w:p w14:paraId="6A31A882" w14:textId="058C854D" w:rsidR="00BD4024" w:rsidRDefault="00BD4024" w:rsidP="00BD4024">
            <w:hyperlink r:id="rId53" w:tooltip="mailto:gsanchez@mapa.es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bdr w:val="none" w:sz="0" w:space="0" w:color="auto" w:frame="1"/>
                </w:rPr>
                <w:t>gsanchez@mapa.es</w:t>
              </w:r>
            </w:hyperlink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;</w:t>
            </w:r>
          </w:p>
        </w:tc>
      </w:tr>
      <w:tr w:rsidR="00C3305F" w:rsidRPr="009F0938" w14:paraId="55500D00" w14:textId="77777777" w:rsidTr="00816ED1">
        <w:trPr>
          <w:cantSplit/>
          <w:trHeight w:val="710"/>
        </w:trPr>
        <w:tc>
          <w:tcPr>
            <w:tcW w:w="936" w:type="dxa"/>
          </w:tcPr>
          <w:p w14:paraId="236A4D8F" w14:textId="77777777" w:rsidR="00C3305F" w:rsidRPr="00E72DF2" w:rsidRDefault="00C3305F" w:rsidP="00C3305F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402E1C60" w14:textId="7F1515C8" w:rsidR="00C3305F" w:rsidRDefault="00C3305F" w:rsidP="00C3305F">
            <w:pP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hAnsi="Arial" w:cs="Arial"/>
                <w:sz w:val="18"/>
                <w:szCs w:val="18"/>
              </w:rPr>
              <w:t>European Commission (EC)</w:t>
            </w:r>
          </w:p>
        </w:tc>
        <w:tc>
          <w:tcPr>
            <w:tcW w:w="4367" w:type="dxa"/>
          </w:tcPr>
          <w:p w14:paraId="30CD06D3" w14:textId="77777777" w:rsidR="00C3305F" w:rsidRPr="000B2511" w:rsidRDefault="00C3305F" w:rsidP="00C3305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Ms.</w:t>
            </w:r>
            <w:r w:rsidRPr="000B25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Panagiota MYLONA </w:t>
            </w:r>
          </w:p>
          <w:p w14:paraId="448BABD0" w14:textId="77777777" w:rsidR="00C3305F" w:rsidRPr="000B2511" w:rsidRDefault="00C3305F" w:rsidP="00C3305F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</w:rPr>
              <w:t>Policy Officer</w:t>
            </w:r>
          </w:p>
          <w:p w14:paraId="3D4B1843" w14:textId="77777777" w:rsidR="00C3305F" w:rsidRPr="000B2511" w:rsidRDefault="00C3305F" w:rsidP="00C3305F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</w:rPr>
              <w:t xml:space="preserve">DG Health and Food Safety </w:t>
            </w:r>
            <w:r w:rsidRPr="000B2511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Directorate G </w:t>
            </w:r>
            <w:r w:rsidRPr="000B2511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Unit G1 - Plant Health </w:t>
            </w:r>
          </w:p>
          <w:p w14:paraId="440355E8" w14:textId="04EEAA0B" w:rsidR="00C3305F" w:rsidRPr="00AC4F52" w:rsidRDefault="00C3305F" w:rsidP="00C3305F">
            <w:pPr>
              <w:pStyle w:val="xmsonormal"/>
              <w:spacing w:before="0" w:beforeAutospacing="0" w:after="0" w:afterAutospacing="0" w:line="276" w:lineRule="atLeast"/>
              <w:rPr>
                <w:rFonts w:ascii="Arial" w:hAnsi="Arial" w:cs="Arial"/>
                <w:b/>
                <w:color w:val="242424"/>
                <w:sz w:val="18"/>
                <w:szCs w:val="18"/>
                <w:bdr w:val="none" w:sz="0" w:space="0" w:color="auto" w:frame="1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  <w:lang w:val="de-DE"/>
              </w:rPr>
              <w:t>B-1049 Brussels/Belgium</w:t>
            </w:r>
          </w:p>
        </w:tc>
        <w:tc>
          <w:tcPr>
            <w:tcW w:w="3421" w:type="dxa"/>
          </w:tcPr>
          <w:p w14:paraId="52FE2A75" w14:textId="77777777" w:rsidR="00C3305F" w:rsidRPr="000B2511" w:rsidRDefault="00C3305F" w:rsidP="00C3305F">
            <w:pPr>
              <w:pStyle w:val="IPPArialTable"/>
              <w:rPr>
                <w:lang w:val="de-DE"/>
              </w:rPr>
            </w:pPr>
            <w:hyperlink r:id="rId54" w:history="1">
              <w:r w:rsidRPr="000B2511">
                <w:rPr>
                  <w:rStyle w:val="Hyperlink"/>
                  <w:lang w:val="de-DE"/>
                </w:rPr>
                <w:t>panagiota.mylona@ec.europa.eu</w:t>
              </w:r>
            </w:hyperlink>
          </w:p>
          <w:p w14:paraId="4F03869D" w14:textId="77777777" w:rsidR="00C3305F" w:rsidRDefault="00C3305F" w:rsidP="00C3305F"/>
        </w:tc>
      </w:tr>
    </w:tbl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43EEEA20" w14:textId="77777777" w:rsidR="00BD4024" w:rsidRDefault="00BD4024" w:rsidP="00222CE0">
      <w:pPr>
        <w:rPr>
          <w:rFonts w:cs="Arial"/>
          <w:color w:val="232333"/>
          <w:sz w:val="21"/>
          <w:szCs w:val="21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573"/>
        <w:gridCol w:w="2292"/>
        <w:gridCol w:w="2430"/>
        <w:gridCol w:w="3245"/>
      </w:tblGrid>
      <w:tr w:rsidR="00BD4024" w:rsidRPr="009F0938" w14:paraId="36149D5E" w14:textId="77777777" w:rsidTr="00FD7539">
        <w:trPr>
          <w:cantSplit/>
          <w:trHeight w:val="37"/>
          <w:jc w:val="center"/>
        </w:trPr>
        <w:tc>
          <w:tcPr>
            <w:tcW w:w="9540" w:type="dxa"/>
            <w:gridSpan w:val="4"/>
            <w:shd w:val="clear" w:color="auto" w:fill="AEAAAA" w:themeFill="background2" w:themeFillShade="BF"/>
          </w:tcPr>
          <w:p w14:paraId="2F6E508A" w14:textId="77777777" w:rsidR="00BD4024" w:rsidRPr="00AE6B94" w:rsidRDefault="00BD4024" w:rsidP="00FD7539">
            <w:pPr>
              <w:jc w:val="left"/>
              <w:rPr>
                <w:lang w:val="de-DE"/>
              </w:rPr>
            </w:pPr>
          </w:p>
        </w:tc>
      </w:tr>
      <w:tr w:rsidR="00E430DB" w:rsidRPr="00EC7A82" w14:paraId="4E5B0CBA" w14:textId="77777777" w:rsidTr="00FD7539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7E451D2E" w14:textId="6AD5AF9D" w:rsidR="00E430DB" w:rsidRPr="00F10579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3C7D722F" w14:textId="22BEFC0B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3392544F" w14:textId="03230281" w:rsidR="00E430DB" w:rsidRPr="00EC7A82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Enrico PEROTTI</w:t>
            </w:r>
          </w:p>
        </w:tc>
        <w:tc>
          <w:tcPr>
            <w:tcW w:w="3245" w:type="dxa"/>
            <w:shd w:val="clear" w:color="auto" w:fill="FFFFFF"/>
          </w:tcPr>
          <w:p w14:paraId="0FB92F5F" w14:textId="787B61C8" w:rsidR="00E430DB" w:rsidRPr="002219F1" w:rsidRDefault="00E430DB" w:rsidP="00E430D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Enrico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.</w:t>
            </w: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Perotti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@fao.org</w:t>
            </w:r>
          </w:p>
        </w:tc>
      </w:tr>
      <w:tr w:rsidR="00E430DB" w:rsidRPr="00EC7A82" w14:paraId="6F0853C9" w14:textId="77777777" w:rsidTr="00FD7539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4FE5F3D1" w14:textId="77777777" w:rsidR="00E430DB" w:rsidRPr="00F10579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43C77C81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57004A10" w14:textId="77777777" w:rsidR="00E430DB" w:rsidRPr="00EC7A82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</w:tc>
        <w:tc>
          <w:tcPr>
            <w:tcW w:w="3245" w:type="dxa"/>
            <w:shd w:val="clear" w:color="auto" w:fill="FFFFFF"/>
          </w:tcPr>
          <w:p w14:paraId="4126228D" w14:textId="77777777" w:rsidR="00E430DB" w:rsidRPr="002219F1" w:rsidRDefault="00E430DB" w:rsidP="00E430D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Avetik.Nersisyan@fao.org</w:t>
            </w:r>
          </w:p>
        </w:tc>
      </w:tr>
      <w:tr w:rsidR="00E430DB" w:rsidRPr="00EC7A82" w14:paraId="5BEC539C" w14:textId="77777777" w:rsidTr="00FD7539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2D833AAF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1E6F1E5F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27ECF157" w14:textId="77777777" w:rsidR="00E430DB" w:rsidRPr="00EC7A82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3245" w:type="dxa"/>
            <w:shd w:val="clear" w:color="auto" w:fill="FFFFFF"/>
          </w:tcPr>
          <w:p w14:paraId="47F34D61" w14:textId="77777777" w:rsidR="00E430DB" w:rsidRPr="002219F1" w:rsidRDefault="00E430DB" w:rsidP="00E430D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5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Sarah.Brunel@fao.org</w:t>
              </w:r>
            </w:hyperlink>
          </w:p>
        </w:tc>
      </w:tr>
      <w:tr w:rsidR="00E430DB" w:rsidRPr="00EC7A82" w14:paraId="3F433AF7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06B8E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ADEEE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74114" w14:textId="77777777" w:rsidR="00E430DB" w:rsidRPr="00EC7A82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7668" w14:textId="77777777" w:rsidR="00E430DB" w:rsidRPr="002219F1" w:rsidRDefault="00E430DB" w:rsidP="00E430D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6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Adriana.Moreira@fao.org</w:t>
              </w:r>
            </w:hyperlink>
          </w:p>
        </w:tc>
      </w:tr>
      <w:tr w:rsidR="00E430DB" w:rsidRPr="00EC7A82" w14:paraId="11496160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9DEA4" w14:textId="77777777" w:rsidR="00E430DB" w:rsidRPr="004C4E5C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EE2F0" w14:textId="77777777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4F537" w14:textId="77777777" w:rsidR="00E430DB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Descartes KOUMBA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2BB3" w14:textId="77777777" w:rsidR="00E430DB" w:rsidRPr="002219F1" w:rsidRDefault="00E430DB" w:rsidP="00E430D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7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Descartes.Koumba@fao.org</w:t>
              </w:r>
            </w:hyperlink>
          </w:p>
        </w:tc>
      </w:tr>
      <w:tr w:rsidR="00E430DB" w:rsidRPr="00EC7A82" w14:paraId="5017E814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346D3" w14:textId="18A3CEE6" w:rsidR="00E430DB" w:rsidRPr="007D7488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0E4FF" w14:textId="5F45017A" w:rsidR="00E430DB" w:rsidRPr="0066480B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DC408" w14:textId="0ED68120" w:rsidR="00E430DB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 Colleen STIRLING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45FD" w14:textId="31F4BEF2" w:rsidR="00E430DB" w:rsidRDefault="00E430DB" w:rsidP="00E430DB">
            <w:pPr>
              <w:jc w:val="left"/>
            </w:pP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Colleen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.</w:t>
            </w: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Stirling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@fao.org</w:t>
            </w:r>
          </w:p>
        </w:tc>
      </w:tr>
      <w:tr w:rsidR="00E430DB" w:rsidRPr="00EC7A82" w14:paraId="28924B18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FA822" w14:textId="15258FCC" w:rsidR="00E430DB" w:rsidRPr="00F10579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21385" w14:textId="5D0A306B" w:rsidR="00E430DB" w:rsidRPr="00EC7A82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38FC2" w14:textId="5B59D356" w:rsidR="00E430DB" w:rsidRPr="00EC7A82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Camilo Beltran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EF963" w14:textId="60D255DE" w:rsidR="00E430DB" w:rsidRDefault="00E430DB" w:rsidP="00E430D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Camilo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.</w:t>
            </w:r>
            <w: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Beltran</w:t>
            </w: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@fao.org</w:t>
            </w:r>
          </w:p>
        </w:tc>
      </w:tr>
      <w:tr w:rsidR="00E430DB" w:rsidRPr="00EC7A82" w14:paraId="4B773BAD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95034" w14:textId="0D3724B4" w:rsidR="00E430DB" w:rsidRPr="007D7488" w:rsidRDefault="00E430DB" w:rsidP="00E430D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6BACD" w14:textId="77777777" w:rsidR="00E430DB" w:rsidRPr="0066480B" w:rsidRDefault="00E430DB" w:rsidP="00E430D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1122" w14:textId="77777777" w:rsidR="00E430DB" w:rsidRDefault="00E430DB" w:rsidP="00E430D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Paola SENTINELLI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303D7" w14:textId="77777777" w:rsidR="00E430DB" w:rsidRPr="002219F1" w:rsidRDefault="00E430DB" w:rsidP="00E430D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58" w:history="1">
              <w:r w:rsidRPr="002219F1">
                <w:rPr>
                  <w:rStyle w:val="Hyperlink"/>
                  <w:rFonts w:ascii="Arial" w:hAnsi="Arial" w:cs="Arial"/>
                  <w:sz w:val="18"/>
                  <w:szCs w:val="18"/>
                </w:rPr>
                <w:t>Paola.Sentinelli@fao.org</w:t>
              </w:r>
            </w:hyperlink>
            <w:r w:rsidRPr="002219F1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272648" w:rsidRPr="00EC7A82" w14:paraId="29F3A5D6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5C9FA" w14:textId="032DD624" w:rsidR="00272648" w:rsidRPr="00F10579" w:rsidRDefault="00272648" w:rsidP="00272648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3A62" w14:textId="486D51FE" w:rsidR="00272648" w:rsidRPr="0066480B" w:rsidRDefault="00272648" w:rsidP="0027264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6B524" w14:textId="3C83DA97" w:rsidR="00272648" w:rsidRDefault="00272648" w:rsidP="0027264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Mutya FRIO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00384" w14:textId="65D9695C" w:rsidR="00272648" w:rsidRDefault="00272648" w:rsidP="00272648">
            <w:pPr>
              <w:jc w:val="left"/>
            </w:pPr>
            <w:hyperlink r:id="rId59" w:history="1">
              <w:r w:rsidRPr="00132E44">
                <w:rPr>
                  <w:rStyle w:val="Hyperlink"/>
                  <w:rFonts w:ascii="Arial" w:hAnsi="Arial" w:cs="Arial"/>
                  <w:sz w:val="18"/>
                  <w:szCs w:val="18"/>
                </w:rPr>
                <w:t>Mutya.Frio@fao.org</w:t>
              </w:r>
            </w:hyperlink>
            <w:r w:rsidRPr="002219F1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19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72648" w:rsidRPr="00EC7A82" w14:paraId="3717EBA8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93D41" w14:textId="77777777" w:rsidR="00272648" w:rsidRPr="004C4E5C" w:rsidRDefault="00272648" w:rsidP="00272648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C58D" w14:textId="77777777" w:rsidR="00272648" w:rsidRPr="00EC7A82" w:rsidRDefault="00272648" w:rsidP="0027264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6B05" w14:textId="77777777" w:rsidR="00272648" w:rsidRDefault="00272648" w:rsidP="0027264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86C84" w14:textId="3B12136B" w:rsidR="00272648" w:rsidRPr="002219F1" w:rsidRDefault="00272648" w:rsidP="0027264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0" w:history="1">
              <w:r w:rsidRPr="00132E44">
                <w:rPr>
                  <w:rStyle w:val="Hyperlink"/>
                  <w:rFonts w:ascii="Arial" w:hAnsi="Arial" w:cs="Arial"/>
                  <w:sz w:val="18"/>
                  <w:szCs w:val="18"/>
                </w:rPr>
                <w:t>Aoife</w:t>
              </w:r>
              <w:r w:rsidRPr="00132E44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.Cassin@fao.org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272648" w:rsidRPr="00EC7A82" w14:paraId="0235B7A2" w14:textId="77777777" w:rsidTr="00FD7539">
        <w:trPr>
          <w:cantSplit/>
          <w:trHeight w:val="28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84E7F" w14:textId="77777777" w:rsidR="00272648" w:rsidRPr="00EC7A82" w:rsidRDefault="00272648" w:rsidP="00272648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81608" w14:textId="77777777" w:rsidR="00272648" w:rsidRPr="00EC7A82" w:rsidRDefault="00272648" w:rsidP="0027264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21E14" w14:textId="77777777" w:rsidR="00272648" w:rsidRPr="00EC7A82" w:rsidRDefault="00272648" w:rsidP="0027264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Tanja LAHTI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8B1B2" w14:textId="77777777" w:rsidR="00272648" w:rsidRPr="002219F1" w:rsidRDefault="00272648" w:rsidP="0027264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1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Tanja.Lahti@fao.org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272648" w:rsidRPr="00EC7A82" w14:paraId="7D0942AB" w14:textId="77777777" w:rsidTr="00FD7539">
        <w:trPr>
          <w:cantSplit/>
          <w:trHeight w:val="89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7DA5" w14:textId="77777777" w:rsidR="00272648" w:rsidRPr="004C4E5C" w:rsidRDefault="00272648" w:rsidP="00272648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FAD5" w14:textId="2830FCA1" w:rsidR="00272648" w:rsidRPr="00EC7A82" w:rsidRDefault="00272648" w:rsidP="0027264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  <w: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 xml:space="preserve"> (report writer)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B0B3" w14:textId="75EC521F" w:rsidR="00272648" w:rsidRPr="00EC7A82" w:rsidRDefault="00272648" w:rsidP="0027264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Wesley Crittle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8650C" w14:textId="54A1F692" w:rsidR="00272648" w:rsidRPr="002219F1" w:rsidRDefault="00272648" w:rsidP="0027264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 w:rsidRPr="00D724EC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Wesley.Crittle@fao.org</w:t>
            </w:r>
          </w:p>
        </w:tc>
      </w:tr>
    </w:tbl>
    <w:p w14:paraId="5DB97946" w14:textId="77777777" w:rsidR="00BD4024" w:rsidRDefault="00BD4024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2277C6">
      <w:headerReference w:type="even" r:id="rId62"/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7" w:h="16839" w:code="9"/>
      <w:pgMar w:top="1134" w:right="1134" w:bottom="1134" w:left="1134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51AB9" w14:textId="77777777" w:rsidR="00D96517" w:rsidRDefault="00D96517" w:rsidP="003F6A0A">
      <w:r>
        <w:separator/>
      </w:r>
    </w:p>
  </w:endnote>
  <w:endnote w:type="continuationSeparator" w:id="0">
    <w:p w14:paraId="0A52DFEC" w14:textId="77777777" w:rsidR="00D96517" w:rsidRDefault="00D96517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2773" w14:textId="5F049C95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CAE9" w14:textId="48ACA3F0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15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30979" w14:textId="5B3E087E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AC072" w14:textId="77777777" w:rsidR="00D96517" w:rsidRDefault="00D96517" w:rsidP="003F6A0A">
      <w:r>
        <w:separator/>
      </w:r>
    </w:p>
  </w:footnote>
  <w:footnote w:type="continuationSeparator" w:id="0">
    <w:p w14:paraId="6965501B" w14:textId="77777777" w:rsidR="00D96517" w:rsidRDefault="00D96517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E930" w14:textId="42667032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0</w:t>
    </w:r>
    <w:r w:rsidR="002277C6">
      <w:rPr>
        <w:lang w:val="en-GB"/>
      </w:rPr>
      <w:t>2</w:t>
    </w:r>
    <w:r>
      <w:rPr>
        <w:lang w:val="en-GB"/>
      </w:rPr>
      <w:t>_SPG_202</w:t>
    </w:r>
    <w:r w:rsidR="00173A3B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 xml:space="preserve">Oct </w:t>
    </w:r>
    <w:r>
      <w:rPr>
        <w:lang w:val="en-GB"/>
      </w:rPr>
      <w:tab/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DEF4" w14:textId="3ABFE4FA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Participants list</w:t>
    </w:r>
    <w:r>
      <w:rPr>
        <w:lang w:val="en-GB"/>
      </w:rPr>
      <w:tab/>
      <w:t xml:space="preserve"> </w:t>
    </w:r>
    <w:r w:rsidRPr="00D3085B">
      <w:rPr>
        <w:lang w:val="en-GB"/>
      </w:rPr>
      <w:t>03_SPG_202</w:t>
    </w:r>
    <w:r w:rsidR="007945A5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52E9" w14:textId="70C14C1E" w:rsidR="002277C6" w:rsidRDefault="002277C6" w:rsidP="002277C6">
    <w:pPr>
      <w:pStyle w:val="IPPHeader"/>
      <w:tabs>
        <w:tab w:val="clear" w:pos="1134"/>
      </w:tabs>
      <w:spacing w:before="240" w:after="0"/>
    </w:pP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C56FCB8" wp14:editId="1029F83D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24E406" wp14:editId="634C85E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D2044A3">
            <v:line id="Straight Connector 1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196E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09BAEDCE" wp14:editId="6341B25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6A642193" wp14:editId="1E690069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</w:t>
    </w:r>
    <w:r w:rsidR="00DB340D">
      <w:t>3</w:t>
    </w:r>
    <w:r>
      <w:t>_SPG_202</w:t>
    </w:r>
    <w:r w:rsidR="00873D8F">
      <w:t>5</w:t>
    </w:r>
    <w:r w:rsidRPr="00606019">
      <w:t>_</w:t>
    </w:r>
    <w:r>
      <w:t>Oct</w:t>
    </w:r>
  </w:p>
  <w:p w14:paraId="3CB08E7C" w14:textId="1479A002" w:rsidR="002277C6" w:rsidRDefault="002277C6" w:rsidP="002277C6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>
      <w:t>3.2</w:t>
    </w:r>
  </w:p>
  <w:p w14:paraId="168414A2" w14:textId="43D3CE68" w:rsidR="00F46524" w:rsidRPr="002277C6" w:rsidRDefault="00F46524" w:rsidP="008A7C0B">
    <w:pPr>
      <w:pStyle w:val="IPPHeader"/>
      <w:tabs>
        <w:tab w:val="clear" w:pos="9072"/>
        <w:tab w:val="right" w:pos="9639"/>
      </w:tabs>
      <w:contextualSpacing/>
      <w:rPr>
        <w:iCs/>
      </w:rPr>
    </w:pPr>
    <w:r w:rsidRPr="00FF0176">
      <w:rPr>
        <w:i/>
      </w:rPr>
      <w:tab/>
      <w:t xml:space="preserve">                                                                                                                      </w:t>
    </w:r>
    <w:r w:rsidR="002277C6" w:rsidRPr="002277C6">
      <w:rPr>
        <w:iCs/>
      </w:rPr>
      <w:t>Participants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42B"/>
    <w:multiLevelType w:val="multilevel"/>
    <w:tmpl w:val="E48E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7732"/>
    <w:multiLevelType w:val="multilevel"/>
    <w:tmpl w:val="136C8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BA4C3C"/>
    <w:multiLevelType w:val="hybridMultilevel"/>
    <w:tmpl w:val="7E8A1A3C"/>
    <w:lvl w:ilvl="0" w:tplc="3966624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30216252">
    <w:abstractNumId w:val="7"/>
  </w:num>
  <w:num w:numId="2" w16cid:durableId="2102681979">
    <w:abstractNumId w:val="13"/>
  </w:num>
  <w:num w:numId="3" w16cid:durableId="1115559871">
    <w:abstractNumId w:val="2"/>
  </w:num>
  <w:num w:numId="4" w16cid:durableId="1832091256">
    <w:abstractNumId w:val="1"/>
  </w:num>
  <w:num w:numId="5" w16cid:durableId="1136069197">
    <w:abstractNumId w:val="5"/>
  </w:num>
  <w:num w:numId="6" w16cid:durableId="709303868">
    <w:abstractNumId w:val="15"/>
  </w:num>
  <w:num w:numId="7" w16cid:durableId="781535576">
    <w:abstractNumId w:val="10"/>
  </w:num>
  <w:num w:numId="8" w16cid:durableId="1091775375">
    <w:abstractNumId w:val="6"/>
  </w:num>
  <w:num w:numId="9" w16cid:durableId="874849501">
    <w:abstractNumId w:val="16"/>
  </w:num>
  <w:num w:numId="10" w16cid:durableId="819545229">
    <w:abstractNumId w:val="3"/>
  </w:num>
  <w:num w:numId="11" w16cid:durableId="4400326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74155986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4974304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686471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313920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015759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028993549">
    <w:abstractNumId w:val="0"/>
  </w:num>
  <w:num w:numId="18" w16cid:durableId="569656906">
    <w:abstractNumId w:val="9"/>
  </w:num>
  <w:num w:numId="19" w16cid:durableId="1133013684">
    <w:abstractNumId w:val="14"/>
  </w:num>
  <w:num w:numId="20" w16cid:durableId="889803554">
    <w:abstractNumId w:val="8"/>
  </w:num>
  <w:num w:numId="21" w16cid:durableId="201772468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22588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4848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Z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0A"/>
    <w:rsid w:val="00002CC2"/>
    <w:rsid w:val="000039F4"/>
    <w:rsid w:val="00006AA5"/>
    <w:rsid w:val="0001756D"/>
    <w:rsid w:val="00021569"/>
    <w:rsid w:val="00024EE3"/>
    <w:rsid w:val="00025DFC"/>
    <w:rsid w:val="00026EE3"/>
    <w:rsid w:val="00031F9E"/>
    <w:rsid w:val="00032607"/>
    <w:rsid w:val="00034883"/>
    <w:rsid w:val="000358C8"/>
    <w:rsid w:val="000369D7"/>
    <w:rsid w:val="0003727E"/>
    <w:rsid w:val="00037BEB"/>
    <w:rsid w:val="00041488"/>
    <w:rsid w:val="00042FF9"/>
    <w:rsid w:val="00045A13"/>
    <w:rsid w:val="00050235"/>
    <w:rsid w:val="00050508"/>
    <w:rsid w:val="00051C25"/>
    <w:rsid w:val="00052950"/>
    <w:rsid w:val="0006099A"/>
    <w:rsid w:val="000636CB"/>
    <w:rsid w:val="00064BEA"/>
    <w:rsid w:val="000717E4"/>
    <w:rsid w:val="00072E66"/>
    <w:rsid w:val="00073547"/>
    <w:rsid w:val="00075B4D"/>
    <w:rsid w:val="00076D1E"/>
    <w:rsid w:val="00082800"/>
    <w:rsid w:val="0008286D"/>
    <w:rsid w:val="00083405"/>
    <w:rsid w:val="000879F2"/>
    <w:rsid w:val="000904D0"/>
    <w:rsid w:val="00095E36"/>
    <w:rsid w:val="000971EF"/>
    <w:rsid w:val="00097A83"/>
    <w:rsid w:val="000A0919"/>
    <w:rsid w:val="000A3D21"/>
    <w:rsid w:val="000A5D1C"/>
    <w:rsid w:val="000B0C72"/>
    <w:rsid w:val="000B2511"/>
    <w:rsid w:val="000B2572"/>
    <w:rsid w:val="000B72D3"/>
    <w:rsid w:val="000C0847"/>
    <w:rsid w:val="000C4267"/>
    <w:rsid w:val="000D0398"/>
    <w:rsid w:val="000D4CCE"/>
    <w:rsid w:val="000D76D7"/>
    <w:rsid w:val="000E02FA"/>
    <w:rsid w:val="000E0711"/>
    <w:rsid w:val="000E4BF3"/>
    <w:rsid w:val="000E4F11"/>
    <w:rsid w:val="000E6A49"/>
    <w:rsid w:val="000F12A9"/>
    <w:rsid w:val="000F3767"/>
    <w:rsid w:val="000F3B4F"/>
    <w:rsid w:val="001039B1"/>
    <w:rsid w:val="001125C5"/>
    <w:rsid w:val="00112AE7"/>
    <w:rsid w:val="00115844"/>
    <w:rsid w:val="00116771"/>
    <w:rsid w:val="00120E34"/>
    <w:rsid w:val="0012113D"/>
    <w:rsid w:val="00122C62"/>
    <w:rsid w:val="00135260"/>
    <w:rsid w:val="00136411"/>
    <w:rsid w:val="00137DA5"/>
    <w:rsid w:val="00141CCF"/>
    <w:rsid w:val="00151D28"/>
    <w:rsid w:val="00152E33"/>
    <w:rsid w:val="00154CCD"/>
    <w:rsid w:val="00155E48"/>
    <w:rsid w:val="00156DFF"/>
    <w:rsid w:val="001630EA"/>
    <w:rsid w:val="00163319"/>
    <w:rsid w:val="001652FE"/>
    <w:rsid w:val="001730E1"/>
    <w:rsid w:val="00173A3B"/>
    <w:rsid w:val="00173DD3"/>
    <w:rsid w:val="00193ADC"/>
    <w:rsid w:val="001A1125"/>
    <w:rsid w:val="001A2B54"/>
    <w:rsid w:val="001A30EA"/>
    <w:rsid w:val="001A79E3"/>
    <w:rsid w:val="001B052B"/>
    <w:rsid w:val="001B273C"/>
    <w:rsid w:val="001B3439"/>
    <w:rsid w:val="001B3AA1"/>
    <w:rsid w:val="001B6071"/>
    <w:rsid w:val="001B6FEA"/>
    <w:rsid w:val="001C3133"/>
    <w:rsid w:val="001C32BB"/>
    <w:rsid w:val="001C6CCA"/>
    <w:rsid w:val="001C7C28"/>
    <w:rsid w:val="001C7E70"/>
    <w:rsid w:val="001D1522"/>
    <w:rsid w:val="001D28DC"/>
    <w:rsid w:val="001D2DE4"/>
    <w:rsid w:val="001D7153"/>
    <w:rsid w:val="001E7F75"/>
    <w:rsid w:val="001F3731"/>
    <w:rsid w:val="001F37C8"/>
    <w:rsid w:val="00200463"/>
    <w:rsid w:val="00201191"/>
    <w:rsid w:val="0020159F"/>
    <w:rsid w:val="00211703"/>
    <w:rsid w:val="00211EE9"/>
    <w:rsid w:val="00215BB3"/>
    <w:rsid w:val="00217000"/>
    <w:rsid w:val="002211F6"/>
    <w:rsid w:val="002219F1"/>
    <w:rsid w:val="00221B84"/>
    <w:rsid w:val="00222CE0"/>
    <w:rsid w:val="00224F10"/>
    <w:rsid w:val="0022617A"/>
    <w:rsid w:val="002277C6"/>
    <w:rsid w:val="00231B5C"/>
    <w:rsid w:val="00232469"/>
    <w:rsid w:val="002410E5"/>
    <w:rsid w:val="00246385"/>
    <w:rsid w:val="00250837"/>
    <w:rsid w:val="002553CF"/>
    <w:rsid w:val="00260D58"/>
    <w:rsid w:val="00263E2A"/>
    <w:rsid w:val="00272648"/>
    <w:rsid w:val="00275C86"/>
    <w:rsid w:val="00283944"/>
    <w:rsid w:val="00283B03"/>
    <w:rsid w:val="00292FDF"/>
    <w:rsid w:val="00296252"/>
    <w:rsid w:val="002A0D31"/>
    <w:rsid w:val="002A1AB0"/>
    <w:rsid w:val="002C2B43"/>
    <w:rsid w:val="002C2D06"/>
    <w:rsid w:val="002C53FF"/>
    <w:rsid w:val="002C63E2"/>
    <w:rsid w:val="002C6632"/>
    <w:rsid w:val="002C7EFA"/>
    <w:rsid w:val="002D2345"/>
    <w:rsid w:val="002D437C"/>
    <w:rsid w:val="002E234F"/>
    <w:rsid w:val="002E7D16"/>
    <w:rsid w:val="002F1FB6"/>
    <w:rsid w:val="002F52EF"/>
    <w:rsid w:val="00306E3A"/>
    <w:rsid w:val="00310817"/>
    <w:rsid w:val="0031541A"/>
    <w:rsid w:val="00325066"/>
    <w:rsid w:val="003275A4"/>
    <w:rsid w:val="00334DA4"/>
    <w:rsid w:val="00340C55"/>
    <w:rsid w:val="00357878"/>
    <w:rsid w:val="00361F0C"/>
    <w:rsid w:val="0036209D"/>
    <w:rsid w:val="00363C9E"/>
    <w:rsid w:val="0036427A"/>
    <w:rsid w:val="003662CD"/>
    <w:rsid w:val="00366520"/>
    <w:rsid w:val="0037052F"/>
    <w:rsid w:val="0037222F"/>
    <w:rsid w:val="00372E62"/>
    <w:rsid w:val="003740CF"/>
    <w:rsid w:val="003A07DA"/>
    <w:rsid w:val="003A56E9"/>
    <w:rsid w:val="003A77DE"/>
    <w:rsid w:val="003B0A82"/>
    <w:rsid w:val="003B14B0"/>
    <w:rsid w:val="003B2296"/>
    <w:rsid w:val="003B324F"/>
    <w:rsid w:val="003B68AF"/>
    <w:rsid w:val="003C29BE"/>
    <w:rsid w:val="003C2A36"/>
    <w:rsid w:val="003C5489"/>
    <w:rsid w:val="003C6BCB"/>
    <w:rsid w:val="003C787E"/>
    <w:rsid w:val="003C7F32"/>
    <w:rsid w:val="003D1F1B"/>
    <w:rsid w:val="003D2F16"/>
    <w:rsid w:val="003D4B2F"/>
    <w:rsid w:val="003D4E01"/>
    <w:rsid w:val="003E1B65"/>
    <w:rsid w:val="003E79D7"/>
    <w:rsid w:val="003F50E5"/>
    <w:rsid w:val="003F6A0A"/>
    <w:rsid w:val="00402518"/>
    <w:rsid w:val="004026BA"/>
    <w:rsid w:val="00402FC7"/>
    <w:rsid w:val="00410D59"/>
    <w:rsid w:val="00411245"/>
    <w:rsid w:val="00416B5F"/>
    <w:rsid w:val="00422A70"/>
    <w:rsid w:val="004230CD"/>
    <w:rsid w:val="004239ED"/>
    <w:rsid w:val="00425DFE"/>
    <w:rsid w:val="004266B6"/>
    <w:rsid w:val="00431008"/>
    <w:rsid w:val="004312C8"/>
    <w:rsid w:val="00434AE8"/>
    <w:rsid w:val="00440F87"/>
    <w:rsid w:val="0045103E"/>
    <w:rsid w:val="00452786"/>
    <w:rsid w:val="00455681"/>
    <w:rsid w:val="004557E7"/>
    <w:rsid w:val="004565C0"/>
    <w:rsid w:val="004578BA"/>
    <w:rsid w:val="00466347"/>
    <w:rsid w:val="00473C40"/>
    <w:rsid w:val="00481926"/>
    <w:rsid w:val="00483C45"/>
    <w:rsid w:val="004879E6"/>
    <w:rsid w:val="004925E5"/>
    <w:rsid w:val="00494BDF"/>
    <w:rsid w:val="00496B05"/>
    <w:rsid w:val="004A6DB4"/>
    <w:rsid w:val="004B1417"/>
    <w:rsid w:val="004B1FB0"/>
    <w:rsid w:val="004B2C11"/>
    <w:rsid w:val="004C10AE"/>
    <w:rsid w:val="004C26EC"/>
    <w:rsid w:val="004C3471"/>
    <w:rsid w:val="004E13B2"/>
    <w:rsid w:val="004E2D0B"/>
    <w:rsid w:val="004E38CE"/>
    <w:rsid w:val="004E5F9E"/>
    <w:rsid w:val="004F1811"/>
    <w:rsid w:val="004F2356"/>
    <w:rsid w:val="004F2D05"/>
    <w:rsid w:val="004F58B5"/>
    <w:rsid w:val="004F657B"/>
    <w:rsid w:val="00500427"/>
    <w:rsid w:val="00501626"/>
    <w:rsid w:val="005022BF"/>
    <w:rsid w:val="00503D96"/>
    <w:rsid w:val="00504595"/>
    <w:rsid w:val="00506ACC"/>
    <w:rsid w:val="00507199"/>
    <w:rsid w:val="005073B2"/>
    <w:rsid w:val="00515FF7"/>
    <w:rsid w:val="00526A18"/>
    <w:rsid w:val="00526B32"/>
    <w:rsid w:val="005270EF"/>
    <w:rsid w:val="00534215"/>
    <w:rsid w:val="005352B1"/>
    <w:rsid w:val="00540EFB"/>
    <w:rsid w:val="00541506"/>
    <w:rsid w:val="005437B6"/>
    <w:rsid w:val="00544F2A"/>
    <w:rsid w:val="005536E8"/>
    <w:rsid w:val="005552DD"/>
    <w:rsid w:val="0056507F"/>
    <w:rsid w:val="00567C44"/>
    <w:rsid w:val="0057077B"/>
    <w:rsid w:val="00572E77"/>
    <w:rsid w:val="005738F7"/>
    <w:rsid w:val="005776A6"/>
    <w:rsid w:val="00582759"/>
    <w:rsid w:val="00585773"/>
    <w:rsid w:val="00586944"/>
    <w:rsid w:val="005919AB"/>
    <w:rsid w:val="00591FBE"/>
    <w:rsid w:val="0059217C"/>
    <w:rsid w:val="00592DD1"/>
    <w:rsid w:val="0059347E"/>
    <w:rsid w:val="00595FA6"/>
    <w:rsid w:val="005A0E97"/>
    <w:rsid w:val="005A5475"/>
    <w:rsid w:val="005A70BF"/>
    <w:rsid w:val="005B1A2E"/>
    <w:rsid w:val="005B3B49"/>
    <w:rsid w:val="005B4002"/>
    <w:rsid w:val="005B40E9"/>
    <w:rsid w:val="005B51A5"/>
    <w:rsid w:val="005B6FFF"/>
    <w:rsid w:val="005B757D"/>
    <w:rsid w:val="005C153E"/>
    <w:rsid w:val="005C2555"/>
    <w:rsid w:val="005C2E7F"/>
    <w:rsid w:val="005C2F39"/>
    <w:rsid w:val="005C3ADA"/>
    <w:rsid w:val="005C6859"/>
    <w:rsid w:val="005D07C7"/>
    <w:rsid w:val="005D3F89"/>
    <w:rsid w:val="005D57D2"/>
    <w:rsid w:val="005E2AEF"/>
    <w:rsid w:val="005F4FE3"/>
    <w:rsid w:val="005F7C7C"/>
    <w:rsid w:val="006004FB"/>
    <w:rsid w:val="00604FA7"/>
    <w:rsid w:val="00611D64"/>
    <w:rsid w:val="00614885"/>
    <w:rsid w:val="0062065D"/>
    <w:rsid w:val="00625F20"/>
    <w:rsid w:val="00626C72"/>
    <w:rsid w:val="006334C4"/>
    <w:rsid w:val="00633A15"/>
    <w:rsid w:val="006370FD"/>
    <w:rsid w:val="0064266A"/>
    <w:rsid w:val="0064452D"/>
    <w:rsid w:val="006475BC"/>
    <w:rsid w:val="00650344"/>
    <w:rsid w:val="00652876"/>
    <w:rsid w:val="006556DE"/>
    <w:rsid w:val="00666878"/>
    <w:rsid w:val="00671E38"/>
    <w:rsid w:val="006726CA"/>
    <w:rsid w:val="006727CA"/>
    <w:rsid w:val="00676E40"/>
    <w:rsid w:val="00680618"/>
    <w:rsid w:val="00682E53"/>
    <w:rsid w:val="006853C6"/>
    <w:rsid w:val="00692A1D"/>
    <w:rsid w:val="00692E9B"/>
    <w:rsid w:val="00693513"/>
    <w:rsid w:val="00696CBD"/>
    <w:rsid w:val="006A6D13"/>
    <w:rsid w:val="006B1EC1"/>
    <w:rsid w:val="006B287A"/>
    <w:rsid w:val="006B6292"/>
    <w:rsid w:val="006C35B5"/>
    <w:rsid w:val="006C372D"/>
    <w:rsid w:val="006C4B79"/>
    <w:rsid w:val="006C7507"/>
    <w:rsid w:val="006E2887"/>
    <w:rsid w:val="006E54F9"/>
    <w:rsid w:val="006E6604"/>
    <w:rsid w:val="006F4A01"/>
    <w:rsid w:val="006F73F7"/>
    <w:rsid w:val="00700BDD"/>
    <w:rsid w:val="00703E2A"/>
    <w:rsid w:val="00704BE4"/>
    <w:rsid w:val="00704C10"/>
    <w:rsid w:val="007052A1"/>
    <w:rsid w:val="007055B6"/>
    <w:rsid w:val="00707AA9"/>
    <w:rsid w:val="00710AAF"/>
    <w:rsid w:val="00710B4D"/>
    <w:rsid w:val="0071404F"/>
    <w:rsid w:val="007143BF"/>
    <w:rsid w:val="00714B25"/>
    <w:rsid w:val="00715D35"/>
    <w:rsid w:val="00716233"/>
    <w:rsid w:val="0072075E"/>
    <w:rsid w:val="00722EB6"/>
    <w:rsid w:val="00726D72"/>
    <w:rsid w:val="00727D8B"/>
    <w:rsid w:val="007346ED"/>
    <w:rsid w:val="00735198"/>
    <w:rsid w:val="00735839"/>
    <w:rsid w:val="00736D20"/>
    <w:rsid w:val="007374FC"/>
    <w:rsid w:val="0074099B"/>
    <w:rsid w:val="00741E48"/>
    <w:rsid w:val="00743EF5"/>
    <w:rsid w:val="00744311"/>
    <w:rsid w:val="00752056"/>
    <w:rsid w:val="007525A0"/>
    <w:rsid w:val="00753653"/>
    <w:rsid w:val="0075623E"/>
    <w:rsid w:val="007635C1"/>
    <w:rsid w:val="00763799"/>
    <w:rsid w:val="007637C7"/>
    <w:rsid w:val="00771CF1"/>
    <w:rsid w:val="007744F8"/>
    <w:rsid w:val="00775307"/>
    <w:rsid w:val="00777505"/>
    <w:rsid w:val="00780DAF"/>
    <w:rsid w:val="007906F3"/>
    <w:rsid w:val="007945A5"/>
    <w:rsid w:val="00795A64"/>
    <w:rsid w:val="00796078"/>
    <w:rsid w:val="007A1454"/>
    <w:rsid w:val="007A49D4"/>
    <w:rsid w:val="007A4D9E"/>
    <w:rsid w:val="007A4F13"/>
    <w:rsid w:val="007B0CFA"/>
    <w:rsid w:val="007B1D80"/>
    <w:rsid w:val="007B5547"/>
    <w:rsid w:val="007C09DA"/>
    <w:rsid w:val="007C1629"/>
    <w:rsid w:val="007C1878"/>
    <w:rsid w:val="007C4EDA"/>
    <w:rsid w:val="007C5070"/>
    <w:rsid w:val="007C7BE5"/>
    <w:rsid w:val="007C7BF1"/>
    <w:rsid w:val="007D0DFC"/>
    <w:rsid w:val="007D1114"/>
    <w:rsid w:val="007D6874"/>
    <w:rsid w:val="007D7181"/>
    <w:rsid w:val="007D759D"/>
    <w:rsid w:val="007E2748"/>
    <w:rsid w:val="007E5C8F"/>
    <w:rsid w:val="007F0B39"/>
    <w:rsid w:val="007F119C"/>
    <w:rsid w:val="007F2F0A"/>
    <w:rsid w:val="007F6E2E"/>
    <w:rsid w:val="00800E77"/>
    <w:rsid w:val="00804094"/>
    <w:rsid w:val="00810A4E"/>
    <w:rsid w:val="008116E7"/>
    <w:rsid w:val="00811A24"/>
    <w:rsid w:val="00816ED1"/>
    <w:rsid w:val="00817109"/>
    <w:rsid w:val="00821C02"/>
    <w:rsid w:val="00831A16"/>
    <w:rsid w:val="008421A5"/>
    <w:rsid w:val="008459D6"/>
    <w:rsid w:val="00851C8B"/>
    <w:rsid w:val="00852EF4"/>
    <w:rsid w:val="00860641"/>
    <w:rsid w:val="00862713"/>
    <w:rsid w:val="00863A12"/>
    <w:rsid w:val="0086452B"/>
    <w:rsid w:val="00873D8F"/>
    <w:rsid w:val="00877715"/>
    <w:rsid w:val="0088347C"/>
    <w:rsid w:val="0088362A"/>
    <w:rsid w:val="00883740"/>
    <w:rsid w:val="0088533E"/>
    <w:rsid w:val="008906CE"/>
    <w:rsid w:val="00890EF2"/>
    <w:rsid w:val="008925FC"/>
    <w:rsid w:val="00892C8B"/>
    <w:rsid w:val="008A6755"/>
    <w:rsid w:val="008A7C0B"/>
    <w:rsid w:val="008B08EE"/>
    <w:rsid w:val="008B0A4D"/>
    <w:rsid w:val="008B0F9C"/>
    <w:rsid w:val="008B40F4"/>
    <w:rsid w:val="008B63D3"/>
    <w:rsid w:val="008C060D"/>
    <w:rsid w:val="008C221E"/>
    <w:rsid w:val="008D1811"/>
    <w:rsid w:val="008D1C0D"/>
    <w:rsid w:val="008E2C14"/>
    <w:rsid w:val="008E3C0B"/>
    <w:rsid w:val="008E5430"/>
    <w:rsid w:val="008F05FD"/>
    <w:rsid w:val="008F09FE"/>
    <w:rsid w:val="008F1825"/>
    <w:rsid w:val="008F1B1F"/>
    <w:rsid w:val="008F763E"/>
    <w:rsid w:val="009033D4"/>
    <w:rsid w:val="00905638"/>
    <w:rsid w:val="00910266"/>
    <w:rsid w:val="009123D1"/>
    <w:rsid w:val="00922CB0"/>
    <w:rsid w:val="009257F9"/>
    <w:rsid w:val="00926F13"/>
    <w:rsid w:val="00927C5D"/>
    <w:rsid w:val="009309FC"/>
    <w:rsid w:val="00934240"/>
    <w:rsid w:val="009355DC"/>
    <w:rsid w:val="009375B2"/>
    <w:rsid w:val="00940687"/>
    <w:rsid w:val="00946165"/>
    <w:rsid w:val="00951A19"/>
    <w:rsid w:val="00955BDE"/>
    <w:rsid w:val="00956AB9"/>
    <w:rsid w:val="0096222E"/>
    <w:rsid w:val="009644F7"/>
    <w:rsid w:val="00967E10"/>
    <w:rsid w:val="00971127"/>
    <w:rsid w:val="00971BBA"/>
    <w:rsid w:val="009740AA"/>
    <w:rsid w:val="00983E32"/>
    <w:rsid w:val="009A1552"/>
    <w:rsid w:val="009A1F52"/>
    <w:rsid w:val="009A6B6A"/>
    <w:rsid w:val="009B490E"/>
    <w:rsid w:val="009B506B"/>
    <w:rsid w:val="009B6465"/>
    <w:rsid w:val="009C0366"/>
    <w:rsid w:val="009C3A21"/>
    <w:rsid w:val="009C64AB"/>
    <w:rsid w:val="009C7CC6"/>
    <w:rsid w:val="009C7D1D"/>
    <w:rsid w:val="009D0820"/>
    <w:rsid w:val="009D25A0"/>
    <w:rsid w:val="009D3C82"/>
    <w:rsid w:val="009D4CE1"/>
    <w:rsid w:val="009D525F"/>
    <w:rsid w:val="009E2B23"/>
    <w:rsid w:val="009E30BF"/>
    <w:rsid w:val="009E4887"/>
    <w:rsid w:val="009E680C"/>
    <w:rsid w:val="009E7D44"/>
    <w:rsid w:val="009F0938"/>
    <w:rsid w:val="009F23FE"/>
    <w:rsid w:val="009F4985"/>
    <w:rsid w:val="009F4D68"/>
    <w:rsid w:val="009F6264"/>
    <w:rsid w:val="00A03AAE"/>
    <w:rsid w:val="00A061F5"/>
    <w:rsid w:val="00A06FB5"/>
    <w:rsid w:val="00A11D82"/>
    <w:rsid w:val="00A204F8"/>
    <w:rsid w:val="00A20A2D"/>
    <w:rsid w:val="00A20BA3"/>
    <w:rsid w:val="00A20BAC"/>
    <w:rsid w:val="00A22291"/>
    <w:rsid w:val="00A23566"/>
    <w:rsid w:val="00A2798E"/>
    <w:rsid w:val="00A279F3"/>
    <w:rsid w:val="00A32C17"/>
    <w:rsid w:val="00A33EAB"/>
    <w:rsid w:val="00A37B7E"/>
    <w:rsid w:val="00A40F33"/>
    <w:rsid w:val="00A45B24"/>
    <w:rsid w:val="00A52CBD"/>
    <w:rsid w:val="00A530ED"/>
    <w:rsid w:val="00A550BD"/>
    <w:rsid w:val="00A55857"/>
    <w:rsid w:val="00A5673F"/>
    <w:rsid w:val="00A61BD4"/>
    <w:rsid w:val="00A7004E"/>
    <w:rsid w:val="00A769DD"/>
    <w:rsid w:val="00A77627"/>
    <w:rsid w:val="00A849D4"/>
    <w:rsid w:val="00A87A75"/>
    <w:rsid w:val="00A87C76"/>
    <w:rsid w:val="00A903DA"/>
    <w:rsid w:val="00A9170F"/>
    <w:rsid w:val="00A95AD6"/>
    <w:rsid w:val="00AA1484"/>
    <w:rsid w:val="00AA36DF"/>
    <w:rsid w:val="00AA4297"/>
    <w:rsid w:val="00AB2C76"/>
    <w:rsid w:val="00AB3DB7"/>
    <w:rsid w:val="00AB5768"/>
    <w:rsid w:val="00AB7F05"/>
    <w:rsid w:val="00AC29B9"/>
    <w:rsid w:val="00AC3007"/>
    <w:rsid w:val="00AC4F52"/>
    <w:rsid w:val="00AC51F6"/>
    <w:rsid w:val="00AC59E2"/>
    <w:rsid w:val="00AC6B2F"/>
    <w:rsid w:val="00AD1AB4"/>
    <w:rsid w:val="00AD2F46"/>
    <w:rsid w:val="00AD4538"/>
    <w:rsid w:val="00AE6B94"/>
    <w:rsid w:val="00AF0135"/>
    <w:rsid w:val="00AF0B3B"/>
    <w:rsid w:val="00AF4B1E"/>
    <w:rsid w:val="00AF4B65"/>
    <w:rsid w:val="00AF7581"/>
    <w:rsid w:val="00B00308"/>
    <w:rsid w:val="00B0179D"/>
    <w:rsid w:val="00B01ADF"/>
    <w:rsid w:val="00B029F8"/>
    <w:rsid w:val="00B07A38"/>
    <w:rsid w:val="00B07EF2"/>
    <w:rsid w:val="00B13917"/>
    <w:rsid w:val="00B13C27"/>
    <w:rsid w:val="00B145DC"/>
    <w:rsid w:val="00B16E9A"/>
    <w:rsid w:val="00B21E3E"/>
    <w:rsid w:val="00B22BD7"/>
    <w:rsid w:val="00B23925"/>
    <w:rsid w:val="00B3194B"/>
    <w:rsid w:val="00B31DC8"/>
    <w:rsid w:val="00B336A7"/>
    <w:rsid w:val="00B3572F"/>
    <w:rsid w:val="00B35EA6"/>
    <w:rsid w:val="00B40E8D"/>
    <w:rsid w:val="00B42C33"/>
    <w:rsid w:val="00B4342B"/>
    <w:rsid w:val="00B43747"/>
    <w:rsid w:val="00B453B3"/>
    <w:rsid w:val="00B51170"/>
    <w:rsid w:val="00B51422"/>
    <w:rsid w:val="00B52C10"/>
    <w:rsid w:val="00B638D1"/>
    <w:rsid w:val="00B63EEE"/>
    <w:rsid w:val="00B672FB"/>
    <w:rsid w:val="00B7193B"/>
    <w:rsid w:val="00B7320A"/>
    <w:rsid w:val="00B7534D"/>
    <w:rsid w:val="00B765B9"/>
    <w:rsid w:val="00B82993"/>
    <w:rsid w:val="00B8424F"/>
    <w:rsid w:val="00B91949"/>
    <w:rsid w:val="00B91B62"/>
    <w:rsid w:val="00B966D5"/>
    <w:rsid w:val="00BA10D9"/>
    <w:rsid w:val="00BA1882"/>
    <w:rsid w:val="00BA1C39"/>
    <w:rsid w:val="00BA2D27"/>
    <w:rsid w:val="00BA6B0A"/>
    <w:rsid w:val="00BB1763"/>
    <w:rsid w:val="00BB26C8"/>
    <w:rsid w:val="00BB43E2"/>
    <w:rsid w:val="00BC2DF3"/>
    <w:rsid w:val="00BC4C7B"/>
    <w:rsid w:val="00BD1444"/>
    <w:rsid w:val="00BD2FB9"/>
    <w:rsid w:val="00BD4024"/>
    <w:rsid w:val="00BD78AE"/>
    <w:rsid w:val="00BE4E9A"/>
    <w:rsid w:val="00BE75C6"/>
    <w:rsid w:val="00C03989"/>
    <w:rsid w:val="00C11402"/>
    <w:rsid w:val="00C12C9B"/>
    <w:rsid w:val="00C13518"/>
    <w:rsid w:val="00C13CFF"/>
    <w:rsid w:val="00C140B1"/>
    <w:rsid w:val="00C16662"/>
    <w:rsid w:val="00C200B5"/>
    <w:rsid w:val="00C239CB"/>
    <w:rsid w:val="00C25AD2"/>
    <w:rsid w:val="00C31264"/>
    <w:rsid w:val="00C3305F"/>
    <w:rsid w:val="00C36153"/>
    <w:rsid w:val="00C366FD"/>
    <w:rsid w:val="00C379E1"/>
    <w:rsid w:val="00C40ED2"/>
    <w:rsid w:val="00C42689"/>
    <w:rsid w:val="00C4321D"/>
    <w:rsid w:val="00C54888"/>
    <w:rsid w:val="00C744D0"/>
    <w:rsid w:val="00C76848"/>
    <w:rsid w:val="00C77521"/>
    <w:rsid w:val="00C77C6E"/>
    <w:rsid w:val="00C83951"/>
    <w:rsid w:val="00C867E4"/>
    <w:rsid w:val="00C909FC"/>
    <w:rsid w:val="00C90EB2"/>
    <w:rsid w:val="00C9145B"/>
    <w:rsid w:val="00C94ECE"/>
    <w:rsid w:val="00C9651F"/>
    <w:rsid w:val="00CA1F5B"/>
    <w:rsid w:val="00CA44EA"/>
    <w:rsid w:val="00CA7CF6"/>
    <w:rsid w:val="00CB4920"/>
    <w:rsid w:val="00CB4EAD"/>
    <w:rsid w:val="00CC031F"/>
    <w:rsid w:val="00CD1B70"/>
    <w:rsid w:val="00CD22B3"/>
    <w:rsid w:val="00CD3C80"/>
    <w:rsid w:val="00CD57F5"/>
    <w:rsid w:val="00CD608B"/>
    <w:rsid w:val="00CD61AD"/>
    <w:rsid w:val="00CE40A1"/>
    <w:rsid w:val="00D045A5"/>
    <w:rsid w:val="00D10080"/>
    <w:rsid w:val="00D11D46"/>
    <w:rsid w:val="00D15143"/>
    <w:rsid w:val="00D151F0"/>
    <w:rsid w:val="00D20AFD"/>
    <w:rsid w:val="00D27C01"/>
    <w:rsid w:val="00D3085B"/>
    <w:rsid w:val="00D31383"/>
    <w:rsid w:val="00D40CD7"/>
    <w:rsid w:val="00D43D03"/>
    <w:rsid w:val="00D44290"/>
    <w:rsid w:val="00D51ADF"/>
    <w:rsid w:val="00D53EC4"/>
    <w:rsid w:val="00D540F1"/>
    <w:rsid w:val="00D54168"/>
    <w:rsid w:val="00D552B5"/>
    <w:rsid w:val="00D564E4"/>
    <w:rsid w:val="00D603D1"/>
    <w:rsid w:val="00D61C6F"/>
    <w:rsid w:val="00D674B5"/>
    <w:rsid w:val="00D67FBC"/>
    <w:rsid w:val="00D724EC"/>
    <w:rsid w:val="00D73ACC"/>
    <w:rsid w:val="00D741E2"/>
    <w:rsid w:val="00D91CE1"/>
    <w:rsid w:val="00D96517"/>
    <w:rsid w:val="00DB340D"/>
    <w:rsid w:val="00DB3A0E"/>
    <w:rsid w:val="00DC1398"/>
    <w:rsid w:val="00DC5E77"/>
    <w:rsid w:val="00DD1CF2"/>
    <w:rsid w:val="00DD1D89"/>
    <w:rsid w:val="00DD2C6C"/>
    <w:rsid w:val="00DD52F8"/>
    <w:rsid w:val="00DE1B69"/>
    <w:rsid w:val="00DE25C2"/>
    <w:rsid w:val="00DE3C61"/>
    <w:rsid w:val="00DF0881"/>
    <w:rsid w:val="00DF5573"/>
    <w:rsid w:val="00DF67EF"/>
    <w:rsid w:val="00E013C0"/>
    <w:rsid w:val="00E06C0B"/>
    <w:rsid w:val="00E10CEC"/>
    <w:rsid w:val="00E3083B"/>
    <w:rsid w:val="00E430DB"/>
    <w:rsid w:val="00E46D0E"/>
    <w:rsid w:val="00E5320A"/>
    <w:rsid w:val="00E54C3D"/>
    <w:rsid w:val="00E555A0"/>
    <w:rsid w:val="00E57114"/>
    <w:rsid w:val="00E6198C"/>
    <w:rsid w:val="00E64A82"/>
    <w:rsid w:val="00E72DF2"/>
    <w:rsid w:val="00E73276"/>
    <w:rsid w:val="00E73C63"/>
    <w:rsid w:val="00E7534C"/>
    <w:rsid w:val="00E914AA"/>
    <w:rsid w:val="00E9177F"/>
    <w:rsid w:val="00E94E79"/>
    <w:rsid w:val="00EA20C4"/>
    <w:rsid w:val="00EB11ED"/>
    <w:rsid w:val="00EB19E7"/>
    <w:rsid w:val="00EB3622"/>
    <w:rsid w:val="00EB4240"/>
    <w:rsid w:val="00EC0A6C"/>
    <w:rsid w:val="00EC1B12"/>
    <w:rsid w:val="00EC597A"/>
    <w:rsid w:val="00EC7A82"/>
    <w:rsid w:val="00ED266F"/>
    <w:rsid w:val="00ED3F3D"/>
    <w:rsid w:val="00ED62D6"/>
    <w:rsid w:val="00ED6BEE"/>
    <w:rsid w:val="00EE304F"/>
    <w:rsid w:val="00EE4DB0"/>
    <w:rsid w:val="00EF07D1"/>
    <w:rsid w:val="00EF0C79"/>
    <w:rsid w:val="00EF6A33"/>
    <w:rsid w:val="00EF71E3"/>
    <w:rsid w:val="00F02D55"/>
    <w:rsid w:val="00F049AE"/>
    <w:rsid w:val="00F10579"/>
    <w:rsid w:val="00F10EA5"/>
    <w:rsid w:val="00F26499"/>
    <w:rsid w:val="00F273D5"/>
    <w:rsid w:val="00F37FB3"/>
    <w:rsid w:val="00F42BD9"/>
    <w:rsid w:val="00F42D10"/>
    <w:rsid w:val="00F43144"/>
    <w:rsid w:val="00F46524"/>
    <w:rsid w:val="00F4736A"/>
    <w:rsid w:val="00F528B4"/>
    <w:rsid w:val="00F53220"/>
    <w:rsid w:val="00F5353A"/>
    <w:rsid w:val="00F60050"/>
    <w:rsid w:val="00F60AF8"/>
    <w:rsid w:val="00F628C5"/>
    <w:rsid w:val="00F63BD7"/>
    <w:rsid w:val="00F6504F"/>
    <w:rsid w:val="00F72E6B"/>
    <w:rsid w:val="00F730BE"/>
    <w:rsid w:val="00F85B28"/>
    <w:rsid w:val="00F91D05"/>
    <w:rsid w:val="00FA13A6"/>
    <w:rsid w:val="00FA4A85"/>
    <w:rsid w:val="00FA50D8"/>
    <w:rsid w:val="00FA6652"/>
    <w:rsid w:val="00FB115B"/>
    <w:rsid w:val="00FB4B2C"/>
    <w:rsid w:val="00FC5F00"/>
    <w:rsid w:val="00FD2873"/>
    <w:rsid w:val="00FD5417"/>
    <w:rsid w:val="00FD5CD1"/>
    <w:rsid w:val="00FE1138"/>
    <w:rsid w:val="00FE4793"/>
    <w:rsid w:val="00FE5017"/>
    <w:rsid w:val="00FE6B7C"/>
    <w:rsid w:val="00FE6F67"/>
    <w:rsid w:val="00FF117D"/>
    <w:rsid w:val="00FF3DC1"/>
    <w:rsid w:val="00FF438C"/>
    <w:rsid w:val="00FF5122"/>
    <w:rsid w:val="00FF6F89"/>
    <w:rsid w:val="06FD7DA9"/>
    <w:rsid w:val="088A1EBB"/>
    <w:rsid w:val="0FDFCB93"/>
    <w:rsid w:val="11877304"/>
    <w:rsid w:val="19EA6524"/>
    <w:rsid w:val="1DEFE0C0"/>
    <w:rsid w:val="217198FD"/>
    <w:rsid w:val="23776D6A"/>
    <w:rsid w:val="2F6213E8"/>
    <w:rsid w:val="3BA16049"/>
    <w:rsid w:val="3EE8C117"/>
    <w:rsid w:val="4C5723C6"/>
    <w:rsid w:val="54F14A5F"/>
    <w:rsid w:val="5F88CDF2"/>
    <w:rsid w:val="68BFEF13"/>
    <w:rsid w:val="6B25B46D"/>
    <w:rsid w:val="7BEDBB2B"/>
    <w:rsid w:val="7BFBA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A82F3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7374FC"/>
  </w:style>
  <w:style w:type="character" w:styleId="UnresolvedMention">
    <w:name w:val="Unresolved Mention"/>
    <w:basedOn w:val="DefaultParagraphFont"/>
    <w:uiPriority w:val="99"/>
    <w:semiHidden/>
    <w:unhideWhenUsed/>
    <w:rsid w:val="00592DD1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112AE7"/>
    <w:pPr>
      <w:ind w:left="720"/>
      <w:jc w:val="left"/>
    </w:pPr>
    <w:rPr>
      <w:rFonts w:ascii="Aptos" w:eastAsiaTheme="minorHAnsi" w:hAnsi="Aptos" w:cs="Aptos"/>
      <w:sz w:val="24"/>
      <w:lang w:val="en-US" w:eastAsia="en-US"/>
    </w:rPr>
  </w:style>
  <w:style w:type="paragraph" w:customStyle="1" w:styleId="xmsonormal">
    <w:name w:val="x_msonormal"/>
    <w:basedOn w:val="Normal"/>
    <w:rsid w:val="00BD4024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paragraph" w:styleId="Revision">
    <w:name w:val="Revision"/>
    <w:hidden/>
    <w:uiPriority w:val="99"/>
    <w:semiHidden/>
    <w:rsid w:val="005B6FFF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8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7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1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iassyS@africa-union.org" TargetMode="External"/><Relationship Id="rId21" Type="http://schemas.openxmlformats.org/officeDocument/2006/relationships/hyperlink" Target="mailto:m.j.w.traa@minlnv.nl" TargetMode="External"/><Relationship Id="rId42" Type="http://schemas.openxmlformats.org/officeDocument/2006/relationships/hyperlink" Target="mailto:NolanA@nda.gov.za" TargetMode="External"/><Relationship Id="rId47" Type="http://schemas.openxmlformats.org/officeDocument/2006/relationships/hyperlink" Target="mailto:stioannidou@minagric.gr" TargetMode="External"/><Relationship Id="rId63" Type="http://schemas.openxmlformats.org/officeDocument/2006/relationships/header" Target="header2.xm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gfpanganiban@gmail.com" TargetMode="External"/><Relationship Id="rId29" Type="http://schemas.openxmlformats.org/officeDocument/2006/relationships/hyperlink" Target="mailto:issa.mzehassani@gmail.com" TargetMode="External"/><Relationship Id="rId11" Type="http://schemas.openxmlformats.org/officeDocument/2006/relationships/hyperlink" Target="mailto:sam.bishop@defra.gsi.gov.uk" TargetMode="External"/><Relationship Id="rId24" Type="http://schemas.openxmlformats.org/officeDocument/2006/relationships/hyperlink" Target="mailto:antarjo.dikin@yahoo.com" TargetMode="External"/><Relationship Id="rId32" Type="http://schemas.openxmlformats.org/officeDocument/2006/relationships/hyperlink" Target="mailto:Peter.Thomson@mpi.govt.nz" TargetMode="External"/><Relationship Id="rId37" Type="http://schemas.openxmlformats.org/officeDocument/2006/relationships/hyperlink" Target="mailto:thomas.schroeder@bmleh.bund.de" TargetMode="External"/><Relationship Id="rId40" Type="http://schemas.openxmlformats.org/officeDocument/2006/relationships/hyperlink" Target="mailto:Laura2020.mena@gmail.com" TargetMode="External"/><Relationship Id="rId45" Type="http://schemas.openxmlformats.org/officeDocument/2006/relationships/hyperlink" Target="mailto:ULKT@lfst.dk" TargetMode="External"/><Relationship Id="rId53" Type="http://schemas.openxmlformats.org/officeDocument/2006/relationships/hyperlink" Target="mailto:gsanchez@mapa.es" TargetMode="External"/><Relationship Id="rId58" Type="http://schemas.openxmlformats.org/officeDocument/2006/relationships/hyperlink" Target="mailto:Paola.Sentinelli@fao.org" TargetMode="External"/><Relationship Id="rId66" Type="http://schemas.openxmlformats.org/officeDocument/2006/relationships/header" Target="header3.xml"/><Relationship Id="rId5" Type="http://schemas.openxmlformats.org/officeDocument/2006/relationships/numbering" Target="numbering.xml"/><Relationship Id="rId61" Type="http://schemas.openxmlformats.org/officeDocument/2006/relationships/hyperlink" Target="mailto:Tanja.Lahti@fao.org" TargetMode="External"/><Relationship Id="rId19" Type="http://schemas.openxmlformats.org/officeDocument/2006/relationships/hyperlink" Target="mailto:dris.barik@onssa.gov.ma" TargetMode="External"/><Relationship Id="rId14" Type="http://schemas.openxmlformats.org/officeDocument/2006/relationships/hyperlink" Target="mailto:damasmmb5@gmail.com" TargetMode="External"/><Relationship Id="rId22" Type="http://schemas.openxmlformats.org/officeDocument/2006/relationships/hyperlink" Target="mailto:NL_IPPC_Contact_Point@nvwa.nl" TargetMode="External"/><Relationship Id="rId27" Type="http://schemas.openxmlformats.org/officeDocument/2006/relationships/hyperlink" Target="mailto:saliou.niassy@up.ac.za" TargetMode="External"/><Relationship Id="rId30" Type="http://schemas.openxmlformats.org/officeDocument/2006/relationships/hyperlink" Target="mailto:ishfaque21@yahoo.com" TargetMode="External"/><Relationship Id="rId35" Type="http://schemas.openxmlformats.org/officeDocument/2006/relationships/hyperlink" Target="mailto:sadekabbass@yahoo.com" TargetMode="External"/><Relationship Id="rId43" Type="http://schemas.openxmlformats.org/officeDocument/2006/relationships/hyperlink" Target="mailto:elyaekoubiaziza2025@gmail.com" TargetMode="External"/><Relationship Id="rId48" Type="http://schemas.openxmlformats.org/officeDocument/2006/relationships/hyperlink" Target="mailto:Leonard.SHUMBE@ec.europa.eu" TargetMode="External"/><Relationship Id="rId56" Type="http://schemas.openxmlformats.org/officeDocument/2006/relationships/hyperlink" Target="mailto:Adriana.Moreira@fao.org" TargetMode="External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mailto:glavkaruz@mail.ru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michelle.l.gray@usda.gov" TargetMode="External"/><Relationship Id="rId17" Type="http://schemas.openxmlformats.org/officeDocument/2006/relationships/hyperlink" Target="mailto:larry.rivera@agrocalidad.gob.ec" TargetMode="External"/><Relationship Id="rId25" Type="http://schemas.openxmlformats.org/officeDocument/2006/relationships/hyperlink" Target="mailto:Tmutui@kephis.org" TargetMode="External"/><Relationship Id="rId33" Type="http://schemas.openxmlformats.org/officeDocument/2006/relationships/hyperlink" Target="mailto:sophie.peterson@aff.gov.au" TargetMode="External"/><Relationship Id="rId38" Type="http://schemas.openxmlformats.org/officeDocument/2006/relationships/hyperlink" Target="mailto:jaalajji@mm.gov.qa" TargetMode="External"/><Relationship Id="rId46" Type="http://schemas.openxmlformats.org/officeDocument/2006/relationships/hyperlink" Target="mailto:brl@lfst.dk" TargetMode="External"/><Relationship Id="rId59" Type="http://schemas.openxmlformats.org/officeDocument/2006/relationships/hyperlink" Target="mailto:Mutya.Frio@fao.org" TargetMode="External"/><Relationship Id="rId67" Type="http://schemas.openxmlformats.org/officeDocument/2006/relationships/footer" Target="footer3.xml"/><Relationship Id="rId20" Type="http://schemas.openxmlformats.org/officeDocument/2006/relationships/hyperlink" Target="mailto:barikdris@gmail.com" TargetMode="External"/><Relationship Id="rId41" Type="http://schemas.openxmlformats.org/officeDocument/2006/relationships/hyperlink" Target="mailto:MashuduS@nda.gov.za" TargetMode="External"/><Relationship Id="rId54" Type="http://schemas.openxmlformats.org/officeDocument/2006/relationships/hyperlink" Target="mailto:panagiota.mylona@ec.europa.eu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glenn.panganiban@da.gov.ph" TargetMode="External"/><Relationship Id="rId23" Type="http://schemas.openxmlformats.org/officeDocument/2006/relationships/hyperlink" Target="mailto:t.geuze@nvwa.nl" TargetMode="External"/><Relationship Id="rId28" Type="http://schemas.openxmlformats.org/officeDocument/2006/relationships/hyperlink" Target="mailto:Olga.Tikka@eppo.org" TargetMode="External"/><Relationship Id="rId36" Type="http://schemas.openxmlformats.org/officeDocument/2006/relationships/hyperlink" Target="mailto:nyingcha@yahoo.com" TargetMode="External"/><Relationship Id="rId49" Type="http://schemas.openxmlformats.org/officeDocument/2006/relationships/hyperlink" Target="mailto:natsumi_yamada770@maff.go.jp" TargetMode="External"/><Relationship Id="rId57" Type="http://schemas.openxmlformats.org/officeDocument/2006/relationships/hyperlink" Target="mailto:Descartes.Koumba@fao.org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alegavriel@da.moa.gov.cy" TargetMode="External"/><Relationship Id="rId44" Type="http://schemas.openxmlformats.org/officeDocument/2006/relationships/hyperlink" Target="mailto:john.eivers@agriculture.gov.ie" TargetMode="External"/><Relationship Id="rId52" Type="http://schemas.openxmlformats.org/officeDocument/2006/relationships/hyperlink" Target="mailto:greg.wolff@inspection.gc.ca" TargetMode="External"/><Relationship Id="rId60" Type="http://schemas.openxmlformats.org/officeDocument/2006/relationships/hyperlink" Target="mailto:Aoife.Cassin@fao.org" TargetMode="External"/><Relationship Id="rId6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damasmamba@yahoo.fr" TargetMode="External"/><Relationship Id="rId18" Type="http://schemas.openxmlformats.org/officeDocument/2006/relationships/hyperlink" Target="mailto:temarama.anguna@cookislands.gov.ck" TargetMode="External"/><Relationship Id="rId39" Type="http://schemas.openxmlformats.org/officeDocument/2006/relationships/hyperlink" Target="mailto:ahmed.abdelmottaleb@outlook.com" TargetMode="External"/><Relationship Id="rId34" Type="http://schemas.openxmlformats.org/officeDocument/2006/relationships/hyperlink" Target="mailto:gabrielle.vivian-smith@aff.gov.au" TargetMode="External"/><Relationship Id="rId50" Type="http://schemas.openxmlformats.org/officeDocument/2006/relationships/hyperlink" Target="mailto:natsumi_fujii030@maff.go.jp" TargetMode="External"/><Relationship Id="rId55" Type="http://schemas.openxmlformats.org/officeDocument/2006/relationships/hyperlink" Target="mailto:Sarah.Brunel@fao.org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a974486d38db9168f0ef3d5f5c67070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4ee2d1f40b07c99bcda9b216f3b3c2c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93305-A41F-4867-881E-5C335A3552DE}">
  <ds:schemaRefs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a05d7f75-f42e-4288-8809-604fd4d9691f"/>
    <ds:schemaRef ds:uri="http://schemas.microsoft.com/office/2006/documentManagement/types"/>
    <ds:schemaRef ds:uri="http://purl.org/dc/elements/1.1/"/>
    <ds:schemaRef ds:uri="ea6feb38-a85a-45e8-92e9-814486bbe375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9F1395-85A9-4EB4-8D9A-EF796678E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2CF549-E2A6-46FB-A8AA-C18273918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34</TotalTime>
  <Pages>5</Pages>
  <Words>1656</Words>
  <Characters>9445</Characters>
  <Application>Microsoft Office Word</Application>
  <DocSecurity>0</DocSecurity>
  <Lines>78</Lines>
  <Paragraphs>22</Paragraphs>
  <ScaleCrop>false</ScaleCrop>
  <Company>FAO of the UN</Company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Cassin, Aoife (NSPD)</cp:lastModifiedBy>
  <cp:revision>47</cp:revision>
  <cp:lastPrinted>2017-10-13T12:41:00Z</cp:lastPrinted>
  <dcterms:created xsi:type="dcterms:W3CDTF">2025-09-23T12:42:00Z</dcterms:created>
  <dcterms:modified xsi:type="dcterms:W3CDTF">2025-10-24T12:16:00Z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827c3b4ba994e33aa0976fed4bad99df9486021f29368a87f4dcb21faeca9ab0</vt:lpwstr>
  </property>
  <property fmtid="{D5CDD505-2E9C-101B-9397-08002B2CF9AE}" pid="4" name="MediaServiceImageTags">
    <vt:lpwstr/>
  </property>
</Properties>
</file>