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29E92" w14:textId="77777777" w:rsidR="001F6FF9" w:rsidRPr="0010621C" w:rsidRDefault="001F6FF9" w:rsidP="001F6FF9">
      <w:pPr>
        <w:pStyle w:val="IPPHeadSection"/>
        <w:jc w:val="center"/>
        <w:rPr>
          <w:smallCaps/>
        </w:rPr>
      </w:pPr>
      <w:r w:rsidRPr="0010621C">
        <w:t>Commission on Phytosanitary Measures</w:t>
      </w:r>
    </w:p>
    <w:p w14:paraId="1A3A4F7C" w14:textId="77777777" w:rsidR="001F6FF9" w:rsidRDefault="001F6FF9" w:rsidP="001F6FF9">
      <w:pPr>
        <w:pStyle w:val="IPPHeadSection"/>
        <w:jc w:val="center"/>
      </w:pPr>
      <w:r w:rsidRPr="0010621C">
        <w:t>Bureau meeting</w:t>
      </w:r>
    </w:p>
    <w:p w14:paraId="3108AC3F" w14:textId="77777777" w:rsidR="00F253AD" w:rsidRPr="00DE2D22" w:rsidRDefault="00F253AD" w:rsidP="00DE2D22">
      <w:pPr>
        <w:pStyle w:val="IPPHeadSection"/>
        <w:jc w:val="center"/>
      </w:pPr>
      <w:r w:rsidRPr="00CA4B71">
        <w:t>Documents List</w:t>
      </w:r>
    </w:p>
    <w:p w14:paraId="34C4AE13" w14:textId="75204A06" w:rsidR="002430FB" w:rsidRPr="00A62A0E" w:rsidRDefault="00D45F91" w:rsidP="45A6DF77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/>
          <w:iCs/>
        </w:rPr>
      </w:pPr>
      <w:r>
        <w:rPr>
          <w:i/>
          <w:iCs/>
          <w:szCs w:val="22"/>
        </w:rPr>
        <w:tab/>
      </w:r>
      <w:r w:rsidR="0029695F" w:rsidRPr="45A6DF77">
        <w:rPr>
          <w:i/>
          <w:iCs/>
        </w:rPr>
        <w:t>(Updated</w:t>
      </w:r>
      <w:r w:rsidR="00D625AD" w:rsidRPr="45A6DF77">
        <w:rPr>
          <w:i/>
          <w:iCs/>
        </w:rPr>
        <w:t xml:space="preserve"> </w:t>
      </w:r>
      <w:r w:rsidR="00B75CF3" w:rsidRPr="45A6DF77">
        <w:rPr>
          <w:i/>
          <w:iCs/>
        </w:rPr>
        <w:t>20</w:t>
      </w:r>
      <w:r w:rsidR="000C5F49" w:rsidRPr="45A6DF77">
        <w:rPr>
          <w:i/>
          <w:iCs/>
        </w:rPr>
        <w:t>2</w:t>
      </w:r>
      <w:r w:rsidR="005660D9">
        <w:rPr>
          <w:i/>
          <w:iCs/>
        </w:rPr>
        <w:t>6</w:t>
      </w:r>
      <w:r w:rsidR="00D625AD" w:rsidRPr="45A6DF77">
        <w:rPr>
          <w:i/>
          <w:iCs/>
        </w:rPr>
        <w:t>-</w:t>
      </w:r>
      <w:r w:rsidR="005660D9">
        <w:rPr>
          <w:i/>
          <w:iCs/>
        </w:rPr>
        <w:t>02</w:t>
      </w:r>
      <w:r w:rsidR="0034607C" w:rsidRPr="45A6DF77">
        <w:rPr>
          <w:i/>
          <w:iCs/>
        </w:rPr>
        <w:t>-</w:t>
      </w:r>
      <w:r w:rsidR="004E5A08">
        <w:rPr>
          <w:i/>
          <w:iCs/>
        </w:rPr>
        <w:t>2</w:t>
      </w:r>
      <w:r w:rsidR="002A36A1">
        <w:rPr>
          <w:i/>
          <w:iCs/>
        </w:rPr>
        <w:t>5</w:t>
      </w:r>
      <w:r w:rsidR="002430FB" w:rsidRPr="45A6DF77">
        <w:rPr>
          <w:i/>
          <w:iCs/>
        </w:rPr>
        <w:t>)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25"/>
        <w:gridCol w:w="1842"/>
        <w:gridCol w:w="3249"/>
        <w:gridCol w:w="1545"/>
      </w:tblGrid>
      <w:tr w:rsidR="00552CA8" w:rsidRPr="000854CE" w14:paraId="7A788AFA" w14:textId="77777777" w:rsidTr="00167594">
        <w:trPr>
          <w:cantSplit/>
          <w:tblHeader/>
          <w:jc w:val="center"/>
        </w:trPr>
        <w:tc>
          <w:tcPr>
            <w:tcW w:w="2425" w:type="dxa"/>
            <w:shd w:val="clear" w:color="auto" w:fill="000000" w:themeFill="text1"/>
          </w:tcPr>
          <w:p w14:paraId="7856E9CA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842" w:type="dxa"/>
            <w:shd w:val="clear" w:color="auto" w:fill="000000" w:themeFill="text1"/>
          </w:tcPr>
          <w:p w14:paraId="3953D0E3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249" w:type="dxa"/>
            <w:shd w:val="clear" w:color="auto" w:fill="000000" w:themeFill="text1"/>
          </w:tcPr>
          <w:p w14:paraId="5F815A85" w14:textId="3F6A433C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</w:t>
            </w:r>
          </w:p>
        </w:tc>
        <w:tc>
          <w:tcPr>
            <w:tcW w:w="1545" w:type="dxa"/>
            <w:shd w:val="clear" w:color="auto" w:fill="000000" w:themeFill="text1"/>
          </w:tcPr>
          <w:p w14:paraId="007A9A27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7547" w:rsidRPr="000854CE" w14:paraId="479CA139" w14:textId="77777777" w:rsidTr="00167594">
        <w:trPr>
          <w:cantSplit/>
          <w:jc w:val="center"/>
        </w:trPr>
        <w:tc>
          <w:tcPr>
            <w:tcW w:w="2425" w:type="dxa"/>
          </w:tcPr>
          <w:p w14:paraId="7D789D97" w14:textId="5616AC61" w:rsidR="00757547" w:rsidRPr="000854CE" w:rsidRDefault="00757547" w:rsidP="0075754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1_Bureau_202</w:t>
            </w:r>
            <w:r w:rsidR="005660D9">
              <w:rPr>
                <w:rFonts w:ascii="Arial" w:hAnsi="Arial" w:cs="Arial"/>
                <w:sz w:val="18"/>
                <w:szCs w:val="18"/>
              </w:rPr>
              <w:t>6</w:t>
            </w:r>
            <w:r w:rsidR="001F6FF9">
              <w:rPr>
                <w:rFonts w:ascii="Arial" w:hAnsi="Arial" w:cs="Arial"/>
                <w:sz w:val="18"/>
                <w:szCs w:val="18"/>
              </w:rPr>
              <w:t>_</w:t>
            </w:r>
            <w:r w:rsidR="005660D9">
              <w:rPr>
                <w:rFonts w:ascii="Arial" w:hAnsi="Arial" w:cs="Arial"/>
                <w:sz w:val="18"/>
                <w:szCs w:val="18"/>
              </w:rPr>
              <w:t>Mar</w:t>
            </w:r>
          </w:p>
        </w:tc>
        <w:tc>
          <w:tcPr>
            <w:tcW w:w="1842" w:type="dxa"/>
          </w:tcPr>
          <w:p w14:paraId="1742B081" w14:textId="4814620C" w:rsidR="00757547" w:rsidRPr="000854CE" w:rsidRDefault="00757547" w:rsidP="0075754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249" w:type="dxa"/>
          </w:tcPr>
          <w:p w14:paraId="747A0812" w14:textId="7CE88C3A" w:rsidR="00757547" w:rsidRPr="000854CE" w:rsidRDefault="00757547" w:rsidP="0075754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Agenda</w:t>
            </w:r>
          </w:p>
        </w:tc>
        <w:tc>
          <w:tcPr>
            <w:tcW w:w="1545" w:type="dxa"/>
          </w:tcPr>
          <w:p w14:paraId="580B6A3C" w14:textId="39062CE2" w:rsidR="005124D4" w:rsidRDefault="00FD68AB" w:rsidP="0EBCE1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  <w:r w:rsidR="0065403B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65403B">
              <w:rPr>
                <w:rFonts w:ascii="Arial" w:hAnsi="Arial" w:cs="Arial"/>
                <w:sz w:val="18"/>
                <w:szCs w:val="18"/>
              </w:rPr>
              <w:t>02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65403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0894981F" w14:textId="4BAFDDE3" w:rsidR="004E5A08" w:rsidRPr="00C074F9" w:rsidRDefault="004C17A3" w:rsidP="0EBCE1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2026-02-25</w:t>
            </w:r>
          </w:p>
        </w:tc>
      </w:tr>
      <w:tr w:rsidR="00C421A9" w:rsidRPr="000854CE" w14:paraId="38F03F65" w14:textId="77777777" w:rsidTr="00167594">
        <w:trPr>
          <w:cantSplit/>
          <w:jc w:val="center"/>
        </w:trPr>
        <w:tc>
          <w:tcPr>
            <w:tcW w:w="2425" w:type="dxa"/>
          </w:tcPr>
          <w:p w14:paraId="5EE1D7E1" w14:textId="4E09EEEF" w:rsidR="00C421A9" w:rsidRPr="000854CE" w:rsidRDefault="00C421A9" w:rsidP="00C421A9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 w:rsidR="005660D9"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1923BA38" w14:textId="5868D085" w:rsidR="00C421A9" w:rsidRPr="000854CE" w:rsidRDefault="00C421A9" w:rsidP="00C421A9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0854CE">
              <w:rPr>
                <w:rFonts w:cs="Arial"/>
                <w:szCs w:val="18"/>
              </w:rPr>
              <w:t>.1</w:t>
            </w:r>
          </w:p>
        </w:tc>
        <w:tc>
          <w:tcPr>
            <w:tcW w:w="3249" w:type="dxa"/>
          </w:tcPr>
          <w:p w14:paraId="0AABA3E7" w14:textId="3A3C8A54" w:rsidR="00C421A9" w:rsidRPr="000854CE" w:rsidRDefault="00C421A9" w:rsidP="00C421A9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 xml:space="preserve">Documents List </w:t>
            </w:r>
          </w:p>
        </w:tc>
        <w:tc>
          <w:tcPr>
            <w:tcW w:w="1545" w:type="dxa"/>
          </w:tcPr>
          <w:p w14:paraId="75BB992D" w14:textId="34E033E5" w:rsidR="004E5A08" w:rsidRPr="009C3D5E" w:rsidRDefault="004C17A3" w:rsidP="00C421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2026-02-25</w:t>
            </w:r>
          </w:p>
        </w:tc>
      </w:tr>
      <w:tr w:rsidR="00FD68AB" w:rsidRPr="000854CE" w14:paraId="7E650F39" w14:textId="77777777" w:rsidTr="00167594">
        <w:trPr>
          <w:cantSplit/>
          <w:jc w:val="center"/>
        </w:trPr>
        <w:tc>
          <w:tcPr>
            <w:tcW w:w="2425" w:type="dxa"/>
          </w:tcPr>
          <w:p w14:paraId="73BCDCD5" w14:textId="64B9A716" w:rsidR="00FD68AB" w:rsidRPr="000854CE" w:rsidRDefault="00FD68AB" w:rsidP="00FD68AB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 w:rsidR="005660D9"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2F70BABC" w14:textId="70611B7F" w:rsidR="00FD68AB" w:rsidRPr="000854CE" w:rsidRDefault="00FD68AB" w:rsidP="00FD68AB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0854CE">
              <w:rPr>
                <w:rFonts w:cs="Arial"/>
                <w:szCs w:val="18"/>
              </w:rPr>
              <w:t>.2</w:t>
            </w:r>
          </w:p>
        </w:tc>
        <w:tc>
          <w:tcPr>
            <w:tcW w:w="3249" w:type="dxa"/>
          </w:tcPr>
          <w:p w14:paraId="12B892BF" w14:textId="42E2DB60" w:rsidR="00FD68AB" w:rsidRPr="000854CE" w:rsidRDefault="00FD68AB" w:rsidP="00FD68AB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545" w:type="dxa"/>
          </w:tcPr>
          <w:p w14:paraId="4DE251B3" w14:textId="2AE3D92D" w:rsidR="00FD68AB" w:rsidRPr="006E0540" w:rsidRDefault="00FD68AB" w:rsidP="00FD68AB">
            <w:pPr>
              <w:rPr>
                <w:rFonts w:ascii="Arial" w:hAnsi="Arial" w:cs="Arial"/>
                <w:sz w:val="18"/>
              </w:rPr>
            </w:pPr>
          </w:p>
        </w:tc>
      </w:tr>
      <w:tr w:rsidR="00FD68AB" w:rsidRPr="000854CE" w14:paraId="75B9597D" w14:textId="77777777" w:rsidTr="00167594">
        <w:trPr>
          <w:cantSplit/>
          <w:trHeight w:val="212"/>
          <w:jc w:val="center"/>
        </w:trPr>
        <w:tc>
          <w:tcPr>
            <w:tcW w:w="2425" w:type="dxa"/>
          </w:tcPr>
          <w:p w14:paraId="24E7E9CE" w14:textId="193797C5" w:rsidR="00FD68AB" w:rsidRPr="000060C5" w:rsidRDefault="00FD68AB" w:rsidP="00FD68AB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 w:rsidR="005660D9"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70014C84" w14:textId="4E658249" w:rsidR="00FD68AB" w:rsidRDefault="00C3783F" w:rsidP="00FD68AB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</w:t>
            </w:r>
            <w:r w:rsidR="0065403B">
              <w:rPr>
                <w:rFonts w:cs="Arial"/>
                <w:szCs w:val="18"/>
              </w:rPr>
              <w:t>7</w:t>
            </w:r>
          </w:p>
        </w:tc>
        <w:tc>
          <w:tcPr>
            <w:tcW w:w="3249" w:type="dxa"/>
          </w:tcPr>
          <w:p w14:paraId="7CE14522" w14:textId="11CE6DC2" w:rsidR="00FD68AB" w:rsidRPr="00A647AC" w:rsidRDefault="00CC1127" w:rsidP="00FD68AB">
            <w:pPr>
              <w:jc w:val="lef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7606">
              <w:rPr>
                <w:rFonts w:ascii="Arial" w:eastAsia="Times New Roman" w:hAnsi="Arial" w:cs="Arial"/>
                <w:sz w:val="18"/>
                <w:szCs w:val="18"/>
              </w:rPr>
              <w:t>Plant Health in One Health and the way forward</w:t>
            </w:r>
          </w:p>
        </w:tc>
        <w:tc>
          <w:tcPr>
            <w:tcW w:w="1545" w:type="dxa"/>
          </w:tcPr>
          <w:p w14:paraId="5C44728B" w14:textId="0060F42B" w:rsidR="00CC1127" w:rsidRDefault="00CC1127" w:rsidP="00CC11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92619D1" w14:textId="020F4DF2" w:rsidR="00FD68AB" w:rsidRPr="006E0540" w:rsidRDefault="00FD68AB" w:rsidP="00FD68AB">
            <w:pPr>
              <w:rPr>
                <w:rFonts w:ascii="Arial" w:hAnsi="Arial" w:cs="Arial"/>
                <w:sz w:val="18"/>
              </w:rPr>
            </w:pPr>
          </w:p>
        </w:tc>
      </w:tr>
      <w:tr w:rsidR="00FD68AB" w:rsidRPr="000854CE" w14:paraId="643B618F" w14:textId="77777777" w:rsidTr="00167594">
        <w:trPr>
          <w:cantSplit/>
          <w:jc w:val="center"/>
        </w:trPr>
        <w:tc>
          <w:tcPr>
            <w:tcW w:w="2425" w:type="dxa"/>
          </w:tcPr>
          <w:p w14:paraId="02771996" w14:textId="422ECB4D" w:rsidR="00FD68AB" w:rsidRPr="000060C5" w:rsidRDefault="00FD68AB" w:rsidP="00FD68AB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 w:rsidR="005660D9"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2E1D4E5C" w14:textId="25B8F1C5" w:rsidR="00FD68AB" w:rsidRDefault="00476C36" w:rsidP="00FD68AB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3249" w:type="dxa"/>
          </w:tcPr>
          <w:p w14:paraId="3553E21D" w14:textId="2E399811" w:rsidR="00FD68AB" w:rsidRPr="000854CE" w:rsidRDefault="00FA0A94" w:rsidP="00FD68AB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Dispute avoidance and settlements – IPP page</w:t>
            </w:r>
          </w:p>
        </w:tc>
        <w:tc>
          <w:tcPr>
            <w:tcW w:w="1545" w:type="dxa"/>
          </w:tcPr>
          <w:p w14:paraId="393A9690" w14:textId="77777777" w:rsidR="00973233" w:rsidRDefault="00973233" w:rsidP="0097323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2026-02-24</w:t>
            </w:r>
          </w:p>
          <w:p w14:paraId="6E162FF9" w14:textId="202DF20A" w:rsidR="00FD68AB" w:rsidRPr="006E0540" w:rsidRDefault="00FD68AB" w:rsidP="00FD68AB">
            <w:pPr>
              <w:rPr>
                <w:rFonts w:ascii="Arial" w:hAnsi="Arial" w:cs="Arial"/>
                <w:sz w:val="18"/>
              </w:rPr>
            </w:pPr>
          </w:p>
        </w:tc>
      </w:tr>
      <w:tr w:rsidR="00FD68AB" w:rsidRPr="000854CE" w14:paraId="0D42AF87" w14:textId="77777777" w:rsidTr="00167594">
        <w:trPr>
          <w:cantSplit/>
          <w:trHeight w:val="545"/>
          <w:jc w:val="center"/>
        </w:trPr>
        <w:tc>
          <w:tcPr>
            <w:tcW w:w="2425" w:type="dxa"/>
          </w:tcPr>
          <w:p w14:paraId="00A988F2" w14:textId="084263A7" w:rsidR="00FD68AB" w:rsidRPr="000060C5" w:rsidRDefault="00FD68AB" w:rsidP="00FD68AB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 w:rsidR="005660D9"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02F7543B" w14:textId="2F242763" w:rsidR="00FD68AB" w:rsidRDefault="00E62577" w:rsidP="00FD68AB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5.6</w:t>
            </w:r>
          </w:p>
        </w:tc>
        <w:tc>
          <w:tcPr>
            <w:tcW w:w="3249" w:type="dxa"/>
          </w:tcPr>
          <w:p w14:paraId="65670445" w14:textId="1907C1EE" w:rsidR="00FD68AB" w:rsidRPr="000854CE" w:rsidRDefault="00E62577" w:rsidP="00FD68AB">
            <w:pPr>
              <w:pStyle w:val="IPPArial"/>
              <w:jc w:val="left"/>
              <w:rPr>
                <w:rFonts w:cs="Arial"/>
                <w:szCs w:val="18"/>
              </w:rPr>
            </w:pPr>
            <w:r w:rsidRPr="00757606">
              <w:rPr>
                <w:rFonts w:eastAsia="Times New Roman" w:cs="Arial"/>
                <w:szCs w:val="18"/>
              </w:rPr>
              <w:t>POARS SG membership selection</w:t>
            </w:r>
          </w:p>
        </w:tc>
        <w:tc>
          <w:tcPr>
            <w:tcW w:w="1545" w:type="dxa"/>
          </w:tcPr>
          <w:p w14:paraId="291FCE73" w14:textId="763EA1AC" w:rsidR="00973233" w:rsidRDefault="00973233" w:rsidP="0097323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3C1BB02E" w14:textId="1DAB3B29" w:rsidR="00FD68AB" w:rsidRDefault="00FD68AB" w:rsidP="00FD68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6385" w:rsidRPr="000854CE" w14:paraId="3E141F44" w14:textId="77777777" w:rsidTr="00167594">
        <w:trPr>
          <w:cantSplit/>
          <w:jc w:val="center"/>
        </w:trPr>
        <w:tc>
          <w:tcPr>
            <w:tcW w:w="2425" w:type="dxa"/>
          </w:tcPr>
          <w:p w14:paraId="19895DD8" w14:textId="6F545632" w:rsidR="00346385" w:rsidRPr="00E42B7E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45E1D3E7" w14:textId="48BCF80D" w:rsidR="00346385" w:rsidRDefault="00346385" w:rsidP="0034638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5.4</w:t>
            </w:r>
          </w:p>
        </w:tc>
        <w:tc>
          <w:tcPr>
            <w:tcW w:w="3249" w:type="dxa"/>
          </w:tcPr>
          <w:p w14:paraId="038B13BF" w14:textId="499853B5" w:rsidR="00346385" w:rsidRPr="003A00D7" w:rsidRDefault="00346385" w:rsidP="00346385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Funding arrangements for IPPC Regional Workshops</w:t>
            </w:r>
          </w:p>
        </w:tc>
        <w:tc>
          <w:tcPr>
            <w:tcW w:w="1545" w:type="dxa"/>
          </w:tcPr>
          <w:p w14:paraId="36483C35" w14:textId="77777777" w:rsidR="00346385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2026-02-25</w:t>
            </w:r>
          </w:p>
          <w:p w14:paraId="09813D2A" w14:textId="4D094FFD" w:rsidR="00346385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6385" w:rsidRPr="000854CE" w14:paraId="65FAAA38" w14:textId="77777777" w:rsidTr="00167594">
        <w:trPr>
          <w:cantSplit/>
          <w:jc w:val="center"/>
        </w:trPr>
        <w:tc>
          <w:tcPr>
            <w:tcW w:w="2425" w:type="dxa"/>
          </w:tcPr>
          <w:p w14:paraId="789F0EC6" w14:textId="2D31AACE" w:rsidR="00346385" w:rsidRPr="00E44D76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0906AE34" w14:textId="263D2723" w:rsidR="00346385" w:rsidRDefault="00BB5730" w:rsidP="0034638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7.1</w:t>
            </w:r>
          </w:p>
        </w:tc>
        <w:tc>
          <w:tcPr>
            <w:tcW w:w="3249" w:type="dxa"/>
          </w:tcPr>
          <w:p w14:paraId="6055C67F" w14:textId="4E2D9063" w:rsidR="00346385" w:rsidRPr="00404092" w:rsidRDefault="00404092" w:rsidP="00404092">
            <w:pPr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4092">
              <w:rPr>
                <w:rFonts w:ascii="Arial" w:hAnsi="Arial" w:cs="Arial"/>
                <w:sz w:val="18"/>
                <w:szCs w:val="18"/>
                <w:lang w:val="en-US"/>
              </w:rPr>
              <w:t>Emerging Issues on Commodity Standards</w:t>
            </w:r>
          </w:p>
        </w:tc>
        <w:tc>
          <w:tcPr>
            <w:tcW w:w="1545" w:type="dxa"/>
          </w:tcPr>
          <w:p w14:paraId="55ACEC86" w14:textId="39532600" w:rsidR="00346385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2026-02-25</w:t>
            </w:r>
          </w:p>
        </w:tc>
      </w:tr>
      <w:tr w:rsidR="00346385" w:rsidRPr="000854CE" w14:paraId="12832E56" w14:textId="77777777" w:rsidTr="00167594">
        <w:trPr>
          <w:cantSplit/>
          <w:jc w:val="center"/>
        </w:trPr>
        <w:tc>
          <w:tcPr>
            <w:tcW w:w="2425" w:type="dxa"/>
          </w:tcPr>
          <w:p w14:paraId="3CE6C06D" w14:textId="5B6AF92E" w:rsidR="00346385" w:rsidRPr="00E44D76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 w:rsidRPr="00E44D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7B70ECB3" w14:textId="050304B4" w:rsidR="00346385" w:rsidRDefault="00BB5730" w:rsidP="0034638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7.1</w:t>
            </w:r>
          </w:p>
        </w:tc>
        <w:tc>
          <w:tcPr>
            <w:tcW w:w="3249" w:type="dxa"/>
          </w:tcPr>
          <w:p w14:paraId="3635821E" w14:textId="39C84C3F" w:rsidR="00346385" w:rsidRPr="00BB5730" w:rsidRDefault="00BB5730" w:rsidP="00BB5730">
            <w:pPr>
              <w:pStyle w:val="IPPArial"/>
              <w:rPr>
                <w:rFonts w:cs="Arial"/>
                <w:szCs w:val="18"/>
                <w:lang w:val="en-US"/>
              </w:rPr>
            </w:pPr>
            <w:r w:rsidRPr="00BB5730">
              <w:rPr>
                <w:rFonts w:cs="Arial"/>
                <w:szCs w:val="18"/>
                <w:lang w:val="en-US"/>
              </w:rPr>
              <w:t>New Zealand Proposal for a Commodity Standard Global Workshop</w:t>
            </w:r>
          </w:p>
        </w:tc>
        <w:tc>
          <w:tcPr>
            <w:tcW w:w="1545" w:type="dxa"/>
          </w:tcPr>
          <w:p w14:paraId="3DCD92BD" w14:textId="621F0A54" w:rsidR="00346385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2026-02-25</w:t>
            </w:r>
          </w:p>
        </w:tc>
      </w:tr>
      <w:tr w:rsidR="00346385" w:rsidRPr="000854CE" w14:paraId="7FA69370" w14:textId="77777777" w:rsidTr="00167594">
        <w:trPr>
          <w:cantSplit/>
          <w:jc w:val="center"/>
        </w:trPr>
        <w:tc>
          <w:tcPr>
            <w:tcW w:w="2425" w:type="dxa"/>
          </w:tcPr>
          <w:p w14:paraId="75F8457C" w14:textId="20CA347F" w:rsidR="00346385" w:rsidRPr="00E44D76" w:rsidRDefault="00346385" w:rsidP="00346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E44D76">
              <w:rPr>
                <w:rFonts w:ascii="Arial" w:hAnsi="Arial" w:cs="Arial"/>
                <w:sz w:val="18"/>
                <w:szCs w:val="18"/>
              </w:rPr>
              <w:t>_Bureau_</w:t>
            </w:r>
            <w:r>
              <w:rPr>
                <w:rFonts w:ascii="Arial" w:hAnsi="Arial" w:cs="Arial"/>
                <w:sz w:val="18"/>
                <w:szCs w:val="18"/>
              </w:rPr>
              <w:t>2026_Mar</w:t>
            </w:r>
          </w:p>
        </w:tc>
        <w:tc>
          <w:tcPr>
            <w:tcW w:w="1842" w:type="dxa"/>
          </w:tcPr>
          <w:p w14:paraId="508E964A" w14:textId="20E85179" w:rsidR="00346385" w:rsidRDefault="00753877" w:rsidP="0034638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6.5</w:t>
            </w:r>
          </w:p>
        </w:tc>
        <w:tc>
          <w:tcPr>
            <w:tcW w:w="3249" w:type="dxa"/>
          </w:tcPr>
          <w:p w14:paraId="0928729F" w14:textId="68EFF6ED" w:rsidR="00346385" w:rsidRPr="00A96CBF" w:rsidRDefault="00A96CBF" w:rsidP="00A96CBF">
            <w:pPr>
              <w:pStyle w:val="IPPArial"/>
              <w:rPr>
                <w:rFonts w:cs="Arial"/>
                <w:szCs w:val="18"/>
                <w:lang w:val="en-US"/>
              </w:rPr>
            </w:pPr>
            <w:r w:rsidRPr="00A96CBF">
              <w:rPr>
                <w:rFonts w:cs="Arial"/>
                <w:szCs w:val="18"/>
                <w:lang w:val="en-US"/>
              </w:rPr>
              <w:t>Bureau and SC Membership</w:t>
            </w:r>
          </w:p>
        </w:tc>
        <w:tc>
          <w:tcPr>
            <w:tcW w:w="1545" w:type="dxa"/>
          </w:tcPr>
          <w:p w14:paraId="6FC1FA27" w14:textId="55062CC2" w:rsidR="00346385" w:rsidRDefault="00753877" w:rsidP="00346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2026-02-25</w:t>
            </w:r>
          </w:p>
        </w:tc>
      </w:tr>
    </w:tbl>
    <w:p w14:paraId="64FF0B9A" w14:textId="1A6B3742" w:rsidR="002430FB" w:rsidRDefault="002430FB" w:rsidP="002A048C">
      <w:pPr>
        <w:tabs>
          <w:tab w:val="left" w:pos="2470"/>
        </w:tabs>
      </w:pPr>
    </w:p>
    <w:p w14:paraId="3AB46741" w14:textId="4372C87B" w:rsidR="004C2339" w:rsidRDefault="004C2339" w:rsidP="002A048C">
      <w:pPr>
        <w:tabs>
          <w:tab w:val="left" w:pos="2470"/>
        </w:tabs>
      </w:pPr>
    </w:p>
    <w:p w14:paraId="35964C08" w14:textId="77777777" w:rsidR="004B6380" w:rsidRPr="002A048C" w:rsidRDefault="004B6380">
      <w:pPr>
        <w:tabs>
          <w:tab w:val="left" w:pos="2470"/>
        </w:tabs>
      </w:pPr>
    </w:p>
    <w:sectPr w:rsidR="004B6380" w:rsidRPr="002A048C" w:rsidSect="003954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3CD33" w14:textId="77777777" w:rsidR="007B1A6C" w:rsidRDefault="007B1A6C">
      <w:r>
        <w:separator/>
      </w:r>
    </w:p>
  </w:endnote>
  <w:endnote w:type="continuationSeparator" w:id="0">
    <w:p w14:paraId="53EFB16B" w14:textId="77777777" w:rsidR="007B1A6C" w:rsidRDefault="007B1A6C">
      <w:r>
        <w:continuationSeparator/>
      </w:r>
    </w:p>
  </w:endnote>
  <w:endnote w:type="continuationNotice" w:id="1">
    <w:p w14:paraId="29CC2DE5" w14:textId="77777777" w:rsidR="007B1A6C" w:rsidRDefault="007B1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7502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0ABE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C82B" w14:textId="5526782A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EF6D" w14:textId="77777777" w:rsidR="007B1A6C" w:rsidRDefault="007B1A6C">
      <w:r>
        <w:separator/>
      </w:r>
    </w:p>
  </w:footnote>
  <w:footnote w:type="continuationSeparator" w:id="0">
    <w:p w14:paraId="34E95574" w14:textId="77777777" w:rsidR="007B1A6C" w:rsidRDefault="007B1A6C">
      <w:r>
        <w:continuationSeparator/>
      </w:r>
    </w:p>
  </w:footnote>
  <w:footnote w:type="continuationNotice" w:id="1">
    <w:p w14:paraId="27F3A840" w14:textId="77777777" w:rsidR="007B1A6C" w:rsidRDefault="007B1A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B0E2C" w14:textId="1A9FF74D" w:rsidR="00FC5ADD" w:rsidRPr="003C2B68" w:rsidRDefault="00BA5672" w:rsidP="008A3386">
    <w:pPr>
      <w:pBdr>
        <w:bottom w:val="single" w:sz="4" w:space="1" w:color="auto"/>
      </w:pBdr>
      <w:tabs>
        <w:tab w:val="right" w:pos="9072"/>
      </w:tabs>
      <w:spacing w:before="120"/>
      <w:rPr>
        <w:rFonts w:ascii="Arial" w:hAnsi="Arial" w:cs="Arial"/>
        <w:sz w:val="18"/>
        <w:szCs w:val="18"/>
      </w:rPr>
    </w:pPr>
    <w:r w:rsidRPr="00BA5672">
      <w:rPr>
        <w:rFonts w:ascii="Arial" w:hAnsi="Arial" w:cs="Arial"/>
        <w:sz w:val="18"/>
        <w:szCs w:val="18"/>
      </w:rPr>
      <w:t>03_Bureau_20</w:t>
    </w:r>
    <w:r w:rsidR="003C2B68">
      <w:rPr>
        <w:rFonts w:ascii="Arial" w:hAnsi="Arial" w:cs="Arial"/>
        <w:sz w:val="18"/>
        <w:szCs w:val="18"/>
      </w:rPr>
      <w:t>25</w:t>
    </w:r>
    <w:r w:rsidRPr="00BA5672">
      <w:rPr>
        <w:rFonts w:ascii="Arial" w:hAnsi="Arial" w:cs="Arial"/>
        <w:sz w:val="18"/>
        <w:szCs w:val="18"/>
      </w:rPr>
      <w:t>_Jun</w:t>
    </w:r>
    <w:r w:rsidR="003C2B68">
      <w:rPr>
        <w:rFonts w:ascii="Arial" w:hAnsi="Arial" w:cs="Arial"/>
        <w:sz w:val="18"/>
        <w:szCs w:val="18"/>
      </w:rPr>
      <w:t xml:space="preserve"> (3.1)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D361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D6AC" w14:textId="77777777" w:rsidR="00113116" w:rsidRDefault="00113116" w:rsidP="00113116">
    <w:pPr>
      <w:pStyle w:val="Header"/>
    </w:pPr>
  </w:p>
  <w:p w14:paraId="0F9A685E" w14:textId="415B4136" w:rsidR="00113116" w:rsidRPr="00595F90" w:rsidRDefault="00113116" w:rsidP="00113116">
    <w:pPr>
      <w:pStyle w:val="IPPHeader"/>
      <w:tabs>
        <w:tab w:val="clear" w:pos="1134"/>
      </w:tabs>
      <w:spacing w:before="240" w:after="0"/>
      <w:ind w:left="880"/>
      <w:rPr>
        <w:lang w:val="fr-FR"/>
      </w:rPr>
    </w:pPr>
    <w:bookmarkStart w:id="0" w:name="_Hlk38796923"/>
    <w:bookmarkStart w:id="1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2D5F70E8" wp14:editId="417B414F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718703887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085430D" wp14:editId="036A0AEA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C2D4D6D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367CA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16316789" wp14:editId="005DB2E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3165121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25A55AB4" wp14:editId="53957ED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5438747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5F90">
      <w:rPr>
        <w:lang w:val="fr-FR"/>
      </w:rPr>
      <w:tab/>
      <w:t>02_Bureau_202</w:t>
    </w:r>
    <w:r w:rsidR="005660D9" w:rsidRPr="00595F90">
      <w:rPr>
        <w:lang w:val="fr-FR"/>
      </w:rPr>
      <w:t>6</w:t>
    </w:r>
    <w:r w:rsidRPr="00595F90">
      <w:rPr>
        <w:lang w:val="fr-FR"/>
      </w:rPr>
      <w:t>_</w:t>
    </w:r>
    <w:r w:rsidR="005660D9" w:rsidRPr="00595F90">
      <w:rPr>
        <w:lang w:val="fr-FR"/>
      </w:rPr>
      <w:t>Mar</w:t>
    </w:r>
  </w:p>
  <w:p w14:paraId="31A2967F" w14:textId="229641D1" w:rsidR="00113116" w:rsidRPr="00595F90" w:rsidRDefault="00113116" w:rsidP="00113116">
    <w:pPr>
      <w:pStyle w:val="IPPHeader"/>
      <w:tabs>
        <w:tab w:val="clear" w:pos="1134"/>
      </w:tabs>
      <w:spacing w:after="0"/>
      <w:ind w:left="880"/>
      <w:rPr>
        <w:lang w:val="fr-FR"/>
      </w:rPr>
    </w:pPr>
    <w:r w:rsidRPr="00595F90">
      <w:rPr>
        <w:lang w:val="fr-FR"/>
      </w:rPr>
      <w:tab/>
      <w:t>Agenda item: 3.1</w:t>
    </w:r>
  </w:p>
  <w:p w14:paraId="45745064" w14:textId="77777777" w:rsidR="00113116" w:rsidRPr="00595F90" w:rsidRDefault="00113116" w:rsidP="00113116">
    <w:pPr>
      <w:pStyle w:val="IPPHeader"/>
      <w:tabs>
        <w:tab w:val="clear" w:pos="1134"/>
      </w:tabs>
      <w:spacing w:after="260"/>
      <w:ind w:left="880"/>
      <w:rPr>
        <w:lang w:val="fr-FR"/>
      </w:rPr>
    </w:pPr>
  </w:p>
  <w:bookmarkEnd w:id="0"/>
  <w:bookmarkEnd w:id="1"/>
  <w:p w14:paraId="1A3CE665" w14:textId="4DCBBDB2" w:rsidR="00113116" w:rsidRPr="00595F90" w:rsidRDefault="00113116" w:rsidP="00113116">
    <w:pPr>
      <w:pStyle w:val="IPPHeader"/>
      <w:tabs>
        <w:tab w:val="clear" w:pos="1134"/>
      </w:tabs>
      <w:spacing w:after="0"/>
      <w:ind w:left="880"/>
      <w:rPr>
        <w:lang w:val="fr-FR"/>
      </w:rPr>
    </w:pPr>
    <w:r w:rsidRPr="00595F90">
      <w:rPr>
        <w:lang w:val="fr-FR"/>
      </w:rPr>
      <w:t>Documents list</w:t>
    </w:r>
  </w:p>
  <w:p w14:paraId="2DE8CB18" w14:textId="7CF19AC1" w:rsidR="00FC5ADD" w:rsidRPr="00595F90" w:rsidRDefault="00FC5ADD" w:rsidP="001131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C0531"/>
    <w:multiLevelType w:val="hybridMultilevel"/>
    <w:tmpl w:val="ABA671AC"/>
    <w:lvl w:ilvl="0" w:tplc="B71672C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B3DE0"/>
    <w:multiLevelType w:val="hybridMultilevel"/>
    <w:tmpl w:val="C36E04B4"/>
    <w:lvl w:ilvl="0" w:tplc="F3C8FA58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2364406">
    <w:abstractNumId w:val="8"/>
  </w:num>
  <w:num w:numId="2" w16cid:durableId="1257249398">
    <w:abstractNumId w:val="11"/>
  </w:num>
  <w:num w:numId="3" w16cid:durableId="362825773">
    <w:abstractNumId w:val="5"/>
  </w:num>
  <w:num w:numId="4" w16cid:durableId="1625114576">
    <w:abstractNumId w:val="10"/>
  </w:num>
  <w:num w:numId="5" w16cid:durableId="1523860279">
    <w:abstractNumId w:val="2"/>
  </w:num>
  <w:num w:numId="6" w16cid:durableId="1793330529">
    <w:abstractNumId w:val="6"/>
  </w:num>
  <w:num w:numId="7" w16cid:durableId="2139712943">
    <w:abstractNumId w:val="12"/>
  </w:num>
  <w:num w:numId="8" w16cid:durableId="38362843">
    <w:abstractNumId w:val="0"/>
  </w:num>
  <w:num w:numId="9" w16cid:durableId="2081369310">
    <w:abstractNumId w:val="1"/>
  </w:num>
  <w:num w:numId="10" w16cid:durableId="96025223">
    <w:abstractNumId w:val="4"/>
  </w:num>
  <w:num w:numId="11" w16cid:durableId="10821052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78061278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7213007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639000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86443740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6059852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019039908">
    <w:abstractNumId w:val="7"/>
  </w:num>
  <w:num w:numId="18" w16cid:durableId="18508258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24514567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80056468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07744269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35785438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118936952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103684923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191662697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196681185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204139885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162407394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50698802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 w16cid:durableId="16150838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 w16cid:durableId="209199598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 w16cid:durableId="13811595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108032436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 w16cid:durableId="162981923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 w16cid:durableId="9544703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84536195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150609642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 w16cid:durableId="176857714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198836308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8272605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 w16cid:durableId="126229907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 w16cid:durableId="1997106442">
    <w:abstractNumId w:val="9"/>
  </w:num>
  <w:num w:numId="43" w16cid:durableId="14790365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0AA6"/>
    <w:rsid w:val="00002337"/>
    <w:rsid w:val="000060C5"/>
    <w:rsid w:val="0000644F"/>
    <w:rsid w:val="00006896"/>
    <w:rsid w:val="0001285B"/>
    <w:rsid w:val="000228D6"/>
    <w:rsid w:val="00026838"/>
    <w:rsid w:val="00027533"/>
    <w:rsid w:val="0003292E"/>
    <w:rsid w:val="00033CA9"/>
    <w:rsid w:val="00036614"/>
    <w:rsid w:val="000377A9"/>
    <w:rsid w:val="00043676"/>
    <w:rsid w:val="00043D1D"/>
    <w:rsid w:val="00044441"/>
    <w:rsid w:val="00044D4B"/>
    <w:rsid w:val="00046615"/>
    <w:rsid w:val="0005389E"/>
    <w:rsid w:val="000546B1"/>
    <w:rsid w:val="00055B06"/>
    <w:rsid w:val="0006114F"/>
    <w:rsid w:val="00061318"/>
    <w:rsid w:val="00063FE4"/>
    <w:rsid w:val="000679BE"/>
    <w:rsid w:val="00072005"/>
    <w:rsid w:val="0007367C"/>
    <w:rsid w:val="00074184"/>
    <w:rsid w:val="0007533C"/>
    <w:rsid w:val="000767F8"/>
    <w:rsid w:val="00076DEB"/>
    <w:rsid w:val="000801D1"/>
    <w:rsid w:val="00083B3E"/>
    <w:rsid w:val="000843D6"/>
    <w:rsid w:val="000854CE"/>
    <w:rsid w:val="00092FAA"/>
    <w:rsid w:val="00095E01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45BB"/>
    <w:rsid w:val="000C5F49"/>
    <w:rsid w:val="000C6614"/>
    <w:rsid w:val="000D0A74"/>
    <w:rsid w:val="000D31FE"/>
    <w:rsid w:val="000D3F83"/>
    <w:rsid w:val="000D49A4"/>
    <w:rsid w:val="000E2261"/>
    <w:rsid w:val="000E4A1A"/>
    <w:rsid w:val="00103D94"/>
    <w:rsid w:val="00110D95"/>
    <w:rsid w:val="00113116"/>
    <w:rsid w:val="0011509E"/>
    <w:rsid w:val="001151FD"/>
    <w:rsid w:val="001161C6"/>
    <w:rsid w:val="0012333B"/>
    <w:rsid w:val="00123ED1"/>
    <w:rsid w:val="001244FB"/>
    <w:rsid w:val="00125154"/>
    <w:rsid w:val="00127480"/>
    <w:rsid w:val="001328CF"/>
    <w:rsid w:val="00134B0E"/>
    <w:rsid w:val="001354E4"/>
    <w:rsid w:val="00135693"/>
    <w:rsid w:val="00135A4A"/>
    <w:rsid w:val="001361D3"/>
    <w:rsid w:val="0013638D"/>
    <w:rsid w:val="00136A51"/>
    <w:rsid w:val="00141F65"/>
    <w:rsid w:val="00147FD5"/>
    <w:rsid w:val="001526B8"/>
    <w:rsid w:val="0015314F"/>
    <w:rsid w:val="00154058"/>
    <w:rsid w:val="00154131"/>
    <w:rsid w:val="001563AF"/>
    <w:rsid w:val="00156545"/>
    <w:rsid w:val="00156F38"/>
    <w:rsid w:val="00157FC2"/>
    <w:rsid w:val="001616EE"/>
    <w:rsid w:val="0016293E"/>
    <w:rsid w:val="001634A5"/>
    <w:rsid w:val="00167594"/>
    <w:rsid w:val="00167943"/>
    <w:rsid w:val="00172142"/>
    <w:rsid w:val="001722E9"/>
    <w:rsid w:val="00173DFE"/>
    <w:rsid w:val="001751A3"/>
    <w:rsid w:val="00176187"/>
    <w:rsid w:val="00176CCD"/>
    <w:rsid w:val="00180889"/>
    <w:rsid w:val="00182C34"/>
    <w:rsid w:val="001838FD"/>
    <w:rsid w:val="001843A9"/>
    <w:rsid w:val="0018783D"/>
    <w:rsid w:val="001917FF"/>
    <w:rsid w:val="0019489A"/>
    <w:rsid w:val="001A2DBE"/>
    <w:rsid w:val="001A3DFD"/>
    <w:rsid w:val="001A5955"/>
    <w:rsid w:val="001A6C71"/>
    <w:rsid w:val="001B14DD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1BEB"/>
    <w:rsid w:val="001F6551"/>
    <w:rsid w:val="001F6FF9"/>
    <w:rsid w:val="001F77DB"/>
    <w:rsid w:val="00204A8D"/>
    <w:rsid w:val="00205AE1"/>
    <w:rsid w:val="00205C3B"/>
    <w:rsid w:val="0020622C"/>
    <w:rsid w:val="00206506"/>
    <w:rsid w:val="0021585C"/>
    <w:rsid w:val="00216305"/>
    <w:rsid w:val="002211CA"/>
    <w:rsid w:val="002223BD"/>
    <w:rsid w:val="00225DA7"/>
    <w:rsid w:val="00226582"/>
    <w:rsid w:val="00233D06"/>
    <w:rsid w:val="002346C9"/>
    <w:rsid w:val="002410E5"/>
    <w:rsid w:val="002410EB"/>
    <w:rsid w:val="002421B7"/>
    <w:rsid w:val="002430FB"/>
    <w:rsid w:val="00246992"/>
    <w:rsid w:val="00251CAD"/>
    <w:rsid w:val="00253C74"/>
    <w:rsid w:val="00260DF1"/>
    <w:rsid w:val="00267BD2"/>
    <w:rsid w:val="002718C6"/>
    <w:rsid w:val="00273F45"/>
    <w:rsid w:val="002746A5"/>
    <w:rsid w:val="002807A5"/>
    <w:rsid w:val="00281394"/>
    <w:rsid w:val="0028347B"/>
    <w:rsid w:val="00286B3D"/>
    <w:rsid w:val="0028745B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36A1"/>
    <w:rsid w:val="002A41F2"/>
    <w:rsid w:val="002A552B"/>
    <w:rsid w:val="002A595B"/>
    <w:rsid w:val="002A7966"/>
    <w:rsid w:val="002B09C5"/>
    <w:rsid w:val="002B60F3"/>
    <w:rsid w:val="002C25E4"/>
    <w:rsid w:val="002C4066"/>
    <w:rsid w:val="002C7FE5"/>
    <w:rsid w:val="002D21EC"/>
    <w:rsid w:val="002D73AF"/>
    <w:rsid w:val="002E0B1C"/>
    <w:rsid w:val="002E1236"/>
    <w:rsid w:val="002E3560"/>
    <w:rsid w:val="002E559D"/>
    <w:rsid w:val="002E5EBE"/>
    <w:rsid w:val="002E68C0"/>
    <w:rsid w:val="002F2BFD"/>
    <w:rsid w:val="002F594C"/>
    <w:rsid w:val="002F6070"/>
    <w:rsid w:val="002F64E8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07FE"/>
    <w:rsid w:val="00332141"/>
    <w:rsid w:val="00334927"/>
    <w:rsid w:val="00340119"/>
    <w:rsid w:val="0034607C"/>
    <w:rsid w:val="00346139"/>
    <w:rsid w:val="00346385"/>
    <w:rsid w:val="003613AB"/>
    <w:rsid w:val="00361920"/>
    <w:rsid w:val="00361B51"/>
    <w:rsid w:val="00363ECB"/>
    <w:rsid w:val="00365FCB"/>
    <w:rsid w:val="003669D6"/>
    <w:rsid w:val="003718EB"/>
    <w:rsid w:val="00371FCC"/>
    <w:rsid w:val="00372AC3"/>
    <w:rsid w:val="00375BC0"/>
    <w:rsid w:val="00376274"/>
    <w:rsid w:val="003764AF"/>
    <w:rsid w:val="003777A0"/>
    <w:rsid w:val="003803D6"/>
    <w:rsid w:val="003808E7"/>
    <w:rsid w:val="003855F6"/>
    <w:rsid w:val="00392E3D"/>
    <w:rsid w:val="003941B0"/>
    <w:rsid w:val="0039541F"/>
    <w:rsid w:val="00395AA0"/>
    <w:rsid w:val="003A00D7"/>
    <w:rsid w:val="003A48E2"/>
    <w:rsid w:val="003A7BDE"/>
    <w:rsid w:val="003B3BE0"/>
    <w:rsid w:val="003B6E3D"/>
    <w:rsid w:val="003B77BD"/>
    <w:rsid w:val="003B7F28"/>
    <w:rsid w:val="003C1515"/>
    <w:rsid w:val="003C2B68"/>
    <w:rsid w:val="003C3659"/>
    <w:rsid w:val="003C65A2"/>
    <w:rsid w:val="003D4E18"/>
    <w:rsid w:val="003D5124"/>
    <w:rsid w:val="003D5349"/>
    <w:rsid w:val="003D578E"/>
    <w:rsid w:val="003D5BD1"/>
    <w:rsid w:val="003D62A9"/>
    <w:rsid w:val="003D76C3"/>
    <w:rsid w:val="003E1CCF"/>
    <w:rsid w:val="003E238D"/>
    <w:rsid w:val="003E5D0A"/>
    <w:rsid w:val="003F1267"/>
    <w:rsid w:val="003F2332"/>
    <w:rsid w:val="003F2F87"/>
    <w:rsid w:val="003F358D"/>
    <w:rsid w:val="003F7216"/>
    <w:rsid w:val="003F7E03"/>
    <w:rsid w:val="0040023C"/>
    <w:rsid w:val="00404092"/>
    <w:rsid w:val="00405EB5"/>
    <w:rsid w:val="00407B70"/>
    <w:rsid w:val="0041033A"/>
    <w:rsid w:val="0041677C"/>
    <w:rsid w:val="00421554"/>
    <w:rsid w:val="004216FF"/>
    <w:rsid w:val="0042537F"/>
    <w:rsid w:val="00426CBE"/>
    <w:rsid w:val="00433D20"/>
    <w:rsid w:val="00433F66"/>
    <w:rsid w:val="00440695"/>
    <w:rsid w:val="00440C45"/>
    <w:rsid w:val="00440E60"/>
    <w:rsid w:val="004439EB"/>
    <w:rsid w:val="00444144"/>
    <w:rsid w:val="00444980"/>
    <w:rsid w:val="00445A62"/>
    <w:rsid w:val="0045351B"/>
    <w:rsid w:val="004612B5"/>
    <w:rsid w:val="00462231"/>
    <w:rsid w:val="00463DC8"/>
    <w:rsid w:val="00464863"/>
    <w:rsid w:val="00465FC3"/>
    <w:rsid w:val="004668BD"/>
    <w:rsid w:val="00467B16"/>
    <w:rsid w:val="00470C82"/>
    <w:rsid w:val="00474502"/>
    <w:rsid w:val="00476C36"/>
    <w:rsid w:val="00482369"/>
    <w:rsid w:val="004826B9"/>
    <w:rsid w:val="00487F38"/>
    <w:rsid w:val="004907FC"/>
    <w:rsid w:val="00490B1D"/>
    <w:rsid w:val="00492933"/>
    <w:rsid w:val="004940F9"/>
    <w:rsid w:val="004A1852"/>
    <w:rsid w:val="004A7D5E"/>
    <w:rsid w:val="004B10C0"/>
    <w:rsid w:val="004B24C9"/>
    <w:rsid w:val="004B33E9"/>
    <w:rsid w:val="004B39EB"/>
    <w:rsid w:val="004B46FD"/>
    <w:rsid w:val="004B5269"/>
    <w:rsid w:val="004B613E"/>
    <w:rsid w:val="004B6380"/>
    <w:rsid w:val="004B6E0C"/>
    <w:rsid w:val="004C17A3"/>
    <w:rsid w:val="004C2339"/>
    <w:rsid w:val="004C45F2"/>
    <w:rsid w:val="004C4F32"/>
    <w:rsid w:val="004C632E"/>
    <w:rsid w:val="004C7C4E"/>
    <w:rsid w:val="004D26C6"/>
    <w:rsid w:val="004D35E8"/>
    <w:rsid w:val="004D3BBA"/>
    <w:rsid w:val="004E4DA8"/>
    <w:rsid w:val="004E5A08"/>
    <w:rsid w:val="004E6E55"/>
    <w:rsid w:val="004E77A9"/>
    <w:rsid w:val="004F1016"/>
    <w:rsid w:val="004F442D"/>
    <w:rsid w:val="004F5DDA"/>
    <w:rsid w:val="004F6DF0"/>
    <w:rsid w:val="004F7E0E"/>
    <w:rsid w:val="00510D30"/>
    <w:rsid w:val="005124D4"/>
    <w:rsid w:val="00514658"/>
    <w:rsid w:val="005163C2"/>
    <w:rsid w:val="00520511"/>
    <w:rsid w:val="005234C3"/>
    <w:rsid w:val="00523D5A"/>
    <w:rsid w:val="0053094E"/>
    <w:rsid w:val="00530ED9"/>
    <w:rsid w:val="00532736"/>
    <w:rsid w:val="00535447"/>
    <w:rsid w:val="00541B20"/>
    <w:rsid w:val="00543E78"/>
    <w:rsid w:val="00547824"/>
    <w:rsid w:val="0055235A"/>
    <w:rsid w:val="00552CA8"/>
    <w:rsid w:val="0055458E"/>
    <w:rsid w:val="00557181"/>
    <w:rsid w:val="005613F6"/>
    <w:rsid w:val="005614BD"/>
    <w:rsid w:val="0056493D"/>
    <w:rsid w:val="00565A93"/>
    <w:rsid w:val="005660D9"/>
    <w:rsid w:val="00567AE4"/>
    <w:rsid w:val="005721B1"/>
    <w:rsid w:val="005801B7"/>
    <w:rsid w:val="0058269B"/>
    <w:rsid w:val="00582DD3"/>
    <w:rsid w:val="005842A6"/>
    <w:rsid w:val="005847C1"/>
    <w:rsid w:val="00587D82"/>
    <w:rsid w:val="00590E5D"/>
    <w:rsid w:val="0059175C"/>
    <w:rsid w:val="00591DD3"/>
    <w:rsid w:val="005923A4"/>
    <w:rsid w:val="00592D97"/>
    <w:rsid w:val="00593958"/>
    <w:rsid w:val="00595F90"/>
    <w:rsid w:val="00597EB4"/>
    <w:rsid w:val="005A0443"/>
    <w:rsid w:val="005A333A"/>
    <w:rsid w:val="005A49B9"/>
    <w:rsid w:val="005A4EBA"/>
    <w:rsid w:val="005A651D"/>
    <w:rsid w:val="005A7AB6"/>
    <w:rsid w:val="005B2DD9"/>
    <w:rsid w:val="005C3FC2"/>
    <w:rsid w:val="005C7C9F"/>
    <w:rsid w:val="005D49C4"/>
    <w:rsid w:val="005D530E"/>
    <w:rsid w:val="005D5A33"/>
    <w:rsid w:val="005D5B97"/>
    <w:rsid w:val="005D73DC"/>
    <w:rsid w:val="005E084B"/>
    <w:rsid w:val="005E09B7"/>
    <w:rsid w:val="005E3B5A"/>
    <w:rsid w:val="005E4AD9"/>
    <w:rsid w:val="005E6BA9"/>
    <w:rsid w:val="005F061E"/>
    <w:rsid w:val="005F6B45"/>
    <w:rsid w:val="00606FA3"/>
    <w:rsid w:val="006070D8"/>
    <w:rsid w:val="00611192"/>
    <w:rsid w:val="0061212B"/>
    <w:rsid w:val="006142A0"/>
    <w:rsid w:val="00620C04"/>
    <w:rsid w:val="00624DBD"/>
    <w:rsid w:val="00624F8B"/>
    <w:rsid w:val="0062653D"/>
    <w:rsid w:val="00626AD8"/>
    <w:rsid w:val="00637F61"/>
    <w:rsid w:val="0064074D"/>
    <w:rsid w:val="00645A5A"/>
    <w:rsid w:val="00645D8F"/>
    <w:rsid w:val="00647D59"/>
    <w:rsid w:val="006503FC"/>
    <w:rsid w:val="00650E28"/>
    <w:rsid w:val="00652863"/>
    <w:rsid w:val="00653A05"/>
    <w:rsid w:val="0065403B"/>
    <w:rsid w:val="00656CE6"/>
    <w:rsid w:val="00661601"/>
    <w:rsid w:val="00663C5B"/>
    <w:rsid w:val="00671ADC"/>
    <w:rsid w:val="00671BDE"/>
    <w:rsid w:val="00672229"/>
    <w:rsid w:val="00672245"/>
    <w:rsid w:val="00677D31"/>
    <w:rsid w:val="0068556C"/>
    <w:rsid w:val="00692FBC"/>
    <w:rsid w:val="00693D76"/>
    <w:rsid w:val="00697C82"/>
    <w:rsid w:val="006A3529"/>
    <w:rsid w:val="006A4E27"/>
    <w:rsid w:val="006A58A6"/>
    <w:rsid w:val="006A58F7"/>
    <w:rsid w:val="006A5EAB"/>
    <w:rsid w:val="006B1DF9"/>
    <w:rsid w:val="006B5A97"/>
    <w:rsid w:val="006C0218"/>
    <w:rsid w:val="006C3255"/>
    <w:rsid w:val="006C4B82"/>
    <w:rsid w:val="006D108D"/>
    <w:rsid w:val="006D13AE"/>
    <w:rsid w:val="006D1A26"/>
    <w:rsid w:val="006D330A"/>
    <w:rsid w:val="006D49B1"/>
    <w:rsid w:val="006D7EB3"/>
    <w:rsid w:val="006E0540"/>
    <w:rsid w:val="006E2AEF"/>
    <w:rsid w:val="006E31F2"/>
    <w:rsid w:val="006E439F"/>
    <w:rsid w:val="006E5E74"/>
    <w:rsid w:val="006F41F6"/>
    <w:rsid w:val="006F53DB"/>
    <w:rsid w:val="006F5EB0"/>
    <w:rsid w:val="00702C8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6DCC"/>
    <w:rsid w:val="0073771D"/>
    <w:rsid w:val="007378E2"/>
    <w:rsid w:val="00743249"/>
    <w:rsid w:val="00745595"/>
    <w:rsid w:val="007477E4"/>
    <w:rsid w:val="007478D1"/>
    <w:rsid w:val="007479CE"/>
    <w:rsid w:val="007501E1"/>
    <w:rsid w:val="00752D19"/>
    <w:rsid w:val="00753877"/>
    <w:rsid w:val="00753C65"/>
    <w:rsid w:val="007572E5"/>
    <w:rsid w:val="00757547"/>
    <w:rsid w:val="007613F2"/>
    <w:rsid w:val="0076155B"/>
    <w:rsid w:val="00763324"/>
    <w:rsid w:val="00764093"/>
    <w:rsid w:val="00770BCF"/>
    <w:rsid w:val="007711CC"/>
    <w:rsid w:val="00775064"/>
    <w:rsid w:val="00775804"/>
    <w:rsid w:val="00775E13"/>
    <w:rsid w:val="007763DA"/>
    <w:rsid w:val="007847A2"/>
    <w:rsid w:val="00784948"/>
    <w:rsid w:val="00785F84"/>
    <w:rsid w:val="00786376"/>
    <w:rsid w:val="0078645B"/>
    <w:rsid w:val="00787EAA"/>
    <w:rsid w:val="007924E2"/>
    <w:rsid w:val="00793429"/>
    <w:rsid w:val="00796C2D"/>
    <w:rsid w:val="007A1243"/>
    <w:rsid w:val="007A1A91"/>
    <w:rsid w:val="007B1A6C"/>
    <w:rsid w:val="007B270A"/>
    <w:rsid w:val="007B6D22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0807"/>
    <w:rsid w:val="007E28A9"/>
    <w:rsid w:val="007E2D38"/>
    <w:rsid w:val="007E2D59"/>
    <w:rsid w:val="007E3C65"/>
    <w:rsid w:val="007E57A6"/>
    <w:rsid w:val="007E5D6B"/>
    <w:rsid w:val="007F645C"/>
    <w:rsid w:val="00800513"/>
    <w:rsid w:val="00805F25"/>
    <w:rsid w:val="0081064E"/>
    <w:rsid w:val="00813081"/>
    <w:rsid w:val="0081381F"/>
    <w:rsid w:val="00817B72"/>
    <w:rsid w:val="00825FB6"/>
    <w:rsid w:val="008323D9"/>
    <w:rsid w:val="008330C2"/>
    <w:rsid w:val="008332B0"/>
    <w:rsid w:val="008347D9"/>
    <w:rsid w:val="008439BD"/>
    <w:rsid w:val="008448F1"/>
    <w:rsid w:val="008457B3"/>
    <w:rsid w:val="008462E7"/>
    <w:rsid w:val="008543C1"/>
    <w:rsid w:val="00855114"/>
    <w:rsid w:val="008679E9"/>
    <w:rsid w:val="008760A8"/>
    <w:rsid w:val="00876520"/>
    <w:rsid w:val="00880D00"/>
    <w:rsid w:val="0088362A"/>
    <w:rsid w:val="00884D4C"/>
    <w:rsid w:val="0088752C"/>
    <w:rsid w:val="00897F73"/>
    <w:rsid w:val="008A3386"/>
    <w:rsid w:val="008A5FF1"/>
    <w:rsid w:val="008B2D3F"/>
    <w:rsid w:val="008B3AA9"/>
    <w:rsid w:val="008B3E42"/>
    <w:rsid w:val="008B442C"/>
    <w:rsid w:val="008C003B"/>
    <w:rsid w:val="008C3E28"/>
    <w:rsid w:val="008C4E09"/>
    <w:rsid w:val="008C67D8"/>
    <w:rsid w:val="008D2058"/>
    <w:rsid w:val="008D53DB"/>
    <w:rsid w:val="008D608F"/>
    <w:rsid w:val="008F0ADD"/>
    <w:rsid w:val="008F0B73"/>
    <w:rsid w:val="008F4651"/>
    <w:rsid w:val="008F475B"/>
    <w:rsid w:val="008F5ABA"/>
    <w:rsid w:val="008F6EFF"/>
    <w:rsid w:val="009005F4"/>
    <w:rsid w:val="0090317C"/>
    <w:rsid w:val="00903604"/>
    <w:rsid w:val="00905587"/>
    <w:rsid w:val="00905A05"/>
    <w:rsid w:val="00910A2C"/>
    <w:rsid w:val="00916DA3"/>
    <w:rsid w:val="009176C2"/>
    <w:rsid w:val="00920ACD"/>
    <w:rsid w:val="00925388"/>
    <w:rsid w:val="00925E26"/>
    <w:rsid w:val="0092685A"/>
    <w:rsid w:val="00934FC0"/>
    <w:rsid w:val="00937D1B"/>
    <w:rsid w:val="0094516D"/>
    <w:rsid w:val="00946174"/>
    <w:rsid w:val="009468F5"/>
    <w:rsid w:val="0095107D"/>
    <w:rsid w:val="00954311"/>
    <w:rsid w:val="00964AEA"/>
    <w:rsid w:val="009655B1"/>
    <w:rsid w:val="009655D8"/>
    <w:rsid w:val="00973233"/>
    <w:rsid w:val="0097354B"/>
    <w:rsid w:val="0097442C"/>
    <w:rsid w:val="00975CEE"/>
    <w:rsid w:val="00980BE8"/>
    <w:rsid w:val="00984640"/>
    <w:rsid w:val="00987184"/>
    <w:rsid w:val="0098749C"/>
    <w:rsid w:val="009926C3"/>
    <w:rsid w:val="00997F64"/>
    <w:rsid w:val="009A0A2D"/>
    <w:rsid w:val="009A3185"/>
    <w:rsid w:val="009A5F57"/>
    <w:rsid w:val="009A76F5"/>
    <w:rsid w:val="009A78EE"/>
    <w:rsid w:val="009B246D"/>
    <w:rsid w:val="009B2AC2"/>
    <w:rsid w:val="009B3A99"/>
    <w:rsid w:val="009B5A6F"/>
    <w:rsid w:val="009B718A"/>
    <w:rsid w:val="009B7CE2"/>
    <w:rsid w:val="009C3D5E"/>
    <w:rsid w:val="009C4103"/>
    <w:rsid w:val="009D18EB"/>
    <w:rsid w:val="009D406D"/>
    <w:rsid w:val="009D6258"/>
    <w:rsid w:val="009D74EE"/>
    <w:rsid w:val="009E1820"/>
    <w:rsid w:val="009E54AB"/>
    <w:rsid w:val="009E7F57"/>
    <w:rsid w:val="009F29BB"/>
    <w:rsid w:val="009F3FF5"/>
    <w:rsid w:val="009F588D"/>
    <w:rsid w:val="009F74E5"/>
    <w:rsid w:val="00A05903"/>
    <w:rsid w:val="00A05F82"/>
    <w:rsid w:val="00A05F86"/>
    <w:rsid w:val="00A10D54"/>
    <w:rsid w:val="00A1141B"/>
    <w:rsid w:val="00A2230F"/>
    <w:rsid w:val="00A24A61"/>
    <w:rsid w:val="00A36096"/>
    <w:rsid w:val="00A403A7"/>
    <w:rsid w:val="00A438E6"/>
    <w:rsid w:val="00A4403A"/>
    <w:rsid w:val="00A46B90"/>
    <w:rsid w:val="00A478AF"/>
    <w:rsid w:val="00A52754"/>
    <w:rsid w:val="00A52F9C"/>
    <w:rsid w:val="00A6042B"/>
    <w:rsid w:val="00A62A0E"/>
    <w:rsid w:val="00A63742"/>
    <w:rsid w:val="00A647AC"/>
    <w:rsid w:val="00A65A15"/>
    <w:rsid w:val="00A66C45"/>
    <w:rsid w:val="00A7075F"/>
    <w:rsid w:val="00A746B8"/>
    <w:rsid w:val="00A80998"/>
    <w:rsid w:val="00A91CC4"/>
    <w:rsid w:val="00A91E11"/>
    <w:rsid w:val="00A920F6"/>
    <w:rsid w:val="00A92B85"/>
    <w:rsid w:val="00A96600"/>
    <w:rsid w:val="00A96891"/>
    <w:rsid w:val="00A96CBF"/>
    <w:rsid w:val="00A97849"/>
    <w:rsid w:val="00AA08E7"/>
    <w:rsid w:val="00AA0A80"/>
    <w:rsid w:val="00AA22D1"/>
    <w:rsid w:val="00AA5984"/>
    <w:rsid w:val="00AA6A82"/>
    <w:rsid w:val="00AA7737"/>
    <w:rsid w:val="00AB0F25"/>
    <w:rsid w:val="00AB2DE4"/>
    <w:rsid w:val="00AB42A8"/>
    <w:rsid w:val="00AB43DD"/>
    <w:rsid w:val="00AC17F0"/>
    <w:rsid w:val="00AC5441"/>
    <w:rsid w:val="00AC619B"/>
    <w:rsid w:val="00AD04DA"/>
    <w:rsid w:val="00AD37B6"/>
    <w:rsid w:val="00AE12FA"/>
    <w:rsid w:val="00AE79CA"/>
    <w:rsid w:val="00AF092E"/>
    <w:rsid w:val="00AF79BE"/>
    <w:rsid w:val="00B00241"/>
    <w:rsid w:val="00B010C8"/>
    <w:rsid w:val="00B01B3A"/>
    <w:rsid w:val="00B01D16"/>
    <w:rsid w:val="00B028DF"/>
    <w:rsid w:val="00B07698"/>
    <w:rsid w:val="00B15E59"/>
    <w:rsid w:val="00B17F24"/>
    <w:rsid w:val="00B21FF8"/>
    <w:rsid w:val="00B2345A"/>
    <w:rsid w:val="00B25D2B"/>
    <w:rsid w:val="00B266E3"/>
    <w:rsid w:val="00B30A4E"/>
    <w:rsid w:val="00B32ADB"/>
    <w:rsid w:val="00B376AF"/>
    <w:rsid w:val="00B409C8"/>
    <w:rsid w:val="00B433B0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76D4E"/>
    <w:rsid w:val="00B83841"/>
    <w:rsid w:val="00B91178"/>
    <w:rsid w:val="00B91CD4"/>
    <w:rsid w:val="00B9365D"/>
    <w:rsid w:val="00B94840"/>
    <w:rsid w:val="00BA0A84"/>
    <w:rsid w:val="00BA4390"/>
    <w:rsid w:val="00BA5672"/>
    <w:rsid w:val="00BB1CE6"/>
    <w:rsid w:val="00BB5292"/>
    <w:rsid w:val="00BB5730"/>
    <w:rsid w:val="00BC1911"/>
    <w:rsid w:val="00BC2BE5"/>
    <w:rsid w:val="00BC3415"/>
    <w:rsid w:val="00BC4485"/>
    <w:rsid w:val="00BC6955"/>
    <w:rsid w:val="00BD1B14"/>
    <w:rsid w:val="00BD4CD2"/>
    <w:rsid w:val="00BE02E2"/>
    <w:rsid w:val="00BE1025"/>
    <w:rsid w:val="00C04AC0"/>
    <w:rsid w:val="00C06D46"/>
    <w:rsid w:val="00C074F9"/>
    <w:rsid w:val="00C13FF7"/>
    <w:rsid w:val="00C200FA"/>
    <w:rsid w:val="00C260C5"/>
    <w:rsid w:val="00C26F10"/>
    <w:rsid w:val="00C27DCF"/>
    <w:rsid w:val="00C3022A"/>
    <w:rsid w:val="00C30F32"/>
    <w:rsid w:val="00C317EC"/>
    <w:rsid w:val="00C3783F"/>
    <w:rsid w:val="00C37C4D"/>
    <w:rsid w:val="00C41BA7"/>
    <w:rsid w:val="00C421A9"/>
    <w:rsid w:val="00C44F1F"/>
    <w:rsid w:val="00C469F2"/>
    <w:rsid w:val="00C476F7"/>
    <w:rsid w:val="00C52BF3"/>
    <w:rsid w:val="00C55310"/>
    <w:rsid w:val="00C56526"/>
    <w:rsid w:val="00C62AAF"/>
    <w:rsid w:val="00C707B2"/>
    <w:rsid w:val="00C70891"/>
    <w:rsid w:val="00C7540B"/>
    <w:rsid w:val="00C85727"/>
    <w:rsid w:val="00C864CF"/>
    <w:rsid w:val="00C87F65"/>
    <w:rsid w:val="00C95B1A"/>
    <w:rsid w:val="00C9604F"/>
    <w:rsid w:val="00CA0D89"/>
    <w:rsid w:val="00CA4B71"/>
    <w:rsid w:val="00CA6777"/>
    <w:rsid w:val="00CB0177"/>
    <w:rsid w:val="00CB6DA6"/>
    <w:rsid w:val="00CB7A26"/>
    <w:rsid w:val="00CC1127"/>
    <w:rsid w:val="00CC17D7"/>
    <w:rsid w:val="00CC4FE8"/>
    <w:rsid w:val="00CC6FAC"/>
    <w:rsid w:val="00CD2A75"/>
    <w:rsid w:val="00CD3AF8"/>
    <w:rsid w:val="00CE1E9E"/>
    <w:rsid w:val="00CE4976"/>
    <w:rsid w:val="00CE4D00"/>
    <w:rsid w:val="00CE5987"/>
    <w:rsid w:val="00CE7144"/>
    <w:rsid w:val="00CF1CE5"/>
    <w:rsid w:val="00CF4DBA"/>
    <w:rsid w:val="00CF6E69"/>
    <w:rsid w:val="00CF7EC9"/>
    <w:rsid w:val="00D04547"/>
    <w:rsid w:val="00D11385"/>
    <w:rsid w:val="00D12E48"/>
    <w:rsid w:val="00D134AA"/>
    <w:rsid w:val="00D21263"/>
    <w:rsid w:val="00D23449"/>
    <w:rsid w:val="00D2491C"/>
    <w:rsid w:val="00D275C0"/>
    <w:rsid w:val="00D27788"/>
    <w:rsid w:val="00D33136"/>
    <w:rsid w:val="00D34433"/>
    <w:rsid w:val="00D42506"/>
    <w:rsid w:val="00D455F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7BD3"/>
    <w:rsid w:val="00DA7D36"/>
    <w:rsid w:val="00DB0C8A"/>
    <w:rsid w:val="00DB3550"/>
    <w:rsid w:val="00DB39ED"/>
    <w:rsid w:val="00DB53DD"/>
    <w:rsid w:val="00DB5976"/>
    <w:rsid w:val="00DC046F"/>
    <w:rsid w:val="00DC3FBD"/>
    <w:rsid w:val="00DC5492"/>
    <w:rsid w:val="00DC569F"/>
    <w:rsid w:val="00DC6292"/>
    <w:rsid w:val="00DC76FA"/>
    <w:rsid w:val="00DD2437"/>
    <w:rsid w:val="00DD270C"/>
    <w:rsid w:val="00DE0AA9"/>
    <w:rsid w:val="00DE2D22"/>
    <w:rsid w:val="00DE3A71"/>
    <w:rsid w:val="00DE4641"/>
    <w:rsid w:val="00DE58C1"/>
    <w:rsid w:val="00DF00F5"/>
    <w:rsid w:val="00DF1DF4"/>
    <w:rsid w:val="00DF77FD"/>
    <w:rsid w:val="00E05CED"/>
    <w:rsid w:val="00E10169"/>
    <w:rsid w:val="00E1159C"/>
    <w:rsid w:val="00E12DE6"/>
    <w:rsid w:val="00E246F0"/>
    <w:rsid w:val="00E25064"/>
    <w:rsid w:val="00E250D7"/>
    <w:rsid w:val="00E27414"/>
    <w:rsid w:val="00E27E58"/>
    <w:rsid w:val="00E37105"/>
    <w:rsid w:val="00E4070B"/>
    <w:rsid w:val="00E42D70"/>
    <w:rsid w:val="00E5060D"/>
    <w:rsid w:val="00E52264"/>
    <w:rsid w:val="00E5384F"/>
    <w:rsid w:val="00E61DDA"/>
    <w:rsid w:val="00E62577"/>
    <w:rsid w:val="00E62DBE"/>
    <w:rsid w:val="00E6511E"/>
    <w:rsid w:val="00E66A8F"/>
    <w:rsid w:val="00E74989"/>
    <w:rsid w:val="00E756AD"/>
    <w:rsid w:val="00E85F52"/>
    <w:rsid w:val="00E860D0"/>
    <w:rsid w:val="00E90355"/>
    <w:rsid w:val="00E916E2"/>
    <w:rsid w:val="00E9253C"/>
    <w:rsid w:val="00E97CE2"/>
    <w:rsid w:val="00EA0B87"/>
    <w:rsid w:val="00EA0F90"/>
    <w:rsid w:val="00EA21F6"/>
    <w:rsid w:val="00EA4BC3"/>
    <w:rsid w:val="00EA6B17"/>
    <w:rsid w:val="00EB022A"/>
    <w:rsid w:val="00EB1788"/>
    <w:rsid w:val="00EC3753"/>
    <w:rsid w:val="00EC3DBE"/>
    <w:rsid w:val="00EC40AF"/>
    <w:rsid w:val="00EC43B7"/>
    <w:rsid w:val="00EC65E4"/>
    <w:rsid w:val="00ED036C"/>
    <w:rsid w:val="00ED086F"/>
    <w:rsid w:val="00ED7399"/>
    <w:rsid w:val="00EE2F3C"/>
    <w:rsid w:val="00EE3D77"/>
    <w:rsid w:val="00EE4A7F"/>
    <w:rsid w:val="00EE5D91"/>
    <w:rsid w:val="00EF0340"/>
    <w:rsid w:val="00EF2EAE"/>
    <w:rsid w:val="00EF4088"/>
    <w:rsid w:val="00EF5F32"/>
    <w:rsid w:val="00F005F5"/>
    <w:rsid w:val="00F00ADD"/>
    <w:rsid w:val="00F02B24"/>
    <w:rsid w:val="00F05211"/>
    <w:rsid w:val="00F055DE"/>
    <w:rsid w:val="00F100A9"/>
    <w:rsid w:val="00F10BDA"/>
    <w:rsid w:val="00F10CEF"/>
    <w:rsid w:val="00F152B3"/>
    <w:rsid w:val="00F15BCB"/>
    <w:rsid w:val="00F23E19"/>
    <w:rsid w:val="00F253AD"/>
    <w:rsid w:val="00F27626"/>
    <w:rsid w:val="00F304A3"/>
    <w:rsid w:val="00F34219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34FB"/>
    <w:rsid w:val="00F650A8"/>
    <w:rsid w:val="00F7262B"/>
    <w:rsid w:val="00F72CA0"/>
    <w:rsid w:val="00F72DE7"/>
    <w:rsid w:val="00F72FAB"/>
    <w:rsid w:val="00F746D2"/>
    <w:rsid w:val="00F749EB"/>
    <w:rsid w:val="00F851BE"/>
    <w:rsid w:val="00F93159"/>
    <w:rsid w:val="00F9374A"/>
    <w:rsid w:val="00F938ED"/>
    <w:rsid w:val="00F950E3"/>
    <w:rsid w:val="00F95626"/>
    <w:rsid w:val="00FA0A94"/>
    <w:rsid w:val="00FA5717"/>
    <w:rsid w:val="00FB1049"/>
    <w:rsid w:val="00FB151E"/>
    <w:rsid w:val="00FB6C58"/>
    <w:rsid w:val="00FC07C3"/>
    <w:rsid w:val="00FC0C37"/>
    <w:rsid w:val="00FC0DD5"/>
    <w:rsid w:val="00FC5ADD"/>
    <w:rsid w:val="00FC5B06"/>
    <w:rsid w:val="00FD4689"/>
    <w:rsid w:val="00FD5BB5"/>
    <w:rsid w:val="00FD68AB"/>
    <w:rsid w:val="00FD6E24"/>
    <w:rsid w:val="00FD761D"/>
    <w:rsid w:val="00FE3527"/>
    <w:rsid w:val="00FE3B65"/>
    <w:rsid w:val="00FE4B78"/>
    <w:rsid w:val="00FE76C6"/>
    <w:rsid w:val="00FF0EF1"/>
    <w:rsid w:val="00FF31CD"/>
    <w:rsid w:val="00FF6441"/>
    <w:rsid w:val="00FF72E1"/>
    <w:rsid w:val="01579D92"/>
    <w:rsid w:val="042FB14C"/>
    <w:rsid w:val="0993F4F1"/>
    <w:rsid w:val="0A0CBF8B"/>
    <w:rsid w:val="0EBCE139"/>
    <w:rsid w:val="0F94F336"/>
    <w:rsid w:val="0FD08AB6"/>
    <w:rsid w:val="107569A9"/>
    <w:rsid w:val="1269E40B"/>
    <w:rsid w:val="158ADFA3"/>
    <w:rsid w:val="1DA60119"/>
    <w:rsid w:val="1DC63099"/>
    <w:rsid w:val="1EAFA733"/>
    <w:rsid w:val="1EF590FB"/>
    <w:rsid w:val="26472160"/>
    <w:rsid w:val="26E4E4AC"/>
    <w:rsid w:val="281EEBA1"/>
    <w:rsid w:val="2A2C93DC"/>
    <w:rsid w:val="2C19C472"/>
    <w:rsid w:val="33638E7D"/>
    <w:rsid w:val="3600BFDF"/>
    <w:rsid w:val="37864B4A"/>
    <w:rsid w:val="3B393119"/>
    <w:rsid w:val="3BE6758D"/>
    <w:rsid w:val="3BEF4AAA"/>
    <w:rsid w:val="3CC36408"/>
    <w:rsid w:val="4237C875"/>
    <w:rsid w:val="4255E10E"/>
    <w:rsid w:val="42BB73E0"/>
    <w:rsid w:val="448109C4"/>
    <w:rsid w:val="45A6DF77"/>
    <w:rsid w:val="45F0495C"/>
    <w:rsid w:val="47081E35"/>
    <w:rsid w:val="4871E8AD"/>
    <w:rsid w:val="4F8F455F"/>
    <w:rsid w:val="4FD3E782"/>
    <w:rsid w:val="53C65CA3"/>
    <w:rsid w:val="555E0A70"/>
    <w:rsid w:val="57646C76"/>
    <w:rsid w:val="58F410D8"/>
    <w:rsid w:val="598E0C4D"/>
    <w:rsid w:val="59BCC395"/>
    <w:rsid w:val="5BD61288"/>
    <w:rsid w:val="61B6CAA6"/>
    <w:rsid w:val="62B64362"/>
    <w:rsid w:val="64A545B0"/>
    <w:rsid w:val="683A5F30"/>
    <w:rsid w:val="68784D74"/>
    <w:rsid w:val="698838AA"/>
    <w:rsid w:val="6997AB3E"/>
    <w:rsid w:val="6E228FEF"/>
    <w:rsid w:val="6E5A2FFD"/>
    <w:rsid w:val="6EA77F6F"/>
    <w:rsid w:val="712F822D"/>
    <w:rsid w:val="73195C2C"/>
    <w:rsid w:val="75DDC902"/>
    <w:rsid w:val="7A06D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6D0AC"/>
  <w15:chartTrackingRefBased/>
  <w15:docId w15:val="{0AFEBF09-D690-4383-B61B-9D590E36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F73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97F7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97F7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97F7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897F73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897F7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97F7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97F73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97F73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97F73"/>
    <w:pPr>
      <w:numPr>
        <w:numId w:val="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97F73"/>
    <w:pPr>
      <w:numPr>
        <w:numId w:val="1"/>
      </w:numPr>
    </w:pPr>
  </w:style>
  <w:style w:type="paragraph" w:customStyle="1" w:styleId="IPPBullet2">
    <w:name w:val="IPP Bullet2"/>
    <w:basedOn w:val="IPPNormal"/>
    <w:next w:val="IPPBullet1"/>
    <w:qFormat/>
    <w:rsid w:val="00897F73"/>
    <w:pPr>
      <w:numPr>
        <w:numId w:val="2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897F73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97F73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97F73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897F73"/>
    <w:pPr>
      <w:numPr>
        <w:ilvl w:val="1"/>
        <w:numId w:val="7"/>
      </w:numPr>
    </w:pPr>
  </w:style>
  <w:style w:type="paragraph" w:customStyle="1" w:styleId="IPPHeading1">
    <w:name w:val="IPP Heading1"/>
    <w:basedOn w:val="IPPNormal"/>
    <w:next w:val="IPPNormal"/>
    <w:qFormat/>
    <w:rsid w:val="00897F7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97F7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97F7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97F7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97F73"/>
    <w:pPr>
      <w:spacing w:after="180"/>
    </w:pPr>
  </w:style>
  <w:style w:type="paragraph" w:customStyle="1" w:styleId="IPPLetterList">
    <w:name w:val="IPP LetterList"/>
    <w:basedOn w:val="IPPBullet2"/>
    <w:qFormat/>
    <w:rsid w:val="00897F73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897F73"/>
    <w:pPr>
      <w:numPr>
        <w:numId w:val="5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897F73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897F73"/>
    <w:pPr>
      <w:numPr>
        <w:numId w:val="8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897F73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97F73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97F7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97F73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897F7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97F7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897F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97F73"/>
    <w:rPr>
      <w:rFonts w:eastAsia="MS Mincho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897F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97F73"/>
    <w:rPr>
      <w:rFonts w:eastAsia="MS Mincho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897F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7F73"/>
    <w:rPr>
      <w:rFonts w:ascii="Tahoma" w:eastAsia="MS Mincho" w:hAnsi="Tahoma" w:cs="Tahoma"/>
      <w:sz w:val="16"/>
      <w:szCs w:val="16"/>
      <w:lang w:val="en-GB" w:eastAsia="en-US"/>
    </w:rPr>
  </w:style>
  <w:style w:type="character" w:styleId="PageNumber">
    <w:name w:val="page number"/>
    <w:rsid w:val="00897F73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897F73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97F73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rsid w:val="00897F7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97F73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rsid w:val="00897F73"/>
    <w:rPr>
      <w:vertAlign w:val="superscript"/>
    </w:rPr>
  </w:style>
  <w:style w:type="paragraph" w:customStyle="1" w:styleId="Style">
    <w:name w:val="Style"/>
    <w:basedOn w:val="Footer"/>
    <w:autoRedefine/>
    <w:qFormat/>
    <w:rsid w:val="00897F7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897F73"/>
    <w:rPr>
      <w:rFonts w:ascii="Cambria" w:eastAsia="MS Mincho" w:hAnsi="Cambr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97F73"/>
    <w:rPr>
      <w:rFonts w:eastAsia="MS Mincho"/>
      <w:b/>
      <w:bCs/>
      <w:sz w:val="22"/>
      <w:szCs w:val="24"/>
      <w:lang w:val="en-GB" w:eastAsia="en-US"/>
    </w:rPr>
  </w:style>
  <w:style w:type="paragraph" w:customStyle="1" w:styleId="IPPFootnote">
    <w:name w:val="IPP Footnote"/>
    <w:basedOn w:val="IPPArialFootnote"/>
    <w:qFormat/>
    <w:rsid w:val="00897F7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897F7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97F7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97F73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897F73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97F73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897F7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897F73"/>
    <w:pPr>
      <w:numPr>
        <w:numId w:val="3"/>
      </w:numPr>
    </w:pPr>
  </w:style>
  <w:style w:type="paragraph" w:customStyle="1" w:styleId="IPPFooter">
    <w:name w:val="IPP Footer"/>
    <w:basedOn w:val="IPPHeader"/>
    <w:next w:val="PlainText"/>
    <w:qFormat/>
    <w:rsid w:val="00897F7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97F7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97F7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97F7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97F7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97F7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97F7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97F7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97F7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97F73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97F73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897F7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97F73"/>
    <w:rPr>
      <w:rFonts w:ascii="Courier" w:eastAsia="Times" w:hAnsi="Courier"/>
      <w:sz w:val="21"/>
      <w:szCs w:val="21"/>
      <w:lang w:val="en-AU" w:eastAsia="en-US"/>
    </w:rPr>
  </w:style>
  <w:style w:type="paragraph" w:customStyle="1" w:styleId="IPPFooterLandscape">
    <w:name w:val="IPP Footer Landscape"/>
    <w:basedOn w:val="IPPHeaderlandscape"/>
    <w:qFormat/>
    <w:rsid w:val="00897F73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B022A"/>
  </w:style>
  <w:style w:type="character" w:customStyle="1" w:styleId="eop">
    <w:name w:val="eop"/>
    <w:basedOn w:val="DefaultParagraphFont"/>
    <w:rsid w:val="00EB022A"/>
  </w:style>
  <w:style w:type="character" w:styleId="Strong">
    <w:name w:val="Strong"/>
    <w:basedOn w:val="DefaultParagraphFont"/>
    <w:qFormat/>
    <w:rsid w:val="00897F73"/>
    <w:rPr>
      <w:b/>
      <w:bCs/>
    </w:rPr>
  </w:style>
  <w:style w:type="paragraph" w:styleId="ListParagraph">
    <w:name w:val="List Paragraph"/>
    <w:basedOn w:val="Normal"/>
    <w:uiPriority w:val="34"/>
    <w:qFormat/>
    <w:rsid w:val="00897F7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paragraph">
    <w:name w:val="paragraph"/>
    <w:basedOn w:val="Normal"/>
    <w:rsid w:val="00055B06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59C2-FE45-433E-BF53-EC7AAA065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50D57-F2E5-4F7A-8CE9-C77FD3708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533A7-6C6A-4203-8F60-67A5565FCD37}">
  <ds:schemaRefs>
    <ds:schemaRef ds:uri="http://purl.org/dc/elements/1.1/"/>
    <ds:schemaRef ds:uri="http://schemas.microsoft.com/office/2006/documentManagement/types"/>
    <ds:schemaRef ds:uri="a05d7f75-f42e-4288-8809-604fd4d9691f"/>
    <ds:schemaRef ds:uri="ea6feb38-a85a-45e8-92e9-814486bbe375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DD5C293-F862-49DB-ACE0-16C5BCD8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</Template>
  <TotalTime>60</TotalTime>
  <Pages>1</Pages>
  <Words>98</Words>
  <Characters>752</Characters>
  <Application>Microsoft Office Word</Application>
  <DocSecurity>0</DocSecurity>
  <Lines>11</Lines>
  <Paragraphs>4</Paragraphs>
  <ScaleCrop>false</ScaleCrop>
  <Company>FAO of the UN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Cassin, Aoife (NSPD)</cp:lastModifiedBy>
  <cp:revision>178</cp:revision>
  <cp:lastPrinted>2012-04-13T23:33:00Z</cp:lastPrinted>
  <dcterms:created xsi:type="dcterms:W3CDTF">2023-05-17T12:58:00Z</dcterms:created>
  <dcterms:modified xsi:type="dcterms:W3CDTF">2026-02-25T19:43:00Z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