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9E573" w14:textId="77777777" w:rsidR="003468B1" w:rsidRDefault="003C7B6E" w:rsidP="003468B1">
      <w:pPr>
        <w:pStyle w:val="IPPHeadSection"/>
        <w:jc w:val="center"/>
      </w:pPr>
      <w:r>
        <w:t xml:space="preserve">IPPC </w:t>
      </w:r>
      <w:r w:rsidR="00671111" w:rsidRPr="00B609FF">
        <w:t xml:space="preserve">diagnostic protocols </w:t>
      </w:r>
      <w:r w:rsidR="002F4824">
        <w:t xml:space="preserve">drafting groups </w:t>
      </w:r>
    </w:p>
    <w:p w14:paraId="0ED4377C" w14:textId="005A3EC6" w:rsidR="00671111" w:rsidRDefault="33C87D7A" w:rsidP="003468B1">
      <w:pPr>
        <w:pStyle w:val="IPPHeadSection"/>
        <w:jc w:val="center"/>
      </w:pPr>
      <w:r>
        <w:t>(including contact details of current authors and diagnostic protocols status)</w:t>
      </w:r>
    </w:p>
    <w:p w14:paraId="7E614731" w14:textId="77777777" w:rsidR="002F4824" w:rsidRDefault="002F4824" w:rsidP="003C0156"/>
    <w:p w14:paraId="74F51703" w14:textId="77777777" w:rsidR="002F4824" w:rsidRPr="002F4824" w:rsidRDefault="002F4824" w:rsidP="003C0156"/>
    <w:p w14:paraId="7980C3CD" w14:textId="7728C2A2" w:rsidR="000F2543" w:rsidRPr="00224C11" w:rsidRDefault="33C87D7A" w:rsidP="10C4131E">
      <w:pPr>
        <w:pStyle w:val="IPPNormal"/>
        <w:jc w:val="center"/>
        <w:rPr>
          <w:rStyle w:val="IPPnormalitalics"/>
          <w:b/>
          <w:bCs/>
        </w:rPr>
      </w:pPr>
      <w:r w:rsidRPr="33C87D7A">
        <w:rPr>
          <w:rStyle w:val="IPPnormalitalics"/>
          <w:b/>
          <w:bCs/>
        </w:rPr>
        <w:t>Last update: 202</w:t>
      </w:r>
      <w:r w:rsidR="00454C80">
        <w:rPr>
          <w:rStyle w:val="IPPnormalitalics"/>
          <w:b/>
          <w:bCs/>
        </w:rPr>
        <w:t>5</w:t>
      </w:r>
      <w:r w:rsidRPr="33C87D7A">
        <w:rPr>
          <w:rStyle w:val="IPPnormalitalics"/>
          <w:b/>
          <w:bCs/>
        </w:rPr>
        <w:t>-</w:t>
      </w:r>
      <w:r w:rsidR="00A66784">
        <w:rPr>
          <w:rStyle w:val="IPPnormalitalics"/>
          <w:b/>
          <w:bCs/>
        </w:rPr>
        <w:t>1</w:t>
      </w:r>
      <w:r w:rsidR="00454C80">
        <w:rPr>
          <w:rStyle w:val="IPPnormalitalics"/>
          <w:b/>
          <w:bCs/>
        </w:rPr>
        <w:t>0</w:t>
      </w:r>
      <w:r w:rsidRPr="33C87D7A">
        <w:rPr>
          <w:rStyle w:val="IPPnormalitalics"/>
          <w:b/>
          <w:bCs/>
        </w:rPr>
        <w:t>-</w:t>
      </w:r>
      <w:r w:rsidR="00151682">
        <w:rPr>
          <w:rStyle w:val="IPPnormalitalics"/>
          <w:b/>
          <w:bCs/>
        </w:rPr>
        <w:t>0</w:t>
      </w:r>
      <w:r w:rsidR="00454C80">
        <w:rPr>
          <w:rStyle w:val="IPPnormalitalics"/>
          <w:b/>
          <w:bCs/>
        </w:rPr>
        <w:t>9</w:t>
      </w:r>
    </w:p>
    <w:p w14:paraId="5BE47719" w14:textId="77777777" w:rsidR="000F2543" w:rsidRDefault="000F2543">
      <w:pPr>
        <w:jc w:val="center"/>
        <w:rPr>
          <w:b/>
        </w:rPr>
      </w:pPr>
    </w:p>
    <w:p w14:paraId="66B9DC03" w14:textId="77777777" w:rsidR="007B4B96" w:rsidRDefault="008848C3" w:rsidP="007B4B96">
      <w:pPr>
        <w:spacing w:line="280" w:lineRule="exact"/>
        <w:rPr>
          <w:b/>
          <w:bCs/>
          <w:u w:val="single"/>
        </w:rPr>
      </w:pPr>
      <w:r w:rsidRPr="0042009D">
        <w:rPr>
          <w:b/>
          <w:bCs/>
          <w:sz w:val="24"/>
          <w:u w:val="single"/>
        </w:rPr>
        <w:t>Notes</w:t>
      </w:r>
    </w:p>
    <w:p w14:paraId="033A4871" w14:textId="77777777" w:rsidR="002A699F" w:rsidRDefault="002A699F" w:rsidP="003C0156">
      <w:pPr>
        <w:spacing w:before="120" w:after="120" w:line="280" w:lineRule="exact"/>
        <w:rPr>
          <w:szCs w:val="22"/>
        </w:rPr>
      </w:pPr>
    </w:p>
    <w:p w14:paraId="6DF9D95C" w14:textId="77777777" w:rsidR="003C0156" w:rsidRDefault="003C0156" w:rsidP="003C0156">
      <w:pPr>
        <w:pStyle w:val="IPPParagraphnumberingclose"/>
        <w:spacing w:before="120" w:after="120"/>
      </w:pPr>
      <w:r>
        <w:t xml:space="preserve">This document presents the IPPC diagnostic protocols (DPs) drafting </w:t>
      </w:r>
      <w:r w:rsidR="00EC721B">
        <w:t>groups’</w:t>
      </w:r>
      <w:r>
        <w:t xml:space="preserve"> composition, including their email address</w:t>
      </w:r>
      <w:r w:rsidR="004D3DA3">
        <w:t>es</w:t>
      </w:r>
      <w:r>
        <w:t xml:space="preserve">. </w:t>
      </w:r>
    </w:p>
    <w:p w14:paraId="2514951D" w14:textId="77777777" w:rsidR="00D14613" w:rsidRDefault="005E0CE2" w:rsidP="003C0156">
      <w:pPr>
        <w:pStyle w:val="IPPParagraphnumberingclose"/>
        <w:tabs>
          <w:tab w:val="num" w:pos="360"/>
        </w:tabs>
        <w:spacing w:before="120" w:after="120"/>
      </w:pPr>
      <w:r>
        <w:t>T</w:t>
      </w:r>
      <w:r w:rsidR="001B3704">
        <w:t xml:space="preserve">he </w:t>
      </w:r>
      <w:r w:rsidR="00AD0B9E">
        <w:t>stage of development</w:t>
      </w:r>
      <w:r w:rsidR="003C0156">
        <w:t xml:space="preserve"> and priorities</w:t>
      </w:r>
      <w:r w:rsidR="00AD0B9E">
        <w:t xml:space="preserve"> </w:t>
      </w:r>
      <w:r w:rsidR="001B3704">
        <w:t xml:space="preserve">for the </w:t>
      </w:r>
      <w:r w:rsidR="003C0156">
        <w:t>DPs</w:t>
      </w:r>
      <w:r w:rsidR="0050581D">
        <w:t xml:space="preserve"> </w:t>
      </w:r>
      <w:r w:rsidR="003C0156">
        <w:t>are</w:t>
      </w:r>
      <w:r w:rsidR="00BE7F6D">
        <w:t xml:space="preserve"> </w:t>
      </w:r>
      <w:r>
        <w:t xml:space="preserve">described according to the </w:t>
      </w:r>
      <w:r w:rsidR="002F4824" w:rsidRPr="33C87D7A">
        <w:rPr>
          <w:i/>
          <w:iCs/>
        </w:rPr>
        <w:t xml:space="preserve">List </w:t>
      </w:r>
      <w:r w:rsidRPr="33C87D7A">
        <w:rPr>
          <w:i/>
          <w:iCs/>
        </w:rPr>
        <w:t xml:space="preserve">of </w:t>
      </w:r>
      <w:proofErr w:type="gramStart"/>
      <w:r w:rsidRPr="33C87D7A">
        <w:rPr>
          <w:i/>
          <w:iCs/>
        </w:rPr>
        <w:t>topic</w:t>
      </w:r>
      <w:proofErr w:type="gramEnd"/>
      <w:r w:rsidR="002F4824" w:rsidRPr="33C87D7A">
        <w:rPr>
          <w:i/>
          <w:iCs/>
        </w:rPr>
        <w:t xml:space="preserve"> of IPPC standards</w:t>
      </w:r>
      <w:r w:rsidRPr="33C87D7A">
        <w:rPr>
          <w:rStyle w:val="FootnoteReference"/>
        </w:rPr>
        <w:footnoteReference w:id="2"/>
      </w:r>
      <w:r>
        <w:t xml:space="preserve">. </w:t>
      </w:r>
      <w:r w:rsidRPr="005E0CE2">
        <w:t>Each protocol deals with one pest species</w:t>
      </w:r>
      <w:r>
        <w:t xml:space="preserve"> or group</w:t>
      </w:r>
      <w:r w:rsidR="002F4824">
        <w:t xml:space="preserve"> </w:t>
      </w:r>
      <w:r w:rsidRPr="002F4824">
        <w:t>of species</w:t>
      </w:r>
      <w:r w:rsidR="0076300D" w:rsidRPr="002F4824">
        <w:t xml:space="preserve">, in the following categories: </w:t>
      </w:r>
      <w:r w:rsidR="00197B5C">
        <w:t>B</w:t>
      </w:r>
      <w:r w:rsidR="0076300D" w:rsidRPr="002F4824">
        <w:t xml:space="preserve">acteria; </w:t>
      </w:r>
      <w:r w:rsidR="00197B5C">
        <w:t>F</w:t>
      </w:r>
      <w:r w:rsidR="0076300D" w:rsidRPr="002F4824">
        <w:t xml:space="preserve">ungi and fungus-like organisms; </w:t>
      </w:r>
      <w:r w:rsidR="00197B5C">
        <w:t>I</w:t>
      </w:r>
      <w:r w:rsidR="0076300D" w:rsidRPr="002F4824">
        <w:t xml:space="preserve">nsects and mites; </w:t>
      </w:r>
      <w:r w:rsidR="00197B5C">
        <w:t>N</w:t>
      </w:r>
      <w:r w:rsidR="0076300D" w:rsidRPr="002F4824">
        <w:t xml:space="preserve">ematodes; </w:t>
      </w:r>
      <w:r w:rsidR="00197B5C">
        <w:t>P</w:t>
      </w:r>
      <w:r w:rsidR="0076300D" w:rsidRPr="002F4824">
        <w:t xml:space="preserve">lants; </w:t>
      </w:r>
      <w:r w:rsidR="00197B5C">
        <w:t>V</w:t>
      </w:r>
      <w:r w:rsidR="0076300D" w:rsidRPr="002F4824">
        <w:t xml:space="preserve">iruses and phytoplasmas. </w:t>
      </w:r>
      <w:r w:rsidRPr="002F4824">
        <w:t xml:space="preserve"> </w:t>
      </w:r>
    </w:p>
    <w:p w14:paraId="21A9394D" w14:textId="77777777" w:rsidR="00DD43E9" w:rsidRDefault="00D14613" w:rsidP="003C0156">
      <w:pPr>
        <w:pStyle w:val="IPPParagraphnumberingclose"/>
        <w:spacing w:before="120" w:after="120"/>
      </w:pPr>
      <w:r w:rsidRPr="0042009D">
        <w:t>Please note t</w:t>
      </w:r>
      <w:r w:rsidR="00467DFF" w:rsidRPr="0042009D">
        <w:t>hat th</w:t>
      </w:r>
      <w:r w:rsidR="00467DFF">
        <w:t>is</w:t>
      </w:r>
      <w:r w:rsidRPr="0042009D">
        <w:t xml:space="preserve"> version is continually </w:t>
      </w:r>
      <w:r w:rsidR="00EA52B4" w:rsidRPr="0042009D">
        <w:t>revised by</w:t>
      </w:r>
      <w:r>
        <w:t xml:space="preserve"> the </w:t>
      </w:r>
      <w:r w:rsidR="00467DFF">
        <w:t xml:space="preserve">IPPC </w:t>
      </w:r>
      <w:r>
        <w:t>Secretariat and the discipline leads</w:t>
      </w:r>
      <w:r w:rsidR="00467DFF">
        <w:rPr>
          <w:rStyle w:val="FootnoteReference"/>
          <w:szCs w:val="22"/>
        </w:rPr>
        <w:footnoteReference w:id="3"/>
      </w:r>
      <w:r w:rsidR="00467DFF">
        <w:t xml:space="preserve"> </w:t>
      </w:r>
      <w:proofErr w:type="gramStart"/>
      <w:r w:rsidR="00467DFF">
        <w:t xml:space="preserve">in order </w:t>
      </w:r>
      <w:r w:rsidR="00EA52B4">
        <w:t>to</w:t>
      </w:r>
      <w:proofErr w:type="gramEnd"/>
      <w:r w:rsidR="00EA52B4">
        <w:t xml:space="preserve"> </w:t>
      </w:r>
      <w:r w:rsidR="0042009D">
        <w:t>reflect</w:t>
      </w:r>
      <w:r w:rsidR="00EA52B4">
        <w:t xml:space="preserve"> to the most updated contact details available</w:t>
      </w:r>
      <w:r w:rsidR="0061565A">
        <w:t xml:space="preserve"> for </w:t>
      </w:r>
      <w:r w:rsidR="0058539B">
        <w:t xml:space="preserve">the </w:t>
      </w:r>
      <w:r w:rsidR="0014525E">
        <w:t>current author</w:t>
      </w:r>
      <w:r w:rsidR="003F3F38">
        <w:t>s.</w:t>
      </w:r>
    </w:p>
    <w:p w14:paraId="7408088D" w14:textId="77777777" w:rsidR="00FB6DBD" w:rsidRPr="002524C5" w:rsidRDefault="00DD43E9" w:rsidP="00DD43E9">
      <w:pPr>
        <w:rPr>
          <w:rFonts w:ascii="Arial" w:hAnsi="Arial" w:cs="Arial"/>
          <w:b/>
          <w:bCs/>
          <w:sz w:val="20"/>
          <w:szCs w:val="20"/>
        </w:rPr>
      </w:pPr>
      <w:r>
        <w:br w:type="page"/>
      </w:r>
      <w:r w:rsidR="00197B5C">
        <w:rPr>
          <w:rFonts w:ascii="Arial" w:hAnsi="Arial" w:cs="Arial"/>
          <w:b/>
          <w:bCs/>
          <w:sz w:val="20"/>
          <w:szCs w:val="20"/>
        </w:rPr>
        <w:lastRenderedPageBreak/>
        <w:t xml:space="preserve">Click to go to: </w:t>
      </w:r>
      <w:hyperlink w:anchor="_Bacteria_(2006-005)" w:history="1">
        <w:r w:rsidR="00663B24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Bacteria</w:t>
        </w:r>
      </w:hyperlink>
      <w:r w:rsidR="00663B24" w:rsidRPr="002524C5">
        <w:rPr>
          <w:rFonts w:ascii="Arial" w:hAnsi="Arial" w:cs="Arial"/>
          <w:b/>
          <w:bCs/>
          <w:sz w:val="20"/>
          <w:szCs w:val="20"/>
        </w:rPr>
        <w:t xml:space="preserve"> </w:t>
      </w:r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| </w:t>
      </w:r>
      <w:hyperlink w:anchor="_Fungi_and_fungus-like" w:history="1">
        <w:r w:rsidR="00120392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Fungi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 | </w:t>
      </w:r>
      <w:hyperlink w:anchor="_Insects_and_mites" w:history="1">
        <w:r w:rsidR="00120392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Insects and mites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 | </w:t>
      </w:r>
      <w:hyperlink w:anchor="Nematodes" w:history="1">
        <w:r w:rsidR="00C63796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Nematodes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| </w:t>
      </w:r>
      <w:hyperlink w:anchor="_Plants_(2007-001)" w:history="1">
        <w:r w:rsidR="00120392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Plants</w:t>
        </w:r>
      </w:hyperlink>
      <w:r w:rsidR="00FB6DBD" w:rsidRPr="002524C5">
        <w:rPr>
          <w:rFonts w:ascii="Arial" w:hAnsi="Arial" w:cs="Arial"/>
          <w:b/>
          <w:bCs/>
          <w:sz w:val="20"/>
          <w:szCs w:val="20"/>
        </w:rPr>
        <w:t xml:space="preserve"> | </w:t>
      </w:r>
      <w:hyperlink w:anchor="_Viruses_and_phytoplasmas" w:history="1">
        <w:r w:rsidR="00752AAC" w:rsidRPr="002524C5">
          <w:rPr>
            <w:rStyle w:val="Hyperlink"/>
            <w:rFonts w:ascii="Arial" w:hAnsi="Arial" w:cs="Arial"/>
            <w:b/>
            <w:bCs/>
            <w:sz w:val="20"/>
            <w:szCs w:val="20"/>
          </w:rPr>
          <w:t>Viruses and phytoplasmas</w:t>
        </w:r>
      </w:hyperlink>
    </w:p>
    <w:p w14:paraId="733CF14C" w14:textId="77777777" w:rsidR="001C0F87" w:rsidRPr="00954446" w:rsidRDefault="00AF7A72" w:rsidP="002524C5">
      <w:pPr>
        <w:pStyle w:val="IPPHeading1"/>
        <w:rPr>
          <w:rFonts w:ascii="Arial" w:hAnsi="Arial" w:cs="Arial"/>
          <w:sz w:val="20"/>
          <w:szCs w:val="18"/>
        </w:rPr>
      </w:pPr>
      <w:bookmarkStart w:id="0" w:name="_Bacteria_(2006-005)"/>
      <w:bookmarkEnd w:id="0"/>
      <w:r w:rsidRPr="00954446">
        <w:rPr>
          <w:rFonts w:ascii="Arial" w:hAnsi="Arial" w:cs="Arial"/>
          <w:sz w:val="20"/>
          <w:szCs w:val="18"/>
        </w:rPr>
        <w:t>Bacteria</w:t>
      </w:r>
      <w:r w:rsidR="008C13DB" w:rsidRPr="00954446">
        <w:rPr>
          <w:rFonts w:ascii="Arial" w:hAnsi="Arial" w:cs="Arial"/>
          <w:sz w:val="20"/>
          <w:szCs w:val="18"/>
        </w:rPr>
        <w:t xml:space="preserve"> (2006-005)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18"/>
        <w:gridCol w:w="900"/>
        <w:gridCol w:w="1530"/>
        <w:gridCol w:w="2250"/>
        <w:gridCol w:w="1260"/>
        <w:gridCol w:w="2880"/>
        <w:gridCol w:w="3645"/>
      </w:tblGrid>
      <w:tr w:rsidR="002E7373" w:rsidRPr="00CC73CF" w14:paraId="7427A61D" w14:textId="77777777" w:rsidTr="00081D90">
        <w:trPr>
          <w:cantSplit/>
          <w:tblHeader/>
        </w:trPr>
        <w:tc>
          <w:tcPr>
            <w:tcW w:w="1818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401D5FE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bookmarkStart w:id="1" w:name="_Fungi_and_fungus-like"/>
            <w:bookmarkEnd w:id="1"/>
            <w:r w:rsidRPr="00CC73CF">
              <w:rPr>
                <w:b/>
                <w:bCs/>
                <w:szCs w:val="18"/>
              </w:rPr>
              <w:t xml:space="preserve">DP </w:t>
            </w:r>
            <w:r>
              <w:rPr>
                <w:b/>
                <w:bCs/>
                <w:szCs w:val="18"/>
              </w:rPr>
              <w:t>title and topic number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57B1B9B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Priority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EDEFB32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Stage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B57B0F6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Country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E2CBAAF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DP drafting group role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502CC60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Name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7676202" w14:textId="77777777" w:rsidR="001E4C94" w:rsidRPr="00CC73CF" w:rsidRDefault="001E4C94" w:rsidP="00B90FB2">
            <w:pPr>
              <w:pStyle w:val="IPPArialTable"/>
              <w:rPr>
                <w:b/>
                <w:bCs/>
                <w:szCs w:val="18"/>
              </w:rPr>
            </w:pPr>
            <w:r w:rsidRPr="00CC73CF">
              <w:rPr>
                <w:b/>
                <w:bCs/>
                <w:szCs w:val="18"/>
              </w:rPr>
              <w:t>E-mail</w:t>
            </w:r>
            <w:r w:rsidR="004D445A">
              <w:rPr>
                <w:b/>
                <w:bCs/>
                <w:szCs w:val="18"/>
              </w:rPr>
              <w:t xml:space="preserve"> address</w:t>
            </w:r>
          </w:p>
        </w:tc>
      </w:tr>
      <w:tr w:rsidR="00A4612F" w:rsidRPr="00C83F00" w14:paraId="69ECF901" w14:textId="77777777" w:rsidTr="00081D90">
        <w:trPr>
          <w:cantSplit/>
          <w:tblHeader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9A00" w14:textId="55EDD0B0" w:rsidR="00A4612F" w:rsidRPr="00C83F00" w:rsidRDefault="003C30F1" w:rsidP="003C30F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 xml:space="preserve">Ca. </w:t>
            </w:r>
            <w:proofErr w:type="spellStart"/>
            <w:r w:rsidR="00A4612F" w:rsidRPr="00C83F00">
              <w:rPr>
                <w:rFonts w:cs="Arial"/>
                <w:i/>
                <w:szCs w:val="18"/>
              </w:rPr>
              <w:t>Liberibacter</w:t>
            </w:r>
            <w:proofErr w:type="spellEnd"/>
            <w:r w:rsidR="00A4612F" w:rsidRPr="00C83F00">
              <w:rPr>
                <w:rFonts w:cs="Arial"/>
                <w:i/>
                <w:szCs w:val="18"/>
              </w:rPr>
              <w:t xml:space="preserve"> </w:t>
            </w:r>
            <w:proofErr w:type="spellStart"/>
            <w:r w:rsidR="00A4612F" w:rsidRPr="00C83F00">
              <w:rPr>
                <w:rFonts w:cs="Arial"/>
                <w:iCs/>
                <w:szCs w:val="18"/>
              </w:rPr>
              <w:t>spp</w:t>
            </w:r>
            <w:proofErr w:type="spellEnd"/>
            <w:r w:rsidR="00A4612F" w:rsidRPr="00C83F00">
              <w:rPr>
                <w:rFonts w:cs="Arial"/>
                <w:iCs/>
                <w:szCs w:val="18"/>
              </w:rPr>
              <w:t xml:space="preserve"> on Citrus spp. (2004-010)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864" w14:textId="77777777" w:rsidR="00A4612F" w:rsidRPr="00C83F00" w:rsidRDefault="00A4612F" w:rsidP="00A4612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2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EBB" w14:textId="2B8CE7E1" w:rsidR="00A4612F" w:rsidRPr="00A4612F" w:rsidRDefault="00ED7F75" w:rsidP="00BF5293">
            <w:pPr>
              <w:spacing w:before="60" w:after="60"/>
              <w:jc w:val="center"/>
              <w:rPr>
                <w:rFonts w:ascii="Arial" w:eastAsia="Calibri" w:hAnsi="Arial" w:cs="Arial"/>
                <w:sz w:val="18"/>
                <w:szCs w:val="16"/>
              </w:rPr>
            </w:pPr>
            <w:r w:rsidRPr="00ED7F75">
              <w:rPr>
                <w:rFonts w:ascii="Arial" w:eastAsia="Calibri" w:hAnsi="Arial" w:cs="Arial"/>
                <w:sz w:val="18"/>
                <w:szCs w:val="16"/>
              </w:rPr>
              <w:t>ISPM adopted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4CB7" w14:textId="77777777" w:rsidR="00A4612F" w:rsidRPr="00C83F00" w:rsidRDefault="00A4612F" w:rsidP="00A4612F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Argentina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C578" w14:textId="1F6BDBB0" w:rsidR="00A4612F" w:rsidRPr="00C83F00" w:rsidRDefault="003C30F1" w:rsidP="00A4612F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  <w:r w:rsidR="00712BC4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741" w14:textId="77777777" w:rsidR="00A4612F" w:rsidRPr="00C83F00" w:rsidRDefault="00A4612F" w:rsidP="00A4612F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Ms Rita LANFRACHINI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96C" w14:textId="77777777" w:rsidR="00A4612F" w:rsidRPr="00C83F00" w:rsidRDefault="00A4612F" w:rsidP="00A4612F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1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ritalanfranchi@hotmail.com</w:t>
              </w:r>
            </w:hyperlink>
          </w:p>
        </w:tc>
      </w:tr>
      <w:tr w:rsidR="00F75133" w:rsidRPr="001076BB" w14:paraId="5361C087" w14:textId="77777777" w:rsidTr="00081D90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9678" w14:textId="77777777" w:rsidR="00F75133" w:rsidRPr="00C83F00" w:rsidRDefault="00F75133" w:rsidP="00F7513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424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9E29" w14:textId="77777777" w:rsidR="00F75133" w:rsidRPr="00C83F00" w:rsidRDefault="00F75133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3FA5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Spain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71FC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Lead </w:t>
            </w:r>
            <w:r w:rsidRPr="00C83F00">
              <w:rPr>
                <w:rFonts w:cs="Arial"/>
                <w:szCs w:val="18"/>
              </w:rPr>
              <w:t>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09C" w14:textId="77777777" w:rsidR="00F75133" w:rsidRPr="003C30F1" w:rsidRDefault="00F75133" w:rsidP="00F75133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0329A3">
              <w:rPr>
                <w:rFonts w:cs="Arial"/>
                <w:szCs w:val="18"/>
                <w:lang w:val="es-SV"/>
              </w:rPr>
              <w:t>Ms María M. López GONZÁLEZ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EE7" w14:textId="77777777" w:rsidR="00F75133" w:rsidRPr="003C30F1" w:rsidRDefault="00F75133" w:rsidP="00F75133">
            <w:pPr>
              <w:pStyle w:val="IPPArialTable"/>
              <w:rPr>
                <w:rFonts w:eastAsia="Calibri" w:cs="Arial"/>
                <w:szCs w:val="18"/>
                <w:lang w:val="es-ES"/>
              </w:rPr>
            </w:pPr>
            <w:r>
              <w:fldChar w:fldCharType="begin"/>
            </w:r>
            <w:r w:rsidRPr="001076BB">
              <w:rPr>
                <w:lang w:val="es-ES"/>
              </w:rPr>
              <w:instrText>HYPERLINK "mailto:mm52lopez@gmail.com"</w:instrText>
            </w:r>
            <w:r>
              <w:fldChar w:fldCharType="separate"/>
            </w:r>
            <w:r w:rsidRPr="000329A3">
              <w:rPr>
                <w:rStyle w:val="Hyperlink"/>
                <w:lang w:val="es-SV"/>
              </w:rPr>
              <w:t>mm52lopez@gmail.com</w:t>
            </w:r>
            <w:r>
              <w:fldChar w:fldCharType="end"/>
            </w:r>
            <w:r w:rsidRPr="000329A3">
              <w:rPr>
                <w:lang w:val="es-SV"/>
              </w:rPr>
              <w:t xml:space="preserve">; </w:t>
            </w:r>
            <w:r>
              <w:fldChar w:fldCharType="begin"/>
            </w:r>
            <w:r w:rsidRPr="001076BB">
              <w:rPr>
                <w:lang w:val="es-ES"/>
              </w:rPr>
              <w:instrText>HYPERLINK "mailto:m.lopez@ivia.es"</w:instrText>
            </w:r>
            <w:r>
              <w:fldChar w:fldCharType="separate"/>
            </w:r>
            <w:r w:rsidRPr="000329A3">
              <w:rPr>
                <w:rFonts w:cs="Arial"/>
                <w:color w:val="0000FF"/>
                <w:szCs w:val="18"/>
                <w:u w:val="single"/>
                <w:lang w:val="es-SV"/>
              </w:rPr>
              <w:t>mlopez@ivia.es</w:t>
            </w:r>
            <w:r>
              <w:fldChar w:fldCharType="end"/>
            </w:r>
          </w:p>
        </w:tc>
      </w:tr>
      <w:tr w:rsidR="00F75133" w:rsidRPr="00C83F00" w14:paraId="527E01F3" w14:textId="77777777" w:rsidTr="00081D90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E85C" w14:textId="77777777" w:rsidR="00F75133" w:rsidRPr="003C30F1" w:rsidRDefault="00F75133" w:rsidP="00F75133">
            <w:pPr>
              <w:pStyle w:val="IPPArialTable"/>
              <w:rPr>
                <w:rFonts w:cs="Arial"/>
                <w:i/>
                <w:szCs w:val="18"/>
                <w:lang w:val="es-E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226" w14:textId="77777777" w:rsidR="00F75133" w:rsidRPr="003C30F1" w:rsidRDefault="00F75133" w:rsidP="00F75133">
            <w:pPr>
              <w:pStyle w:val="IPPArialTable"/>
              <w:jc w:val="center"/>
              <w:rPr>
                <w:rFonts w:cs="Arial"/>
                <w:szCs w:val="18"/>
                <w:lang w:val="es-ES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17E4" w14:textId="77777777" w:rsidR="00F75133" w:rsidRPr="003C30F1" w:rsidRDefault="00F75133" w:rsidP="00BF5293">
            <w:pPr>
              <w:pStyle w:val="IPPArialTable"/>
              <w:jc w:val="center"/>
              <w:rPr>
                <w:rFonts w:cs="Arial"/>
                <w:szCs w:val="18"/>
                <w:lang w:val="es-E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8BC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China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526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5E8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 xml:space="preserve">Mr </w:t>
            </w:r>
            <w:proofErr w:type="spellStart"/>
            <w:r w:rsidRPr="00C83F00">
              <w:rPr>
                <w:rFonts w:cs="Arial"/>
                <w:szCs w:val="18"/>
              </w:rPr>
              <w:t>Changyong</w:t>
            </w:r>
            <w:proofErr w:type="spellEnd"/>
            <w:r w:rsidRPr="00C83F00">
              <w:rPr>
                <w:rFonts w:cs="Arial"/>
                <w:szCs w:val="18"/>
              </w:rPr>
              <w:t xml:space="preserve"> ZHOU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A7A" w14:textId="77777777" w:rsidR="00F75133" w:rsidRPr="00C83F00" w:rsidRDefault="00F75133" w:rsidP="00F75133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2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zhoucy@cric.cn</w:t>
              </w:r>
            </w:hyperlink>
            <w:r w:rsidRPr="00C83F00">
              <w:rPr>
                <w:rFonts w:cs="Arial"/>
                <w:color w:val="0000FF"/>
                <w:szCs w:val="18"/>
                <w:u w:val="single"/>
              </w:rPr>
              <w:t xml:space="preserve">; </w:t>
            </w:r>
            <w:hyperlink r:id="rId13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zhoucy@swu.edu.cn</w:t>
              </w:r>
            </w:hyperlink>
          </w:p>
        </w:tc>
      </w:tr>
      <w:tr w:rsidR="00F75133" w:rsidRPr="00C83F00" w14:paraId="096AE96A" w14:textId="77777777" w:rsidTr="00081D90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9FE" w14:textId="77777777" w:rsidR="00F75133" w:rsidRPr="00C83F00" w:rsidRDefault="00F75133" w:rsidP="00F7513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2A2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8721" w14:textId="77777777" w:rsidR="00F75133" w:rsidRPr="00C83F00" w:rsidRDefault="00F75133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481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Japan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8B3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AB7" w14:textId="77777777" w:rsidR="00F75133" w:rsidRPr="00C83F00" w:rsidRDefault="00F75133" w:rsidP="00F75133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Mr Takayuki MATZUURA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774" w14:textId="77777777" w:rsidR="00F75133" w:rsidRPr="00C83F00" w:rsidRDefault="00F75133" w:rsidP="00F75133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4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matsuurat@pps.maff.go.jp</w:t>
              </w:r>
            </w:hyperlink>
          </w:p>
        </w:tc>
      </w:tr>
      <w:tr w:rsidR="00F75133" w:rsidRPr="003C30F1" w14:paraId="56373F78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D1D" w14:textId="77777777" w:rsidR="00F75133" w:rsidRPr="00C83F00" w:rsidRDefault="00F75133" w:rsidP="00F7513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7EC" w14:textId="77777777" w:rsidR="00F75133" w:rsidRPr="00C83F00" w:rsidRDefault="00F75133" w:rsidP="00F7513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0247" w14:textId="77777777" w:rsidR="00F75133" w:rsidRPr="00C83F00" w:rsidRDefault="00F75133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3C81398" w14:textId="07D7AA0F" w:rsidR="00F75133" w:rsidRPr="00C83F00" w:rsidRDefault="00397ED4" w:rsidP="00F7513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Zealand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DA471BA" w14:textId="77A3C0FC" w:rsidR="00F75133" w:rsidRPr="00C83F00" w:rsidRDefault="00397ED4" w:rsidP="00DD43E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8ABDFA9" w14:textId="651CB711" w:rsidR="00F75133" w:rsidRPr="003C5ADF" w:rsidRDefault="5802789F" w:rsidP="5802789F">
            <w:pPr>
              <w:pStyle w:val="IPPArialTable"/>
              <w:rPr>
                <w:rFonts w:cs="Arial"/>
              </w:rPr>
            </w:pPr>
            <w:r w:rsidRPr="5802789F">
              <w:rPr>
                <w:rFonts w:cs="Arial"/>
                <w:lang w:val="it-IT"/>
              </w:rPr>
              <w:t>Mr Robert TAYLOR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4B0303B" w14:textId="17274BA5" w:rsidR="00F75133" w:rsidRPr="003C5ADF" w:rsidRDefault="00F75133" w:rsidP="00F75133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15" w:history="1">
              <w:r w:rsidRPr="00AF5FE5">
                <w:rPr>
                  <w:rStyle w:val="Hyperlink"/>
                  <w:rFonts w:cs="Arial"/>
                  <w:szCs w:val="18"/>
                </w:rPr>
                <w:t>Robert.Taylor@mpi.govt.nz</w:t>
              </w:r>
            </w:hyperlink>
            <w:r w:rsidRPr="00AF5FE5">
              <w:rPr>
                <w:rFonts w:cs="Arial"/>
                <w:color w:val="0000FF"/>
                <w:szCs w:val="18"/>
                <w:u w:val="single"/>
              </w:rPr>
              <w:t xml:space="preserve">; </w:t>
            </w:r>
          </w:p>
        </w:tc>
      </w:tr>
      <w:tr w:rsidR="00F33E81" w14:paraId="7F35692B" w14:textId="77777777" w:rsidTr="009D556E">
        <w:trPr>
          <w:cantSplit/>
          <w:tblHeader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D5D294" w14:textId="14FCFD95" w:rsidR="00F33E81" w:rsidRDefault="00F33E81" w:rsidP="009D556E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>Acidovorax</w:t>
            </w:r>
            <w:proofErr w:type="spellEnd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>avenae</w:t>
            </w:r>
            <w:proofErr w:type="spellEnd"/>
            <w:r w:rsidRPr="6D4C1AD2">
              <w:rPr>
                <w:rFonts w:eastAsia="Arial" w:cs="Arial"/>
                <w:color w:val="000000" w:themeColor="text1"/>
                <w:szCs w:val="18"/>
              </w:rPr>
              <w:t xml:space="preserve"> subsp. </w:t>
            </w:r>
            <w:proofErr w:type="spellStart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>Citrulli</w:t>
            </w:r>
            <w:proofErr w:type="spellEnd"/>
            <w:r w:rsidRPr="6D4C1AD2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26382D">
              <w:rPr>
                <w:rFonts w:eastAsia="Arial" w:cs="Arial"/>
                <w:color w:val="000000" w:themeColor="text1"/>
                <w:szCs w:val="18"/>
              </w:rPr>
              <w:t>(</w:t>
            </w:r>
            <w:r w:rsidRPr="6D4C1AD2">
              <w:rPr>
                <w:rFonts w:eastAsia="Arial" w:cs="Arial"/>
                <w:color w:val="000000" w:themeColor="text1"/>
                <w:szCs w:val="18"/>
              </w:rPr>
              <w:t>2018-032)</w:t>
            </w:r>
          </w:p>
          <w:p w14:paraId="183A5648" w14:textId="58BE7C09" w:rsidR="00F33E81" w:rsidRDefault="00F33E81" w:rsidP="009D556E">
            <w:pPr>
              <w:pStyle w:val="IPPArialTable"/>
              <w:rPr>
                <w:i/>
                <w:iCs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32C3EFB" w14:textId="368EB875" w:rsidR="00F33E81" w:rsidRDefault="00F33E81" w:rsidP="6D4C1AD2">
            <w:pPr>
              <w:pStyle w:val="IPPArialTable"/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DB0E90A" w14:textId="3E413360" w:rsidR="00F33E81" w:rsidRDefault="005673FB" w:rsidP="00BF5293">
            <w:pPr>
              <w:jc w:val="center"/>
              <w:rPr>
                <w:szCs w:val="22"/>
              </w:rPr>
            </w:pPr>
            <w:r w:rsidRPr="005673FB">
              <w:rPr>
                <w:rFonts w:ascii="Arial" w:eastAsia="Times" w:hAnsi="Arial"/>
                <w:sz w:val="18"/>
                <w:szCs w:val="18"/>
              </w:rPr>
              <w:t xml:space="preserve">Draft ISPM under development 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4CD877" w14:textId="409152E1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The Netherlands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1BE3A59" w14:textId="78759208" w:rsidR="00F33E81" w:rsidRDefault="00F33E81" w:rsidP="6D4C1AD2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Lead 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DBCECEF" w14:textId="552B54C5" w:rsidR="00F33E81" w:rsidRDefault="00F33E81" w:rsidP="6D4C1AD2">
            <w:pPr>
              <w:pStyle w:val="IPPArialTable"/>
              <w:rPr>
                <w:color w:val="000000" w:themeColor="text1"/>
                <w:szCs w:val="18"/>
                <w:lang w:val="it-IT"/>
              </w:rPr>
            </w:pPr>
            <w:r w:rsidRPr="6D4C1AD2">
              <w:rPr>
                <w:rFonts w:eastAsia="Arial" w:cs="Arial"/>
                <w:color w:val="000000" w:themeColor="text1"/>
                <w:szCs w:val="18"/>
                <w:lang w:val="it-IT"/>
              </w:rPr>
              <w:t>Mr Harrie KOENRAADT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AB2C880" w14:textId="319A2607" w:rsidR="00F33E81" w:rsidRDefault="00F33E81" w:rsidP="6D4C1AD2">
            <w:pPr>
              <w:pStyle w:val="IPPArialTable"/>
              <w:rPr>
                <w:szCs w:val="18"/>
              </w:rPr>
            </w:pPr>
            <w:hyperlink r:id="rId16">
              <w:r w:rsidRPr="6D4C1AD2">
                <w:rPr>
                  <w:rStyle w:val="Hyperlink"/>
                  <w:szCs w:val="18"/>
                </w:rPr>
                <w:t>h.koenraadt@naktuinbouw.nl</w:t>
              </w:r>
            </w:hyperlink>
          </w:p>
        </w:tc>
      </w:tr>
      <w:tr w:rsidR="00F33E81" w14:paraId="44F2D4E1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052" w14:textId="77777777" w:rsidR="00F33E81" w:rsidRDefault="00F33E81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ED1" w14:textId="77777777" w:rsidR="00F33E81" w:rsidRDefault="00F33E81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C4D3822" w14:textId="77777777" w:rsidR="00F33E81" w:rsidRDefault="00F33E81" w:rsidP="00BF5293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0C8E4D1" w14:textId="2A2C0C58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Italy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CD7C5A9" w14:textId="23E4757A" w:rsidR="00F33E81" w:rsidRDefault="00F33E81" w:rsidP="6D4C1AD2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3B7C289" w14:textId="77985187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Mr Emilio STEFANI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B3909E0" w14:textId="796D1E98" w:rsidR="00F33E81" w:rsidRDefault="00F33E81" w:rsidP="6D4C1AD2">
            <w:pPr>
              <w:pStyle w:val="IPPArialTable"/>
              <w:rPr>
                <w:szCs w:val="18"/>
              </w:rPr>
            </w:pPr>
            <w:hyperlink r:id="rId17">
              <w:r w:rsidRPr="6D4C1AD2">
                <w:rPr>
                  <w:rStyle w:val="Hyperlink"/>
                  <w:szCs w:val="18"/>
                </w:rPr>
                <w:t>emilio.stefani@unimore.it</w:t>
              </w:r>
            </w:hyperlink>
          </w:p>
        </w:tc>
      </w:tr>
      <w:tr w:rsidR="00F33E81" w14:paraId="2E0419B3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6D8E" w14:textId="77777777" w:rsidR="00F33E81" w:rsidRDefault="00F33E81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1345" w14:textId="77777777" w:rsidR="00F33E81" w:rsidRDefault="00F33E81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DB0D020" w14:textId="77777777" w:rsidR="00F33E81" w:rsidRDefault="00F33E81" w:rsidP="00BF5293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E45D2DF" w14:textId="053C7993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Egypt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6DE98B9" w14:textId="727DD0B8" w:rsidR="00F33E81" w:rsidRDefault="00F33E81" w:rsidP="6D4C1AD2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654EEB7" w14:textId="4528025C" w:rsidR="00F33E81" w:rsidRDefault="00F33E81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Mr Ahmed Mahmoud ISMAIL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B2938C0" w14:textId="7F26B50C" w:rsidR="00F33E81" w:rsidRDefault="00F33E81" w:rsidP="6D4C1AD2">
            <w:pPr>
              <w:pStyle w:val="IPPArialTable"/>
              <w:rPr>
                <w:szCs w:val="18"/>
              </w:rPr>
            </w:pPr>
            <w:hyperlink r:id="rId18">
              <w:r w:rsidRPr="6D4C1AD2">
                <w:rPr>
                  <w:rStyle w:val="Hyperlink"/>
                  <w:szCs w:val="18"/>
                </w:rPr>
                <w:t>ma.ah.ismail@gmail.com</w:t>
              </w:r>
            </w:hyperlink>
          </w:p>
        </w:tc>
      </w:tr>
      <w:tr w:rsidR="00F33E81" w14:paraId="7FA3A684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E43" w14:textId="77777777" w:rsidR="00F33E81" w:rsidRDefault="00F33E81" w:rsidP="00F33E81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B366" w14:textId="77777777" w:rsidR="00F33E81" w:rsidRDefault="00F33E81" w:rsidP="00F33E81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8333FB4" w14:textId="77777777" w:rsidR="00F33E81" w:rsidRDefault="00F33E81" w:rsidP="00F33E81">
            <w:pPr>
              <w:jc w:val="center"/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11F8261" w14:textId="0F75479E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985607">
              <w:rPr>
                <w:rFonts w:cs="Arial"/>
                <w:spacing w:val="-3"/>
                <w:szCs w:val="18"/>
                <w:lang w:val="pt-BR"/>
              </w:rPr>
              <w:t>Japan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0D9A09A" w14:textId="7D7C2387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985607"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7F2F3DC" w14:textId="7F97CC0E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985607">
              <w:rPr>
                <w:lang w:val="en-NZ" w:eastAsia="ja-JP"/>
              </w:rPr>
              <w:t>Mr Kohei Osaki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E821671" w14:textId="0EF11605" w:rsidR="00F33E81" w:rsidRDefault="003E5DD5" w:rsidP="00F33E81">
            <w:pPr>
              <w:pStyle w:val="IPPArialTable"/>
            </w:pPr>
            <w:hyperlink r:id="rId19" w:history="1">
              <w:r w:rsidRPr="0047582E">
                <w:rPr>
                  <w:rStyle w:val="Hyperlink"/>
                </w:rPr>
                <w:t>osakik550@affrc.go.jp</w:t>
              </w:r>
            </w:hyperlink>
            <w:r>
              <w:t xml:space="preserve"> </w:t>
            </w:r>
          </w:p>
        </w:tc>
      </w:tr>
      <w:tr w:rsidR="00F33E81" w14:paraId="55C1B24C" w14:textId="77777777" w:rsidTr="0084646A">
        <w:trPr>
          <w:cantSplit/>
          <w:tblHeader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178E" w14:textId="3BADBAC0" w:rsidR="00F33E81" w:rsidRDefault="00F33E81" w:rsidP="00F33E81">
            <w:pPr>
              <w:pStyle w:val="IPPArialTable"/>
            </w:pPr>
            <w:r w:rsidRPr="005D00FA">
              <w:rPr>
                <w:rFonts w:eastAsia="Arial" w:cs="Arial"/>
                <w:iCs/>
                <w:color w:val="000000" w:themeColor="text1"/>
                <w:szCs w:val="18"/>
              </w:rPr>
              <w:t>Revision of DP 25:</w:t>
            </w:r>
            <w:r w:rsidRPr="005D00FA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Xylella fastidiosa </w:t>
            </w:r>
            <w:r w:rsidRPr="005D00FA">
              <w:rPr>
                <w:rFonts w:eastAsia="Arial" w:cs="Arial"/>
                <w:iCs/>
                <w:color w:val="000000" w:themeColor="text1"/>
                <w:szCs w:val="18"/>
              </w:rPr>
              <w:t>(2021-003)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93F3" w14:textId="6E1C686E" w:rsidR="00F33E81" w:rsidRPr="00574CAA" w:rsidRDefault="00F33E81" w:rsidP="00F33E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C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BE3CABD" w14:textId="05E5C704" w:rsidR="00F33E81" w:rsidRPr="005D00FA" w:rsidRDefault="00262890" w:rsidP="00F33E81">
            <w:pPr>
              <w:pStyle w:val="IPPArialTable"/>
              <w:jc w:val="center"/>
              <w:rPr>
                <w:szCs w:val="18"/>
              </w:rPr>
            </w:pPr>
            <w:r>
              <w:rPr>
                <w:szCs w:val="18"/>
              </w:rPr>
              <w:t>ISPM</w:t>
            </w:r>
            <w:r w:rsidR="00615707">
              <w:rPr>
                <w:szCs w:val="18"/>
              </w:rPr>
              <w:t xml:space="preserve"> adopted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CE578FF" w14:textId="338C1BF0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France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A5F9B4A" w14:textId="719C3C90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6D4C1AD2">
              <w:rPr>
                <w:rFonts w:cs="Arial"/>
              </w:rPr>
              <w:t>Lead 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0D538C1" w14:textId="4767F7C7" w:rsidR="00F33E81" w:rsidRPr="6D4C1AD2" w:rsidRDefault="00F33E81" w:rsidP="00F33E81">
            <w:pPr>
              <w:pStyle w:val="IPPArialTable"/>
              <w:rPr>
                <w:szCs w:val="18"/>
              </w:rPr>
            </w:pPr>
            <w:r>
              <w:t xml:space="preserve">Ms </w:t>
            </w:r>
            <w:r w:rsidRPr="00B40215">
              <w:t>Sophie CE</w:t>
            </w:r>
            <w:r>
              <w:t xml:space="preserve">SBRON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EEF19E9" w14:textId="75972754" w:rsidR="00F33E81" w:rsidRDefault="00F33E81" w:rsidP="00F33E81">
            <w:pPr>
              <w:pStyle w:val="IPPArialTable"/>
            </w:pPr>
            <w:r w:rsidRPr="005D00FA">
              <w:rPr>
                <w:rStyle w:val="Hyperlink"/>
                <w:rFonts w:cstheme="minorHAnsi"/>
              </w:rPr>
              <w:t>sophie.cesbron@inrae.fr</w:t>
            </w:r>
          </w:p>
        </w:tc>
      </w:tr>
      <w:tr w:rsidR="00F33E81" w14:paraId="59E1FD0B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4B5" w14:textId="77777777" w:rsidR="00F33E81" w:rsidRPr="005D00FA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FE89" w14:textId="77777777" w:rsidR="00F33E81" w:rsidRDefault="00F33E81" w:rsidP="00F33E81">
            <w:pPr>
              <w:jc w:val="center"/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4DD8BE3" w14:textId="77777777" w:rsidR="00F33E81" w:rsidRPr="6D4C1AD2" w:rsidRDefault="00F33E81" w:rsidP="00F33E81">
            <w:pPr>
              <w:pStyle w:val="IPPArialTable"/>
              <w:jc w:val="center"/>
              <w:rPr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24C4D33" w14:textId="2F2CC9C3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Australia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3A46D1" w14:textId="4AE61F56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FE7E67">
              <w:rPr>
                <w:rFonts w:cs="Arial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ABB76A0" w14:textId="741F2728" w:rsidR="00F33E81" w:rsidRPr="6D4C1AD2" w:rsidRDefault="00F33E81" w:rsidP="00F33E81">
            <w:pPr>
              <w:pStyle w:val="IPPArialTable"/>
              <w:rPr>
                <w:szCs w:val="18"/>
              </w:rPr>
            </w:pPr>
            <w:r>
              <w:t xml:space="preserve">Mr </w:t>
            </w:r>
            <w:r w:rsidRPr="00B40215">
              <w:t xml:space="preserve">Toni CHAPMAN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C2A288" w14:textId="3846CDF6" w:rsidR="00F33E81" w:rsidRDefault="00F33E81" w:rsidP="00F33E81">
            <w:pPr>
              <w:pStyle w:val="IPPArialTable"/>
            </w:pPr>
            <w:hyperlink r:id="rId20" w:history="1">
              <w:r w:rsidRPr="00364293">
                <w:rPr>
                  <w:rStyle w:val="Hyperlink"/>
                  <w:rFonts w:cstheme="minorHAnsi"/>
                </w:rPr>
                <w:t>toni.chapman@dpi.nsw.gov.au</w:t>
              </w:r>
            </w:hyperlink>
            <w:r>
              <w:rPr>
                <w:rFonts w:cstheme="minorHAnsi"/>
              </w:rPr>
              <w:t xml:space="preserve"> </w:t>
            </w:r>
          </w:p>
        </w:tc>
      </w:tr>
      <w:tr w:rsidR="00F33E81" w:rsidRPr="001076BB" w14:paraId="0F77C922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2BC" w14:textId="77777777" w:rsidR="00F33E81" w:rsidRPr="005D00FA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726" w14:textId="77777777" w:rsidR="00F33E81" w:rsidRDefault="00F33E81" w:rsidP="00F33E81">
            <w:pPr>
              <w:jc w:val="center"/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60DFFE8" w14:textId="77777777" w:rsidR="00F33E81" w:rsidRPr="6D4C1AD2" w:rsidRDefault="00F33E81" w:rsidP="00F33E81">
            <w:pPr>
              <w:pStyle w:val="IPPArialTable"/>
              <w:jc w:val="center"/>
              <w:rPr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1F3C7A" w14:textId="0BE70AA4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Brazil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35FDBF4" w14:textId="794CFE81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FE7E67">
              <w:rPr>
                <w:rFonts w:cs="Arial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85EBFE" w14:textId="69CA87F7" w:rsidR="00F33E81" w:rsidRPr="00AF5FE5" w:rsidRDefault="00F33E81" w:rsidP="00F33E81">
            <w:pPr>
              <w:pStyle w:val="IPPArialTable"/>
              <w:rPr>
                <w:szCs w:val="18"/>
                <w:lang w:val="it-IT"/>
              </w:rPr>
            </w:pPr>
            <w:r w:rsidRPr="00AF5FE5">
              <w:rPr>
                <w:lang w:val="it-IT"/>
              </w:rPr>
              <w:t xml:space="preserve">Mr Helvecio DELLA COLETTA FILHO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FBB4CA2" w14:textId="0D461672" w:rsidR="00F33E81" w:rsidRPr="00AF5FE5" w:rsidRDefault="00F33E81" w:rsidP="00F33E81">
            <w:pPr>
              <w:pStyle w:val="IPPArialTable"/>
              <w:rPr>
                <w:lang w:val="it-IT"/>
              </w:rPr>
            </w:pPr>
            <w:r>
              <w:fldChar w:fldCharType="begin"/>
            </w:r>
            <w:r w:rsidRPr="001076BB">
              <w:rPr>
                <w:lang w:val="it-IT"/>
              </w:rPr>
              <w:instrText>HYPERLINK "mailto:hdcoletta@ccsm.br"</w:instrText>
            </w:r>
            <w:r>
              <w:fldChar w:fldCharType="separate"/>
            </w:r>
            <w:r w:rsidRPr="00AF5FE5">
              <w:rPr>
                <w:rStyle w:val="Hyperlink"/>
                <w:lang w:val="it-IT"/>
              </w:rPr>
              <w:t>hdcoletta@ccsm.br</w:t>
            </w:r>
            <w:r>
              <w:fldChar w:fldCharType="end"/>
            </w:r>
            <w:r w:rsidRPr="00AF5FE5">
              <w:rPr>
                <w:lang w:val="it-IT"/>
              </w:rPr>
              <w:t xml:space="preserve"> ; </w:t>
            </w:r>
            <w:r>
              <w:fldChar w:fldCharType="begin"/>
            </w:r>
            <w:r w:rsidRPr="001076BB">
              <w:rPr>
                <w:lang w:val="it-IT"/>
              </w:rPr>
              <w:instrText>HYPERLINK "mailto:helvecio.coletta@sp.gov.br"</w:instrText>
            </w:r>
            <w:r>
              <w:fldChar w:fldCharType="separate"/>
            </w:r>
            <w:r w:rsidRPr="00AF5FE5">
              <w:rPr>
                <w:rStyle w:val="Hyperlink"/>
                <w:lang w:val="it-IT"/>
              </w:rPr>
              <w:t>helvecio.coletta@sp.gov.br</w:t>
            </w:r>
            <w:r>
              <w:fldChar w:fldCharType="end"/>
            </w:r>
            <w:r w:rsidRPr="00AF5FE5">
              <w:rPr>
                <w:lang w:val="it-IT"/>
              </w:rPr>
              <w:t xml:space="preserve"> </w:t>
            </w:r>
          </w:p>
        </w:tc>
      </w:tr>
      <w:tr w:rsidR="00F33E81" w14:paraId="493B7D3A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1687" w14:textId="77777777" w:rsidR="00F33E81" w:rsidRPr="00AF5FE5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  <w:lang w:val="it-I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163" w14:textId="77777777" w:rsidR="00F33E81" w:rsidRPr="00AF5FE5" w:rsidRDefault="00F33E81" w:rsidP="00F33E81">
            <w:pPr>
              <w:jc w:val="center"/>
              <w:rPr>
                <w:lang w:val="it-IT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E7BBC5C" w14:textId="77777777" w:rsidR="00F33E81" w:rsidRPr="00AF5FE5" w:rsidRDefault="00F33E81" w:rsidP="00F33E81">
            <w:pPr>
              <w:pStyle w:val="IPPArialTable"/>
              <w:jc w:val="center"/>
              <w:rPr>
                <w:szCs w:val="18"/>
                <w:lang w:val="it-IT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BF5F481" w14:textId="20D19ADB" w:rsidR="00F33E81" w:rsidRPr="6D4C1AD2" w:rsidRDefault="00F33E81" w:rsidP="00F33E81">
            <w:pPr>
              <w:pStyle w:val="IPPArialTable"/>
              <w:rPr>
                <w:szCs w:val="18"/>
              </w:rPr>
            </w:pPr>
            <w:r w:rsidRPr="00B40215">
              <w:t>France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B1E5F6" w14:textId="19CC9A05" w:rsidR="00F33E81" w:rsidRPr="6D4C1AD2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FE7E67">
              <w:rPr>
                <w:rFonts w:cs="Arial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CFD3D4" w14:textId="4DBEFDF9" w:rsidR="00F33E81" w:rsidRPr="6D4C1AD2" w:rsidRDefault="00F33E81" w:rsidP="00F33E81">
            <w:pPr>
              <w:pStyle w:val="IPPArialTable"/>
              <w:rPr>
                <w:szCs w:val="18"/>
              </w:rPr>
            </w:pPr>
            <w:r>
              <w:t xml:space="preserve">Mr Bruno LEGENDRE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FE2E1B" w14:textId="5BEA3B71" w:rsidR="00F33E81" w:rsidRDefault="00F33E81" w:rsidP="00F33E81">
            <w:pPr>
              <w:pStyle w:val="IPPArialTable"/>
            </w:pPr>
            <w:hyperlink r:id="rId21" w:history="1">
              <w:r w:rsidRPr="005F5408">
                <w:rPr>
                  <w:rStyle w:val="Hyperlink"/>
                  <w:lang w:val="it-IT"/>
                </w:rPr>
                <w:t>bruno.legendre@anses.fr</w:t>
              </w:r>
            </w:hyperlink>
            <w:r>
              <w:rPr>
                <w:rFonts w:ascii="OpenSans-Regular" w:eastAsia="Times New Roman" w:hAnsi="OpenSans-Regular" w:cs="OpenSans-Regular"/>
                <w:color w:val="004495"/>
                <w:szCs w:val="18"/>
                <w:lang w:val="en-US"/>
              </w:rPr>
              <w:t xml:space="preserve"> </w:t>
            </w:r>
          </w:p>
        </w:tc>
      </w:tr>
      <w:tr w:rsidR="00F33E81" w14:paraId="7575DCAB" w14:textId="77777777" w:rsidTr="0084646A">
        <w:trPr>
          <w:cantSplit/>
          <w:tblHeader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05C6C71" w14:textId="50F3CF33" w:rsidR="00F33E81" w:rsidRPr="00E5771B" w:rsidRDefault="00F33E81" w:rsidP="00F33E81">
            <w:pPr>
              <w:jc w:val="left"/>
              <w:rPr>
                <w:rFonts w:eastAsia="Arial" w:cs="Arial"/>
                <w:iCs/>
                <w:color w:val="000000" w:themeColor="text1"/>
                <w:szCs w:val="18"/>
              </w:rPr>
            </w:pPr>
            <w:proofErr w:type="spellStart"/>
            <w:r w:rsidRPr="00E5771B">
              <w:rPr>
                <w:rFonts w:ascii="Arial" w:eastAsia="Arial" w:hAnsi="Arial" w:cs="Arial"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  <w:t>Dickeya</w:t>
            </w:r>
            <w:proofErr w:type="spellEnd"/>
            <w:r w:rsidRPr="00E5771B">
              <w:rPr>
                <w:rFonts w:ascii="Arial" w:eastAsia="Arial" w:hAnsi="Arial" w:cs="Arial"/>
                <w:bCs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 spp.</w:t>
            </w:r>
            <w:r w:rsidRPr="00E5771B">
              <w:rPr>
                <w:rFonts w:ascii="Arial" w:eastAsia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 on </w:t>
            </w:r>
            <w:r w:rsidR="00A7308F" w:rsidRPr="00A7308F">
              <w:rPr>
                <w:rFonts w:ascii="Arial" w:eastAsia="Arial" w:hAnsi="Arial" w:cs="Arial"/>
                <w:bCs/>
                <w:i/>
                <w:color w:val="000000" w:themeColor="text1"/>
                <w:sz w:val="18"/>
                <w:szCs w:val="18"/>
                <w:lang w:val="en-US"/>
              </w:rPr>
              <w:t>Solanum tuberosum</w:t>
            </w:r>
            <w:r w:rsidRPr="00E5771B">
              <w:rPr>
                <w:rFonts w:ascii="Arial" w:eastAsia="Arial" w:hAnsi="Arial" w:cs="Arial"/>
                <w:iCs/>
                <w:color w:val="000000" w:themeColor="text1"/>
                <w:sz w:val="18"/>
                <w:szCs w:val="18"/>
                <w:lang w:val="en-US"/>
              </w:rPr>
              <w:t> (2021-014)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49F6E2" w14:textId="643759E6" w:rsidR="00F33E81" w:rsidRPr="00E5771B" w:rsidRDefault="00F33E81" w:rsidP="00F33E81">
            <w:pPr>
              <w:jc w:val="center"/>
            </w:pPr>
          </w:p>
          <w:p w14:paraId="6D9120F4" w14:textId="67A29B94" w:rsidR="00F33E81" w:rsidRPr="00E5771B" w:rsidRDefault="00F33E81" w:rsidP="00F33E81">
            <w:pPr>
              <w:jc w:val="center"/>
            </w:pPr>
          </w:p>
          <w:p w14:paraId="14B8F289" w14:textId="714C2143" w:rsidR="00F33E81" w:rsidRPr="00E5771B" w:rsidRDefault="00F33E81" w:rsidP="00F33E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77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163D3030" w14:textId="3FC6903B" w:rsidR="00F33E81" w:rsidRPr="00E5771B" w:rsidRDefault="00823BAE" w:rsidP="00F33E81">
            <w:pPr>
              <w:pStyle w:val="IPPArialTable"/>
              <w:jc w:val="center"/>
              <w:rPr>
                <w:szCs w:val="18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46E60AD" w14:textId="7964002E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7FB260" w14:textId="147306AB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2EAEB70" w14:textId="212C2D1D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 xml:space="preserve">Xiang Sean LI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56E401" w14:textId="3F435EF8" w:rsidR="00F33E81" w:rsidRPr="00E5771B" w:rsidRDefault="00F33E81" w:rsidP="00F33E81">
            <w:pPr>
              <w:pStyle w:val="IPPArialTable"/>
            </w:pPr>
            <w:hyperlink r:id="rId22" w:history="1">
              <w:r w:rsidRPr="00E5771B">
                <w:rPr>
                  <w:rStyle w:val="Hyperlink"/>
                  <w:rFonts w:eastAsia="Calibri" w:cs="Arial"/>
                  <w:szCs w:val="18"/>
                </w:rPr>
                <w:t>Sean.li@inspection.gc.ca</w:t>
              </w:r>
            </w:hyperlink>
          </w:p>
        </w:tc>
      </w:tr>
      <w:tr w:rsidR="00F33E81" w14:paraId="3FE59E84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EA8D15" w14:textId="55E256C4" w:rsidR="00F33E81" w:rsidRPr="00E5771B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33444E" w14:textId="1D4A20ED" w:rsidR="00F33E81" w:rsidRPr="00E5771B" w:rsidRDefault="00F33E81" w:rsidP="00F33E81">
            <w:pPr>
              <w:jc w:val="center"/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</w:tcPr>
          <w:p w14:paraId="32D050E8" w14:textId="08206837" w:rsidR="00F33E81" w:rsidRPr="00E5771B" w:rsidRDefault="00F33E81" w:rsidP="00F33E81">
            <w:pPr>
              <w:pStyle w:val="IPPArialTable"/>
              <w:rPr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CB5C2" w14:textId="50469809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E95DFBD" w14:textId="1BD38DAA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6B55711" w14:textId="36CB7B31" w:rsidR="00F33E81" w:rsidRPr="00E5771B" w:rsidRDefault="00F33E81" w:rsidP="00F33E81">
            <w:pPr>
              <w:pStyle w:val="IPPArialTable"/>
            </w:pPr>
            <w:proofErr w:type="spellStart"/>
            <w:r w:rsidRPr="00E5771B">
              <w:rPr>
                <w:rFonts w:eastAsia="Calibri" w:cs="Arial"/>
                <w:szCs w:val="18"/>
              </w:rPr>
              <w:t>Baishi</w:t>
            </w:r>
            <w:proofErr w:type="spellEnd"/>
            <w:r w:rsidRPr="00E5771B">
              <w:rPr>
                <w:rFonts w:eastAsia="Calibri" w:cs="Arial"/>
                <w:szCs w:val="18"/>
              </w:rPr>
              <w:t xml:space="preserve"> HU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5D9CEF6" w14:textId="61B74E60" w:rsidR="00F33E81" w:rsidRPr="00E5771B" w:rsidRDefault="00F33E81" w:rsidP="00F33E81">
            <w:pPr>
              <w:pStyle w:val="IPPArialTable"/>
            </w:pPr>
            <w:hyperlink r:id="rId23" w:history="1">
              <w:r w:rsidRPr="00E5771B">
                <w:rPr>
                  <w:rStyle w:val="Hyperlink"/>
                  <w:rFonts w:eastAsia="Calibri" w:cs="Arial"/>
                  <w:szCs w:val="18"/>
                </w:rPr>
                <w:t>hbs@njau.edu.cn</w:t>
              </w:r>
            </w:hyperlink>
          </w:p>
        </w:tc>
      </w:tr>
      <w:tr w:rsidR="00F33E81" w14:paraId="27DEABF6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5FC22" w14:textId="2CD412F9" w:rsidR="00F33E81" w:rsidRPr="00E5771B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767EA5" w14:textId="7B2EED3E" w:rsidR="00F33E81" w:rsidRPr="00E5771B" w:rsidRDefault="00F33E81" w:rsidP="00F33E81">
            <w:pPr>
              <w:jc w:val="center"/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</w:tcPr>
          <w:p w14:paraId="38E52EB3" w14:textId="20A1FD1E" w:rsidR="00F33E81" w:rsidRPr="00E5771B" w:rsidRDefault="00F33E81" w:rsidP="00F33E81">
            <w:pPr>
              <w:pStyle w:val="IPPArialTable"/>
              <w:rPr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B3D49B1" w14:textId="58A23425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France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940DBC7" w14:textId="1DEE676F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83C17EB" w14:textId="3741CF7B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 xml:space="preserve">Jérémy CIGNA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46E55CE" w14:textId="7537C2E8" w:rsidR="00F33E81" w:rsidRPr="00E5771B" w:rsidRDefault="00F33E81" w:rsidP="00F33E81">
            <w:pPr>
              <w:pStyle w:val="IPPArialTable"/>
            </w:pPr>
            <w:hyperlink r:id="rId24" w:history="1">
              <w:r w:rsidRPr="00E5771B">
                <w:rPr>
                  <w:rStyle w:val="Hyperlink"/>
                  <w:rFonts w:eastAsia="Calibri" w:cs="Arial"/>
                  <w:szCs w:val="18"/>
                </w:rPr>
                <w:t>jeremy.cigna@inov3pt.fr</w:t>
              </w:r>
            </w:hyperlink>
          </w:p>
        </w:tc>
      </w:tr>
      <w:tr w:rsidR="00F33E81" w14:paraId="631B3FA3" w14:textId="77777777" w:rsidTr="0084646A">
        <w:trPr>
          <w:cantSplit/>
          <w:tblHeader/>
        </w:trPr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B43BC2" w14:textId="28BB745E" w:rsidR="00F33E81" w:rsidRPr="00E5771B" w:rsidRDefault="00F33E81" w:rsidP="00F33E81">
            <w:pPr>
              <w:pStyle w:val="IPPArialTable"/>
              <w:rPr>
                <w:rFonts w:eastAsia="Arial" w:cs="Arial"/>
                <w:iCs/>
                <w:color w:val="000000" w:themeColor="text1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6551DF" w14:textId="3EEC75C9" w:rsidR="00F33E81" w:rsidRPr="00E5771B" w:rsidRDefault="00F33E81" w:rsidP="00F33E81">
            <w:pPr>
              <w:jc w:val="center"/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7E6E6" w:themeFill="background2"/>
          </w:tcPr>
          <w:p w14:paraId="6D02D464" w14:textId="772EC7C0" w:rsidR="00F33E81" w:rsidRPr="00E5771B" w:rsidRDefault="00F33E81" w:rsidP="00F33E81">
            <w:pPr>
              <w:pStyle w:val="IPPArialTable"/>
              <w:rPr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09AEE40" w14:textId="4821E59B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>Turkey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2B2D2B5" w14:textId="5E02DB66" w:rsidR="00F33E81" w:rsidRPr="00E5771B" w:rsidRDefault="00F33E81" w:rsidP="00F33E81">
            <w:pPr>
              <w:pStyle w:val="IPPArialTable"/>
              <w:jc w:val="center"/>
              <w:rPr>
                <w:rFonts w:cs="Arial"/>
              </w:rPr>
            </w:pPr>
            <w:r w:rsidRPr="00E5771B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14A5234" w14:textId="72C182DD" w:rsidR="00F33E81" w:rsidRPr="00E5771B" w:rsidRDefault="00F33E81" w:rsidP="00F33E81">
            <w:pPr>
              <w:pStyle w:val="IPPArialTable"/>
            </w:pPr>
            <w:r w:rsidRPr="00E5771B">
              <w:rPr>
                <w:rFonts w:eastAsia="Calibri" w:cs="Arial"/>
                <w:szCs w:val="18"/>
              </w:rPr>
              <w:t xml:space="preserve">Gamze </w:t>
            </w:r>
            <w:proofErr w:type="spellStart"/>
            <w:r w:rsidRPr="00E5771B">
              <w:rPr>
                <w:rFonts w:eastAsia="Calibri" w:cs="Arial"/>
                <w:szCs w:val="18"/>
              </w:rPr>
              <w:t>Boluk</w:t>
            </w:r>
            <w:proofErr w:type="spellEnd"/>
            <w:r w:rsidRPr="00E5771B">
              <w:rPr>
                <w:rFonts w:eastAsia="Calibri" w:cs="Arial"/>
                <w:szCs w:val="18"/>
              </w:rPr>
              <w:t xml:space="preserve"> SARI </w:t>
            </w:r>
          </w:p>
        </w:tc>
        <w:tc>
          <w:tcPr>
            <w:tcW w:w="3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B4076D3" w14:textId="4A94F596" w:rsidR="00F33E81" w:rsidRPr="00E5771B" w:rsidRDefault="00F33E81" w:rsidP="00F33E81">
            <w:pPr>
              <w:pStyle w:val="IPPArialTable"/>
            </w:pPr>
            <w:hyperlink r:id="rId25" w:history="1">
              <w:r w:rsidRPr="00E5771B">
                <w:rPr>
                  <w:rStyle w:val="Hyperlink"/>
                  <w:rFonts w:eastAsia="Calibri" w:cs="Arial"/>
                  <w:szCs w:val="18"/>
                </w:rPr>
                <w:t>gamze.boluksari@tarimorman.gov.tr</w:t>
              </w:r>
            </w:hyperlink>
          </w:p>
        </w:tc>
      </w:tr>
    </w:tbl>
    <w:p w14:paraId="3BA86FCE" w14:textId="2574E079" w:rsidR="6D4C1AD2" w:rsidRDefault="6D4C1AD2"/>
    <w:p w14:paraId="521ADFDB" w14:textId="77777777" w:rsidR="00471E9A" w:rsidRPr="00954446" w:rsidRDefault="00C713A1" w:rsidP="002524C5">
      <w:pPr>
        <w:pStyle w:val="IPPHeading1"/>
        <w:rPr>
          <w:rFonts w:ascii="Arial" w:hAnsi="Arial" w:cs="Arial"/>
          <w:sz w:val="20"/>
          <w:szCs w:val="18"/>
        </w:rPr>
      </w:pPr>
      <w:r w:rsidRPr="00954446">
        <w:rPr>
          <w:rFonts w:ascii="Arial" w:hAnsi="Arial" w:cs="Arial"/>
          <w:sz w:val="20"/>
          <w:szCs w:val="18"/>
        </w:rPr>
        <w:lastRenderedPageBreak/>
        <w:t xml:space="preserve">Fungi and fungus-like organisms </w:t>
      </w:r>
      <w:r w:rsidR="00842377" w:rsidRPr="00954446">
        <w:rPr>
          <w:rFonts w:ascii="Arial" w:hAnsi="Arial" w:cs="Arial"/>
          <w:sz w:val="20"/>
          <w:szCs w:val="18"/>
        </w:rPr>
        <w:t>(2006-006)</w:t>
      </w:r>
    </w:p>
    <w:tbl>
      <w:tblPr>
        <w:tblW w:w="14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900"/>
        <w:gridCol w:w="1672"/>
        <w:gridCol w:w="2108"/>
        <w:gridCol w:w="1260"/>
        <w:gridCol w:w="2869"/>
        <w:gridCol w:w="3616"/>
      </w:tblGrid>
      <w:tr w:rsidR="00874823" w:rsidRPr="00C83F00" w14:paraId="6EFA291A" w14:textId="77777777" w:rsidTr="00FD4F5A">
        <w:trPr>
          <w:cantSplit/>
          <w:tblHeader/>
        </w:trPr>
        <w:tc>
          <w:tcPr>
            <w:tcW w:w="1818" w:type="dxa"/>
            <w:shd w:val="clear" w:color="auto" w:fill="000000" w:themeFill="text1"/>
          </w:tcPr>
          <w:p w14:paraId="6C0AA481" w14:textId="77777777" w:rsidR="008C6244" w:rsidRPr="00C83F00" w:rsidRDefault="006E1F41" w:rsidP="006E1F41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DP title and topic number</w:t>
            </w:r>
          </w:p>
        </w:tc>
        <w:tc>
          <w:tcPr>
            <w:tcW w:w="900" w:type="dxa"/>
            <w:shd w:val="clear" w:color="auto" w:fill="000000" w:themeFill="text1"/>
          </w:tcPr>
          <w:p w14:paraId="6F55E1CC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1672" w:type="dxa"/>
            <w:shd w:val="clear" w:color="auto" w:fill="000000" w:themeFill="text1"/>
          </w:tcPr>
          <w:p w14:paraId="4CC42F8B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2108" w:type="dxa"/>
            <w:shd w:val="clear" w:color="auto" w:fill="000000" w:themeFill="text1"/>
          </w:tcPr>
          <w:p w14:paraId="1D60B8A5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1260" w:type="dxa"/>
            <w:shd w:val="clear" w:color="auto" w:fill="000000" w:themeFill="text1"/>
          </w:tcPr>
          <w:p w14:paraId="229860EB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 group role</w:t>
            </w:r>
          </w:p>
        </w:tc>
        <w:tc>
          <w:tcPr>
            <w:tcW w:w="2869" w:type="dxa"/>
            <w:shd w:val="clear" w:color="auto" w:fill="000000" w:themeFill="text1"/>
          </w:tcPr>
          <w:p w14:paraId="4ACADC14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3616" w:type="dxa"/>
            <w:shd w:val="clear" w:color="auto" w:fill="000000" w:themeFill="text1"/>
          </w:tcPr>
          <w:p w14:paraId="6369DAC2" w14:textId="77777777" w:rsidR="008C6244" w:rsidRPr="00C83F00" w:rsidRDefault="008C6244" w:rsidP="002524C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 w:rsidR="004D445A"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874823" w:rsidRPr="00C83F00" w14:paraId="018A8E58" w14:textId="77777777" w:rsidTr="001C11F1">
        <w:trPr>
          <w:cantSplit/>
        </w:trPr>
        <w:tc>
          <w:tcPr>
            <w:tcW w:w="1818" w:type="dxa"/>
            <w:shd w:val="clear" w:color="auto" w:fill="E7E6E6" w:themeFill="background2"/>
          </w:tcPr>
          <w:p w14:paraId="56B5FE39" w14:textId="25B67FCE" w:rsidR="000A42F4" w:rsidRPr="003F5E18" w:rsidRDefault="000A42F4" w:rsidP="000A42F4">
            <w:pPr>
              <w:pStyle w:val="IPPArialTable"/>
              <w:rPr>
                <w:rFonts w:cs="Arial"/>
                <w:szCs w:val="18"/>
                <w:lang w:val="pt-BR"/>
              </w:rPr>
            </w:pPr>
            <w:proofErr w:type="spellStart"/>
            <w:r w:rsidRPr="00AF5FE5">
              <w:rPr>
                <w:rFonts w:cs="Arial"/>
                <w:i/>
                <w:szCs w:val="18"/>
                <w:lang w:val="en-US"/>
              </w:rPr>
              <w:t>Pyricularia</w:t>
            </w:r>
            <w:proofErr w:type="spellEnd"/>
            <w:r w:rsidRPr="00AF5FE5">
              <w:rPr>
                <w:rFonts w:cs="Arial"/>
                <w:i/>
                <w:szCs w:val="18"/>
                <w:lang w:val="en-US"/>
              </w:rPr>
              <w:t xml:space="preserve"> oryzae</w:t>
            </w:r>
            <w:r w:rsidRPr="00AF5FE5">
              <w:rPr>
                <w:rFonts w:cs="Arial"/>
                <w:szCs w:val="18"/>
                <w:lang w:val="en-US"/>
              </w:rPr>
              <w:t xml:space="preserve"> (syn</w:t>
            </w:r>
            <w:r w:rsidRPr="00AF5FE5">
              <w:rPr>
                <w:rFonts w:cs="Arial"/>
                <w:i/>
                <w:szCs w:val="18"/>
                <w:lang w:val="en-US"/>
              </w:rPr>
              <w:t xml:space="preserve">. </w:t>
            </w:r>
            <w:proofErr w:type="spellStart"/>
            <w:r w:rsidRPr="00AF5FE5">
              <w:rPr>
                <w:rFonts w:cs="Arial"/>
                <w:i/>
                <w:szCs w:val="18"/>
                <w:lang w:val="en-US"/>
              </w:rPr>
              <w:t>Magnaporthe</w:t>
            </w:r>
            <w:proofErr w:type="spellEnd"/>
            <w:r w:rsidRPr="00AF5FE5">
              <w:rPr>
                <w:rFonts w:cs="Arial"/>
                <w:i/>
                <w:szCs w:val="18"/>
                <w:lang w:val="en-US"/>
              </w:rPr>
              <w:t xml:space="preserve"> oryzae</w:t>
            </w:r>
            <w:r w:rsidRPr="00AF5FE5">
              <w:rPr>
                <w:rFonts w:cs="Arial"/>
                <w:szCs w:val="18"/>
                <w:lang w:val="en-US"/>
              </w:rPr>
              <w:t xml:space="preserve">) on </w:t>
            </w:r>
            <w:r w:rsidRPr="00AF5FE5">
              <w:rPr>
                <w:rFonts w:cs="Arial"/>
                <w:i/>
                <w:szCs w:val="18"/>
                <w:lang w:val="en-US"/>
              </w:rPr>
              <w:t>Triticum</w:t>
            </w:r>
            <w:r w:rsidRPr="00AF5FE5">
              <w:rPr>
                <w:rFonts w:cs="Arial"/>
                <w:szCs w:val="18"/>
                <w:lang w:val="en-US"/>
              </w:rPr>
              <w:t xml:space="preserve"> spp. </w:t>
            </w:r>
            <w:r>
              <w:rPr>
                <w:rFonts w:cs="Arial"/>
                <w:szCs w:val="18"/>
                <w:lang w:val="pt-BR"/>
              </w:rPr>
              <w:t>(2019-010)</w:t>
            </w:r>
          </w:p>
        </w:tc>
        <w:tc>
          <w:tcPr>
            <w:tcW w:w="900" w:type="dxa"/>
            <w:shd w:val="clear" w:color="auto" w:fill="E7E6E6" w:themeFill="background2"/>
            <w:vAlign w:val="center"/>
          </w:tcPr>
          <w:p w14:paraId="1EE6B93C" w14:textId="72B2C92E" w:rsidR="000A42F4" w:rsidRDefault="000A42F4" w:rsidP="000A42F4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  <w:r>
              <w:rPr>
                <w:rFonts w:cs="Arial"/>
                <w:szCs w:val="18"/>
                <w:lang w:val="pt-BR"/>
              </w:rPr>
              <w:t>1</w:t>
            </w:r>
          </w:p>
        </w:tc>
        <w:tc>
          <w:tcPr>
            <w:tcW w:w="1672" w:type="dxa"/>
            <w:shd w:val="clear" w:color="auto" w:fill="E7E6E6" w:themeFill="background2"/>
            <w:vAlign w:val="center"/>
          </w:tcPr>
          <w:p w14:paraId="145CF530" w14:textId="72DF2B61" w:rsidR="000A42F4" w:rsidRPr="00A4612F" w:rsidRDefault="000A42F4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  <w:r w:rsidRPr="00A4612F">
              <w:rPr>
                <w:rFonts w:eastAsia="Calibri" w:cs="Arial"/>
                <w:szCs w:val="16"/>
              </w:rPr>
              <w:t>Draft ISPM under development</w:t>
            </w:r>
          </w:p>
        </w:tc>
        <w:tc>
          <w:tcPr>
            <w:tcW w:w="2108" w:type="dxa"/>
            <w:shd w:val="clear" w:color="auto" w:fill="E7E6E6" w:themeFill="background2"/>
            <w:vAlign w:val="center"/>
          </w:tcPr>
          <w:p w14:paraId="4D36E35D" w14:textId="1F20EECD" w:rsidR="000A42F4" w:rsidRPr="003F5E18" w:rsidRDefault="000A42F4" w:rsidP="001C11F1">
            <w:pPr>
              <w:pStyle w:val="IPPArialTable"/>
              <w:rPr>
                <w:rFonts w:cs="Arial"/>
                <w:szCs w:val="18"/>
              </w:rPr>
            </w:pPr>
            <w:r w:rsidRPr="000A42F4">
              <w:rPr>
                <w:rFonts w:cs="Arial"/>
                <w:szCs w:val="18"/>
                <w:lang w:val="pt-BR"/>
              </w:rPr>
              <w:t>France</w:t>
            </w:r>
          </w:p>
        </w:tc>
        <w:tc>
          <w:tcPr>
            <w:tcW w:w="1260" w:type="dxa"/>
            <w:shd w:val="clear" w:color="auto" w:fill="E7E6E6" w:themeFill="background2"/>
            <w:vAlign w:val="center"/>
          </w:tcPr>
          <w:p w14:paraId="4DBD5814" w14:textId="4166C087" w:rsidR="000A42F4" w:rsidRPr="00584AA4" w:rsidRDefault="000A42F4" w:rsidP="001C11F1">
            <w:pPr>
              <w:pStyle w:val="IPPArialTable"/>
              <w:rPr>
                <w:rFonts w:cs="Arial"/>
                <w:szCs w:val="18"/>
              </w:rPr>
            </w:pPr>
            <w:r w:rsidRPr="003F5E18">
              <w:rPr>
                <w:rFonts w:cs="Arial"/>
                <w:szCs w:val="18"/>
              </w:rPr>
              <w:t>Lead author</w:t>
            </w:r>
          </w:p>
        </w:tc>
        <w:tc>
          <w:tcPr>
            <w:tcW w:w="2869" w:type="dxa"/>
            <w:shd w:val="clear" w:color="auto" w:fill="E7E6E6" w:themeFill="background2"/>
            <w:vAlign w:val="center"/>
          </w:tcPr>
          <w:p w14:paraId="73E8C351" w14:textId="32D72018" w:rsidR="000A42F4" w:rsidRDefault="14531C47" w:rsidP="001C11F1">
            <w:pPr>
              <w:pStyle w:val="IPPArialTable"/>
              <w:rPr>
                <w:rFonts w:cs="Arial"/>
              </w:rPr>
            </w:pPr>
            <w:r w:rsidRPr="14531C47">
              <w:rPr>
                <w:rFonts w:cs="Arial"/>
                <w:lang w:val="pt-BR"/>
              </w:rPr>
              <w:t>Mr Renaud IOOS</w:t>
            </w:r>
          </w:p>
        </w:tc>
        <w:tc>
          <w:tcPr>
            <w:tcW w:w="3616" w:type="dxa"/>
            <w:shd w:val="clear" w:color="auto" w:fill="E7E6E6" w:themeFill="background2"/>
            <w:vAlign w:val="center"/>
          </w:tcPr>
          <w:p w14:paraId="4399E247" w14:textId="549D77F5" w:rsidR="000A42F4" w:rsidRDefault="0038091D" w:rsidP="001C11F1">
            <w:pPr>
              <w:pStyle w:val="IPPArialTable"/>
              <w:rPr>
                <w:rFonts w:cs="Arial"/>
                <w:szCs w:val="18"/>
              </w:rPr>
            </w:pPr>
            <w:hyperlink r:id="rId26" w:history="1">
              <w:r w:rsidRPr="00895EFA">
                <w:rPr>
                  <w:rStyle w:val="Hyperlink"/>
                  <w:rFonts w:cs="Arial"/>
                  <w:szCs w:val="18"/>
                </w:rPr>
                <w:t>renaud.ioos@anses.fr</w:t>
              </w:r>
            </w:hyperlink>
            <w:r>
              <w:rPr>
                <w:rFonts w:cs="Arial"/>
                <w:szCs w:val="18"/>
              </w:rPr>
              <w:t>;</w:t>
            </w:r>
          </w:p>
        </w:tc>
      </w:tr>
      <w:tr w:rsidR="00F46DEB" w:rsidRPr="001076BB" w14:paraId="2903A064" w14:textId="77777777" w:rsidTr="00FD4F5A">
        <w:trPr>
          <w:cantSplit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C490" w14:textId="05EDB396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F46DEB">
              <w:rPr>
                <w:szCs w:val="18"/>
                <w:lang w:val="pt-BR"/>
              </w:rPr>
              <w:t>Revision of DP 5</w:t>
            </w:r>
            <w:r w:rsidRPr="00F46DEB">
              <w:rPr>
                <w:i/>
                <w:szCs w:val="18"/>
                <w:lang w:val="pt-BR"/>
              </w:rPr>
              <w:t xml:space="preserve"> (Phyllosticta citricarpa </w:t>
            </w:r>
            <w:r w:rsidRPr="00F46DEB">
              <w:rPr>
                <w:szCs w:val="18"/>
                <w:lang w:val="pt-BR"/>
              </w:rPr>
              <w:t>(McAlpine)) Aa</w:t>
            </w:r>
            <w:r>
              <w:rPr>
                <w:szCs w:val="18"/>
                <w:lang w:val="pt-BR"/>
              </w:rPr>
              <w:t xml:space="preserve"> (</w:t>
            </w:r>
            <w:r w:rsidRPr="00F46DEB">
              <w:rPr>
                <w:szCs w:val="18"/>
                <w:lang w:val="pt-BR"/>
              </w:rPr>
              <w:t>2019-011)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CF3" w14:textId="255668A5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  <w:r>
              <w:rPr>
                <w:rFonts w:cs="Arial"/>
                <w:szCs w:val="18"/>
                <w:lang w:val="pt-BR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9FAA" w14:textId="46250436" w:rsidR="00F46DEB" w:rsidRPr="00BF5293" w:rsidRDefault="00823BAE" w:rsidP="00BF5293">
            <w:pPr>
              <w:pStyle w:val="IPPArialTable"/>
              <w:jc w:val="center"/>
              <w:rPr>
                <w:szCs w:val="18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FA20" w14:textId="2E3036C4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USA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E66" w14:textId="7A9199EE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3F5E18">
              <w:rPr>
                <w:rFonts w:cs="Arial"/>
                <w:szCs w:val="18"/>
              </w:rPr>
              <w:t>Lead author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18C" w14:textId="66DF3544" w:rsidR="00F46DEB" w:rsidRPr="33C87D7A" w:rsidRDefault="005D00FA" w:rsidP="00F46DEB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F46DEB" w:rsidRPr="005D3C93">
              <w:t xml:space="preserve">Kurt ZELLER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2789" w14:textId="3E58FFF1" w:rsidR="00F46DEB" w:rsidRPr="00AF5FE5" w:rsidRDefault="005D00FA" w:rsidP="00F46DEB">
            <w:pPr>
              <w:pStyle w:val="IPPArialTable"/>
              <w:rPr>
                <w:lang w:val="pt-BR"/>
              </w:rPr>
            </w:pPr>
            <w:r>
              <w:fldChar w:fldCharType="begin"/>
            </w:r>
            <w:r w:rsidRPr="001076BB">
              <w:rPr>
                <w:lang w:val="pt-BR"/>
              </w:rPr>
              <w:instrText>HYPERLINK "mailto:Kurt.A.Zeller@usda.gov"</w:instrText>
            </w:r>
            <w:r>
              <w:fldChar w:fldCharType="separate"/>
            </w:r>
            <w:r w:rsidRPr="00AF5FE5">
              <w:rPr>
                <w:rStyle w:val="Hyperlink"/>
                <w:lang w:val="pt-BR"/>
              </w:rPr>
              <w:t>Kurt.A.Zeller@usda.gov</w:t>
            </w:r>
            <w:r>
              <w:fldChar w:fldCharType="end"/>
            </w:r>
            <w:r w:rsidRPr="00AF5FE5">
              <w:rPr>
                <w:lang w:val="pt-BR"/>
              </w:rPr>
              <w:t xml:space="preserve"> </w:t>
            </w:r>
          </w:p>
        </w:tc>
      </w:tr>
      <w:tr w:rsidR="00F46DEB" w:rsidRPr="00C83F00" w14:paraId="1264680B" w14:textId="77777777" w:rsidTr="00FD4F5A">
        <w:trPr>
          <w:cantSplit/>
        </w:trPr>
        <w:tc>
          <w:tcPr>
            <w:tcW w:w="1818" w:type="dxa"/>
            <w:vMerge/>
          </w:tcPr>
          <w:p w14:paraId="2E179C2A" w14:textId="77777777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</w:p>
        </w:tc>
        <w:tc>
          <w:tcPr>
            <w:tcW w:w="900" w:type="dxa"/>
            <w:vMerge/>
          </w:tcPr>
          <w:p w14:paraId="5ACEC3AF" w14:textId="77777777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1672" w:type="dxa"/>
            <w:vMerge/>
            <w:vAlign w:val="center"/>
          </w:tcPr>
          <w:p w14:paraId="4935F4E7" w14:textId="77777777" w:rsidR="00F46DEB" w:rsidRPr="00AF5FE5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  <w:lang w:val="pt-BR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413" w14:textId="285058ED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Netherlands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4CB" w14:textId="32AE43FA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C0E" w14:textId="2418F6F7" w:rsidR="00F46DEB" w:rsidRPr="001076BB" w:rsidRDefault="005D00FA" w:rsidP="68AF3873">
            <w:pPr>
              <w:pStyle w:val="IPPArialTable"/>
              <w:rPr>
                <w:rFonts w:cs="Arial"/>
                <w:lang w:val="da-DK"/>
              </w:rPr>
            </w:pPr>
            <w:proofErr w:type="spellStart"/>
            <w:r w:rsidRPr="68AF3873">
              <w:rPr>
                <w:lang w:val="es-CU"/>
              </w:rPr>
              <w:t>Mr</w:t>
            </w:r>
            <w:proofErr w:type="spellEnd"/>
            <w:r w:rsidRPr="68AF3873">
              <w:rPr>
                <w:lang w:val="es-CU"/>
              </w:rPr>
              <w:t xml:space="preserve"> </w:t>
            </w:r>
            <w:r w:rsidR="00F46DEB" w:rsidRPr="68AF3873">
              <w:rPr>
                <w:lang w:val="es-CU"/>
              </w:rPr>
              <w:t>Sietse VAN DER LINDE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1CE6" w14:textId="621675BD" w:rsidR="00F46DEB" w:rsidRDefault="005D00FA" w:rsidP="00F46DEB">
            <w:pPr>
              <w:pStyle w:val="IPPArialTable"/>
            </w:pPr>
            <w:r>
              <w:fldChar w:fldCharType="begin"/>
            </w:r>
            <w:r>
              <w:instrText>HYPERLINK "mailto:s.vanderlinde@nvwa.nl"</w:instrText>
            </w:r>
            <w:r>
              <w:fldChar w:fldCharType="separate"/>
            </w:r>
            <w:r w:rsidRPr="00023EA3">
              <w:rPr>
                <w:rStyle w:val="Hyperlink"/>
                <w:rFonts w:cs="Calibri"/>
              </w:rPr>
              <w:t>s.vanderlinde@nvwa.nl</w:t>
            </w:r>
            <w:r>
              <w:fldChar w:fldCharType="end"/>
            </w:r>
            <w:r>
              <w:rPr>
                <w:rStyle w:val="Hyperlink"/>
                <w:rFonts w:ascii="Calibri" w:hAnsi="Calibri" w:cs="Calibri"/>
              </w:rPr>
              <w:t xml:space="preserve"> </w:t>
            </w:r>
          </w:p>
        </w:tc>
      </w:tr>
      <w:tr w:rsidR="00F46DEB" w:rsidRPr="001076BB" w14:paraId="74911D1F" w14:textId="77777777" w:rsidTr="00FD4F5A">
        <w:trPr>
          <w:cantSplit/>
        </w:trPr>
        <w:tc>
          <w:tcPr>
            <w:tcW w:w="1818" w:type="dxa"/>
            <w:vMerge/>
          </w:tcPr>
          <w:p w14:paraId="489E0827" w14:textId="77777777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</w:p>
        </w:tc>
        <w:tc>
          <w:tcPr>
            <w:tcW w:w="900" w:type="dxa"/>
            <w:vMerge/>
          </w:tcPr>
          <w:p w14:paraId="71AB8FAA" w14:textId="77777777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1672" w:type="dxa"/>
            <w:vMerge/>
            <w:vAlign w:val="center"/>
          </w:tcPr>
          <w:p w14:paraId="5DB3623E" w14:textId="77777777" w:rsidR="00F46DEB" w:rsidRPr="00A4612F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D88" w14:textId="3F5BEA02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Germany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1A8" w14:textId="62728E8E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F68" w14:textId="006CC79C" w:rsidR="00F46DEB" w:rsidRPr="33C87D7A" w:rsidRDefault="005D00FA" w:rsidP="00F46DEB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F46DEB" w:rsidRPr="005D3C93">
              <w:t xml:space="preserve">Clovis DOUANLA-MELI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FC4" w14:textId="63344522" w:rsidR="00F46DEB" w:rsidRPr="00AF5FE5" w:rsidRDefault="005D00FA" w:rsidP="00F46DEB">
            <w:pPr>
              <w:pStyle w:val="IPPArialTable"/>
              <w:rPr>
                <w:lang w:val="pt-BR"/>
              </w:rPr>
            </w:pPr>
            <w:r>
              <w:fldChar w:fldCharType="begin"/>
            </w:r>
            <w:r w:rsidRPr="001076BB">
              <w:rPr>
                <w:lang w:val="pt-BR"/>
              </w:rPr>
              <w:instrText>HYPERLINK "mailto:clovis.douanla-meli@jki.bund.de"</w:instrText>
            </w:r>
            <w:r>
              <w:fldChar w:fldCharType="separate"/>
            </w:r>
            <w:r w:rsidRPr="00AF5FE5">
              <w:rPr>
                <w:rStyle w:val="Hyperlink"/>
                <w:lang w:val="pt-BR"/>
              </w:rPr>
              <w:t>clovis.douanla-meli@jki.bund.de</w:t>
            </w:r>
            <w:r>
              <w:fldChar w:fldCharType="end"/>
            </w:r>
            <w:r w:rsidRPr="00AF5FE5">
              <w:rPr>
                <w:lang w:val="pt-BR"/>
              </w:rPr>
              <w:t xml:space="preserve"> </w:t>
            </w:r>
          </w:p>
        </w:tc>
      </w:tr>
      <w:tr w:rsidR="00F46DEB" w:rsidRPr="001076BB" w14:paraId="6407ADD2" w14:textId="77777777" w:rsidTr="00FD4F5A">
        <w:trPr>
          <w:cantSplit/>
        </w:trPr>
        <w:tc>
          <w:tcPr>
            <w:tcW w:w="1818" w:type="dxa"/>
            <w:vMerge/>
          </w:tcPr>
          <w:p w14:paraId="2C3127E8" w14:textId="77777777" w:rsidR="00F46DEB" w:rsidRPr="003F5E18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</w:p>
        </w:tc>
        <w:tc>
          <w:tcPr>
            <w:tcW w:w="900" w:type="dxa"/>
            <w:vMerge/>
          </w:tcPr>
          <w:p w14:paraId="74D4A72D" w14:textId="77777777" w:rsidR="00F46DEB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1672" w:type="dxa"/>
            <w:vMerge/>
            <w:vAlign w:val="center"/>
          </w:tcPr>
          <w:p w14:paraId="1D1E5685" w14:textId="77777777" w:rsidR="00F46DEB" w:rsidRPr="00AF5FE5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  <w:lang w:val="pt-BR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8D2" w14:textId="00B9130C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Brazi</w:t>
            </w:r>
            <w:r w:rsidR="00AF5FE5">
              <w:t>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539" w14:textId="5FD3DB64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49BD" w14:textId="6AC1A0D1" w:rsidR="00F46DEB" w:rsidRPr="00AF5FE5" w:rsidRDefault="005D00FA" w:rsidP="00F46DEB">
            <w:pPr>
              <w:pStyle w:val="IPPArialTable"/>
              <w:rPr>
                <w:rFonts w:cs="Arial"/>
                <w:lang w:val="it-IT"/>
              </w:rPr>
            </w:pPr>
            <w:r w:rsidRPr="00AF5FE5">
              <w:rPr>
                <w:lang w:val="it-IT"/>
              </w:rPr>
              <w:t xml:space="preserve">Mr </w:t>
            </w:r>
            <w:r w:rsidR="00F46DEB" w:rsidRPr="00AF5FE5">
              <w:rPr>
                <w:lang w:val="it-IT"/>
              </w:rPr>
              <w:t>Helvecio DELLA COLETTA FILHO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64A" w14:textId="7B13194A" w:rsidR="00F46DEB" w:rsidRPr="00AF5FE5" w:rsidRDefault="005D00FA" w:rsidP="00F46DEB">
            <w:pPr>
              <w:pStyle w:val="IPPArialTable"/>
              <w:rPr>
                <w:lang w:val="it-IT"/>
              </w:rPr>
            </w:pPr>
            <w:r>
              <w:fldChar w:fldCharType="begin"/>
            </w:r>
            <w:r w:rsidRPr="001076BB">
              <w:rPr>
                <w:lang w:val="it-IT"/>
              </w:rPr>
              <w:instrText>HYPERLINK "mailto:hdcoletta@ccsm.br"</w:instrText>
            </w:r>
            <w:r>
              <w:fldChar w:fldCharType="separate"/>
            </w:r>
            <w:r w:rsidRPr="00AF5FE5">
              <w:rPr>
                <w:rStyle w:val="Hyperlink"/>
                <w:lang w:val="it-IT"/>
              </w:rPr>
              <w:t>hdcoletta@ccsm.br</w:t>
            </w:r>
            <w:r>
              <w:fldChar w:fldCharType="end"/>
            </w:r>
            <w:r w:rsidRPr="00AF5FE5">
              <w:rPr>
                <w:lang w:val="it-IT"/>
              </w:rPr>
              <w:t xml:space="preserve"> ; </w:t>
            </w:r>
            <w:r>
              <w:fldChar w:fldCharType="begin"/>
            </w:r>
            <w:r w:rsidRPr="001076BB">
              <w:rPr>
                <w:lang w:val="it-IT"/>
              </w:rPr>
              <w:instrText>HYPERLINK "mailto:helvecio.coletta@sp.gov.br"</w:instrText>
            </w:r>
            <w:r>
              <w:fldChar w:fldCharType="separate"/>
            </w:r>
            <w:r w:rsidRPr="00AF5FE5">
              <w:rPr>
                <w:rStyle w:val="Hyperlink"/>
                <w:lang w:val="it-IT"/>
              </w:rPr>
              <w:t>helvecio.coletta@sp.gov.br</w:t>
            </w:r>
            <w:r>
              <w:fldChar w:fldCharType="end"/>
            </w:r>
          </w:p>
        </w:tc>
      </w:tr>
      <w:tr w:rsidR="00F46DEB" w:rsidRPr="00C83F00" w14:paraId="6B7BB77E" w14:textId="77777777" w:rsidTr="00FD4F5A">
        <w:trPr>
          <w:cantSplit/>
        </w:trPr>
        <w:tc>
          <w:tcPr>
            <w:tcW w:w="1818" w:type="dxa"/>
            <w:vMerge/>
          </w:tcPr>
          <w:p w14:paraId="64B10ECC" w14:textId="77777777" w:rsidR="00F46DEB" w:rsidRPr="00AF5FE5" w:rsidRDefault="00F46DEB" w:rsidP="00F46DEB">
            <w:pPr>
              <w:pStyle w:val="IPPArialTable"/>
              <w:rPr>
                <w:rFonts w:cs="Arial"/>
                <w:szCs w:val="18"/>
                <w:lang w:val="it-IT"/>
              </w:rPr>
            </w:pPr>
          </w:p>
        </w:tc>
        <w:tc>
          <w:tcPr>
            <w:tcW w:w="900" w:type="dxa"/>
            <w:vMerge/>
          </w:tcPr>
          <w:p w14:paraId="779188FD" w14:textId="77777777" w:rsidR="00F46DEB" w:rsidRPr="00AF5FE5" w:rsidRDefault="00F46DEB" w:rsidP="00F46DEB">
            <w:pPr>
              <w:pStyle w:val="IPPArialTable"/>
              <w:jc w:val="center"/>
              <w:rPr>
                <w:rFonts w:cs="Arial"/>
                <w:szCs w:val="18"/>
                <w:lang w:val="it-IT"/>
              </w:rPr>
            </w:pPr>
          </w:p>
        </w:tc>
        <w:tc>
          <w:tcPr>
            <w:tcW w:w="1672" w:type="dxa"/>
            <w:vMerge/>
            <w:vAlign w:val="center"/>
          </w:tcPr>
          <w:p w14:paraId="25414CCB" w14:textId="77777777" w:rsidR="00F46DEB" w:rsidRPr="00AF5FE5" w:rsidRDefault="00F46DEB" w:rsidP="00BF5293">
            <w:pPr>
              <w:pStyle w:val="IPPArialTable"/>
              <w:jc w:val="center"/>
              <w:rPr>
                <w:rFonts w:eastAsia="Calibri" w:cs="Arial"/>
                <w:szCs w:val="16"/>
                <w:lang w:val="it-IT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D63" w14:textId="1297FA7F" w:rsidR="00F46DEB" w:rsidRPr="000A42F4" w:rsidRDefault="00F46DEB" w:rsidP="00F46DEB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D3C93">
              <w:t>Argentina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069" w14:textId="5D946431" w:rsidR="00F46DEB" w:rsidRPr="00584AA4" w:rsidRDefault="00F46DEB" w:rsidP="00F46DEB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E0F7A">
              <w:rPr>
                <w:rFonts w:cs="Arial"/>
                <w:szCs w:val="18"/>
              </w:rPr>
              <w:t>Co-author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FC5" w14:textId="2C5007A8" w:rsidR="00F46DEB" w:rsidRPr="33C87D7A" w:rsidRDefault="005D00FA" w:rsidP="00F46DEB">
            <w:pPr>
              <w:pStyle w:val="IPPArialTable"/>
              <w:rPr>
                <w:rFonts w:cs="Arial"/>
                <w:lang w:val="pt-BR"/>
              </w:rPr>
            </w:pPr>
            <w:r>
              <w:t xml:space="preserve">Ms </w:t>
            </w:r>
            <w:r w:rsidR="00F46DEB" w:rsidRPr="005D3C93">
              <w:t xml:space="preserve">Giselle GHERSI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482E" w14:textId="5AC58D76" w:rsidR="00F46DEB" w:rsidRDefault="005D00FA" w:rsidP="00F46DEB">
            <w:pPr>
              <w:pStyle w:val="IPPArialTable"/>
            </w:pPr>
            <w:hyperlink r:id="rId27" w:history="1">
              <w:r w:rsidRPr="00364293">
                <w:rPr>
                  <w:rStyle w:val="Hyperlink"/>
                </w:rPr>
                <w:t>gighersi@senasa.gob.ar</w:t>
              </w:r>
            </w:hyperlink>
            <w:r>
              <w:t xml:space="preserve"> </w:t>
            </w:r>
          </w:p>
        </w:tc>
      </w:tr>
      <w:tr w:rsidR="00874823" w:rsidRPr="00C83F00" w14:paraId="2BB6070B" w14:textId="77777777" w:rsidTr="00FD4F5A">
        <w:trPr>
          <w:cantSplit/>
        </w:trPr>
        <w:tc>
          <w:tcPr>
            <w:tcW w:w="1818" w:type="dxa"/>
            <w:vMerge w:val="restart"/>
            <w:shd w:val="clear" w:color="auto" w:fill="E7E6E6" w:themeFill="background2"/>
          </w:tcPr>
          <w:p w14:paraId="1F69916F" w14:textId="10BE5C20" w:rsidR="00AF5FE5" w:rsidRPr="00B665DC" w:rsidRDefault="00AF5FE5" w:rsidP="00906663">
            <w:pPr>
              <w:jc w:val="left"/>
              <w:rPr>
                <w:rFonts w:cs="Arial"/>
                <w:szCs w:val="18"/>
                <w:lang w:val="it-IT"/>
              </w:rPr>
            </w:pPr>
            <w:proofErr w:type="spellStart"/>
            <w:r w:rsidRPr="00B665DC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Heterobasidion</w:t>
            </w:r>
            <w:proofErr w:type="spellEnd"/>
            <w:r w:rsidRPr="00B665DC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665DC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annosum</w:t>
            </w:r>
            <w:proofErr w:type="spellEnd"/>
            <w:r w:rsidRPr="00B665DC">
              <w:rPr>
                <w:rFonts w:ascii="Arial" w:eastAsia="Times" w:hAnsi="Arial" w:cs="Arial"/>
                <w:sz w:val="18"/>
                <w:szCs w:val="18"/>
                <w:lang w:val="en-US"/>
              </w:rPr>
              <w:t> (2021-015)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  <w:vAlign w:val="center"/>
          </w:tcPr>
          <w:p w14:paraId="2FFD1695" w14:textId="43615827" w:rsidR="00AF5FE5" w:rsidRPr="00B665DC" w:rsidRDefault="00574CAA" w:rsidP="00AF5FE5">
            <w:pPr>
              <w:pStyle w:val="IPPArialTable"/>
              <w:jc w:val="center"/>
              <w:rPr>
                <w:rFonts w:cs="Arial"/>
                <w:szCs w:val="18"/>
                <w:lang w:val="it-IT"/>
              </w:rPr>
            </w:pPr>
            <w:r w:rsidRPr="00B665DC">
              <w:rPr>
                <w:rFonts w:cs="Arial"/>
                <w:szCs w:val="18"/>
                <w:lang w:val="it-IT"/>
              </w:rPr>
              <w:t>3</w:t>
            </w:r>
          </w:p>
        </w:tc>
        <w:tc>
          <w:tcPr>
            <w:tcW w:w="1672" w:type="dxa"/>
            <w:vMerge w:val="restart"/>
            <w:shd w:val="clear" w:color="auto" w:fill="E7E6E6" w:themeFill="background2"/>
            <w:vAlign w:val="center"/>
          </w:tcPr>
          <w:p w14:paraId="1B582201" w14:textId="2C901111" w:rsidR="00AF5FE5" w:rsidRPr="00B665DC" w:rsidRDefault="00FB6FB3" w:rsidP="00BF5293">
            <w:pPr>
              <w:pStyle w:val="IPPArialTable"/>
              <w:jc w:val="center"/>
              <w:rPr>
                <w:rFonts w:eastAsia="Calibri" w:cs="Arial"/>
                <w:szCs w:val="16"/>
                <w:lang w:val="it-IT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2108" w:type="dxa"/>
            <w:shd w:val="clear" w:color="auto" w:fill="E7E6E6" w:themeFill="background2"/>
          </w:tcPr>
          <w:p w14:paraId="1F1D4BF8" w14:textId="5024F356" w:rsidR="00AF5FE5" w:rsidRPr="00B665DC" w:rsidRDefault="00AF5FE5" w:rsidP="00AF5FE5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>Italy</w:t>
            </w:r>
          </w:p>
        </w:tc>
        <w:tc>
          <w:tcPr>
            <w:tcW w:w="1260" w:type="dxa"/>
            <w:shd w:val="clear" w:color="auto" w:fill="E7E6E6" w:themeFill="background2"/>
          </w:tcPr>
          <w:p w14:paraId="41F82722" w14:textId="7F12E809" w:rsidR="00AF5FE5" w:rsidRPr="00B665DC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69" w:type="dxa"/>
            <w:shd w:val="clear" w:color="auto" w:fill="E7E6E6" w:themeFill="background2"/>
          </w:tcPr>
          <w:p w14:paraId="68022C79" w14:textId="7B461207" w:rsidR="00AF5FE5" w:rsidRPr="00B665DC" w:rsidRDefault="00AF5FE5" w:rsidP="00AF5FE5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 xml:space="preserve">Luana GIORDANO </w:t>
            </w:r>
          </w:p>
        </w:tc>
        <w:tc>
          <w:tcPr>
            <w:tcW w:w="3616" w:type="dxa"/>
            <w:shd w:val="clear" w:color="auto" w:fill="E7E6E6" w:themeFill="background2"/>
          </w:tcPr>
          <w:p w14:paraId="36711817" w14:textId="51400EBF" w:rsidR="00AF5FE5" w:rsidRPr="00B665DC" w:rsidRDefault="00AF5FE5" w:rsidP="00AF5FE5">
            <w:pPr>
              <w:pStyle w:val="IPPArialTable"/>
            </w:pPr>
            <w:hyperlink r:id="rId28" w:history="1">
              <w:r w:rsidRPr="00B665DC">
                <w:rPr>
                  <w:rStyle w:val="Hyperlink"/>
                  <w:rFonts w:eastAsia="Calibri" w:cs="Arial"/>
                  <w:szCs w:val="18"/>
                </w:rPr>
                <w:t>luana_giordano_cnt@regione.lombardia.it</w:t>
              </w:r>
            </w:hyperlink>
          </w:p>
        </w:tc>
      </w:tr>
      <w:tr w:rsidR="00874823" w:rsidRPr="00C83F00" w14:paraId="258BBCD2" w14:textId="77777777" w:rsidTr="00FD4F5A">
        <w:trPr>
          <w:cantSplit/>
          <w:trHeight w:val="429"/>
        </w:trPr>
        <w:tc>
          <w:tcPr>
            <w:tcW w:w="1818" w:type="dxa"/>
            <w:vMerge/>
          </w:tcPr>
          <w:p w14:paraId="28EA4CCB" w14:textId="6B2E361A" w:rsidR="00AF5FE5" w:rsidRPr="00B665DC" w:rsidRDefault="00AF5FE5" w:rsidP="00AF5FE5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14:paraId="3F90C8EF" w14:textId="358CB4E5" w:rsidR="00AF5FE5" w:rsidRPr="00B665DC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672" w:type="dxa"/>
            <w:vMerge/>
            <w:vAlign w:val="center"/>
          </w:tcPr>
          <w:p w14:paraId="307953B7" w14:textId="35D79F76" w:rsidR="00AF5FE5" w:rsidRPr="00B665DC" w:rsidRDefault="00AF5FE5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2108" w:type="dxa"/>
            <w:shd w:val="clear" w:color="auto" w:fill="E7E6E6" w:themeFill="background2"/>
          </w:tcPr>
          <w:p w14:paraId="398D539F" w14:textId="34980A4D" w:rsidR="00AF5FE5" w:rsidRPr="00B665DC" w:rsidRDefault="00AF5FE5" w:rsidP="00AF5FE5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>Finland</w:t>
            </w:r>
          </w:p>
        </w:tc>
        <w:tc>
          <w:tcPr>
            <w:tcW w:w="1260" w:type="dxa"/>
            <w:shd w:val="clear" w:color="auto" w:fill="E7E6E6" w:themeFill="background2"/>
          </w:tcPr>
          <w:p w14:paraId="7DCDC0D1" w14:textId="135CA5F8" w:rsidR="00AF5FE5" w:rsidRPr="00B665DC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69" w:type="dxa"/>
            <w:shd w:val="clear" w:color="auto" w:fill="E7E6E6" w:themeFill="background2"/>
          </w:tcPr>
          <w:p w14:paraId="596B0BC2" w14:textId="0FDDC125" w:rsidR="00AF5FE5" w:rsidRPr="00B665DC" w:rsidRDefault="00AF5FE5" w:rsidP="00906663">
            <w:pPr>
              <w:pStyle w:val="IPPArialTable"/>
            </w:pPr>
            <w:r w:rsidRPr="00B665DC">
              <w:rPr>
                <w:rFonts w:eastAsia="Calibri" w:cs="Arial"/>
                <w:szCs w:val="18"/>
              </w:rPr>
              <w:t>Eeva Johanna VAINIO</w:t>
            </w:r>
          </w:p>
        </w:tc>
        <w:tc>
          <w:tcPr>
            <w:tcW w:w="3616" w:type="dxa"/>
            <w:shd w:val="clear" w:color="auto" w:fill="E7E6E6" w:themeFill="background2"/>
          </w:tcPr>
          <w:p w14:paraId="7AAEF8CD" w14:textId="4584D9AE" w:rsidR="00AF5FE5" w:rsidRPr="00B665DC" w:rsidRDefault="00AF5FE5" w:rsidP="00AF5FE5">
            <w:pPr>
              <w:pStyle w:val="IPPArialTable"/>
            </w:pPr>
            <w:hyperlink r:id="rId29" w:history="1">
              <w:r w:rsidRPr="00B665DC">
                <w:rPr>
                  <w:rStyle w:val="Hyperlink"/>
                  <w:rFonts w:eastAsia="Calibri" w:cs="Arial"/>
                  <w:szCs w:val="18"/>
                </w:rPr>
                <w:t>Eeva.vainio@luke.fi</w:t>
              </w:r>
            </w:hyperlink>
          </w:p>
        </w:tc>
      </w:tr>
      <w:tr w:rsidR="00906663" w:rsidRPr="00C83F00" w14:paraId="238C849F" w14:textId="77777777" w:rsidTr="00FD4F5A">
        <w:trPr>
          <w:cantSplit/>
        </w:trPr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96F" w14:textId="7179BE7B" w:rsidR="00906663" w:rsidRPr="00B665DC" w:rsidRDefault="00906663" w:rsidP="00574CAA">
            <w:pPr>
              <w:pStyle w:val="IPPArialTable"/>
              <w:rPr>
                <w:rFonts w:cs="Arial"/>
                <w:szCs w:val="18"/>
              </w:rPr>
            </w:pPr>
            <w:proofErr w:type="spellStart"/>
            <w:r w:rsidRPr="00B665DC">
              <w:rPr>
                <w:rFonts w:cs="Arial"/>
                <w:bCs/>
                <w:i/>
                <w:iCs/>
                <w:szCs w:val="18"/>
                <w:lang w:val="en-US"/>
              </w:rPr>
              <w:t>Cronartium</w:t>
            </w:r>
            <w:proofErr w:type="spellEnd"/>
            <w:r w:rsidRPr="00B665DC">
              <w:rPr>
                <w:rFonts w:cs="Arial"/>
                <w:bCs/>
                <w:i/>
                <w:iCs/>
                <w:szCs w:val="18"/>
                <w:lang w:val="en-US"/>
              </w:rPr>
              <w:t xml:space="preserve"> </w:t>
            </w:r>
            <w:proofErr w:type="spellStart"/>
            <w:r w:rsidRPr="00B665DC">
              <w:rPr>
                <w:rFonts w:cs="Arial"/>
                <w:bCs/>
                <w:i/>
                <w:iCs/>
                <w:szCs w:val="18"/>
                <w:lang w:val="en-US"/>
              </w:rPr>
              <w:t>comandrae</w:t>
            </w:r>
            <w:proofErr w:type="spellEnd"/>
            <w:r w:rsidR="00574CAA" w:rsidRPr="00B665DC">
              <w:rPr>
                <w:rFonts w:cs="Arial"/>
                <w:bCs/>
                <w:i/>
                <w:iCs/>
                <w:szCs w:val="18"/>
                <w:lang w:val="en-US"/>
              </w:rPr>
              <w:t xml:space="preserve"> </w:t>
            </w:r>
            <w:r w:rsidR="00574CAA" w:rsidRPr="00B665DC">
              <w:rPr>
                <w:rFonts w:cs="Arial"/>
                <w:szCs w:val="18"/>
                <w:lang w:val="en-US"/>
              </w:rPr>
              <w:t>Peck</w:t>
            </w:r>
            <w:r w:rsidRPr="00B665DC">
              <w:rPr>
                <w:rFonts w:cs="Arial"/>
                <w:szCs w:val="18"/>
                <w:lang w:val="en-US"/>
              </w:rPr>
              <w:t xml:space="preserve"> (2018-015)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4DF9" w14:textId="23CDBCBE" w:rsidR="00906663" w:rsidRPr="00B665DC" w:rsidRDefault="00574CA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B665DC">
              <w:rPr>
                <w:rFonts w:cs="Arial"/>
                <w:szCs w:val="18"/>
              </w:rPr>
              <w:t>4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CAB" w14:textId="73050E55" w:rsidR="00906663" w:rsidRPr="00B665DC" w:rsidRDefault="00823BAE" w:rsidP="00BF529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D356" w14:textId="396BC1B5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492" w14:textId="156D12C3" w:rsidR="00906663" w:rsidRPr="00B665DC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ED9" w14:textId="4FD4F3DC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 xml:space="preserve">Weijun DUAN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24F" w14:textId="1AD489A1" w:rsidR="00906663" w:rsidRPr="00B665DC" w:rsidRDefault="0035220B" w:rsidP="00906663">
            <w:pPr>
              <w:pStyle w:val="IPPArialTable"/>
            </w:pPr>
            <w:hyperlink r:id="rId30" w:history="1">
              <w:r w:rsidRPr="00E37C17">
                <w:rPr>
                  <w:rStyle w:val="Hyperlink"/>
                </w:rPr>
                <w:t>dwjfungi@163.com</w:t>
              </w:r>
            </w:hyperlink>
          </w:p>
        </w:tc>
      </w:tr>
      <w:tr w:rsidR="00906663" w:rsidRPr="00C83F00" w14:paraId="7D0C1654" w14:textId="77777777" w:rsidTr="00FD4F5A">
        <w:trPr>
          <w:cantSplit/>
        </w:trPr>
        <w:tc>
          <w:tcPr>
            <w:tcW w:w="1818" w:type="dxa"/>
            <w:vMerge/>
          </w:tcPr>
          <w:p w14:paraId="7E02D4E8" w14:textId="3A7E7011" w:rsidR="00906663" w:rsidRPr="00B665DC" w:rsidRDefault="00906663" w:rsidP="00906663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900" w:type="dxa"/>
            <w:vMerge/>
          </w:tcPr>
          <w:p w14:paraId="4DAEC590" w14:textId="77777777" w:rsidR="00906663" w:rsidRPr="00B665DC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672" w:type="dxa"/>
            <w:vMerge/>
          </w:tcPr>
          <w:p w14:paraId="44DDF3C3" w14:textId="77777777" w:rsidR="00906663" w:rsidRPr="00B665DC" w:rsidRDefault="00906663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6080" w14:textId="75F3044F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Australia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E1C" w14:textId="14758874" w:rsidR="00906663" w:rsidRPr="00B665DC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08B" w14:textId="379C14DE" w:rsidR="00906663" w:rsidRPr="00B665DC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B665DC">
              <w:rPr>
                <w:rFonts w:eastAsia="Calibri" w:cs="Arial"/>
                <w:szCs w:val="18"/>
              </w:rPr>
              <w:t xml:space="preserve">Jordan BAILEY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E73" w14:textId="6BFDA364" w:rsidR="00906663" w:rsidRPr="00B665DC" w:rsidRDefault="00906663" w:rsidP="00906663">
            <w:pPr>
              <w:pStyle w:val="IPPArialTable"/>
            </w:pPr>
            <w:hyperlink r:id="rId31" w:history="1">
              <w:r w:rsidRPr="00B665DC">
                <w:rPr>
                  <w:rStyle w:val="Hyperlink"/>
                  <w:rFonts w:eastAsia="Calibri" w:cs="Arial"/>
                  <w:szCs w:val="18"/>
                </w:rPr>
                <w:t>Jordan.bailey@dpi.nsw.gov.au</w:t>
              </w:r>
            </w:hyperlink>
          </w:p>
        </w:tc>
      </w:tr>
      <w:tr w:rsidR="00874823" w:rsidRPr="00C83F00" w14:paraId="74F480F6" w14:textId="77777777" w:rsidTr="00FD4F5A">
        <w:trPr>
          <w:cantSplit/>
          <w:trHeight w:val="270"/>
        </w:trPr>
        <w:tc>
          <w:tcPr>
            <w:tcW w:w="1818" w:type="dxa"/>
            <w:vMerge w:val="restart"/>
            <w:shd w:val="clear" w:color="auto" w:fill="E7E6E6" w:themeFill="background2"/>
          </w:tcPr>
          <w:p w14:paraId="765E824F" w14:textId="1D49E693" w:rsidR="00647B8A" w:rsidRPr="00EC4219" w:rsidRDefault="00647B8A" w:rsidP="00906663">
            <w:pPr>
              <w:pStyle w:val="IPPArialTable"/>
              <w:rPr>
                <w:rFonts w:cs="Arial"/>
                <w:i/>
                <w:iCs/>
                <w:szCs w:val="18"/>
              </w:rPr>
            </w:pPr>
            <w:proofErr w:type="spellStart"/>
            <w:r w:rsidRPr="00EC4219">
              <w:rPr>
                <w:rFonts w:cs="Arial"/>
                <w:i/>
                <w:iCs/>
                <w:szCs w:val="18"/>
              </w:rPr>
              <w:t>Microcyclus</w:t>
            </w:r>
            <w:proofErr w:type="spellEnd"/>
            <w:r w:rsidRPr="00EC4219">
              <w:rPr>
                <w:rFonts w:cs="Arial"/>
                <w:i/>
                <w:iCs/>
                <w:szCs w:val="18"/>
              </w:rPr>
              <w:t xml:space="preserve"> </w:t>
            </w:r>
            <w:proofErr w:type="spellStart"/>
            <w:r w:rsidRPr="00EC4219">
              <w:rPr>
                <w:rFonts w:cs="Arial"/>
                <w:i/>
                <w:iCs/>
                <w:szCs w:val="18"/>
              </w:rPr>
              <w:t>ulei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471A03">
              <w:rPr>
                <w:rFonts w:cs="Arial"/>
                <w:szCs w:val="18"/>
              </w:rPr>
              <w:t>(2019-003)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</w:tcPr>
          <w:p w14:paraId="22BA0105" w14:textId="719C0664" w:rsidR="00647B8A" w:rsidRPr="00B665DC" w:rsidRDefault="00647B8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672" w:type="dxa"/>
            <w:vMerge w:val="restart"/>
            <w:shd w:val="clear" w:color="auto" w:fill="E7E6E6" w:themeFill="background2"/>
          </w:tcPr>
          <w:p w14:paraId="54C5DB15" w14:textId="41F67C1A" w:rsidR="00647B8A" w:rsidRPr="00B665DC" w:rsidRDefault="00823BAE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2108" w:type="dxa"/>
            <w:shd w:val="clear" w:color="auto" w:fill="E7E6E6" w:themeFill="background2"/>
          </w:tcPr>
          <w:p w14:paraId="45728C4C" w14:textId="4EEB5EB1" w:rsidR="00647B8A" w:rsidRPr="00B665DC" w:rsidRDefault="00647B8A" w:rsidP="00906663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shd w:val="clear" w:color="auto" w:fill="E7E6E6" w:themeFill="background2"/>
          </w:tcPr>
          <w:p w14:paraId="567D0704" w14:textId="77EAB5B2" w:rsidR="00647B8A" w:rsidRPr="00B665DC" w:rsidRDefault="00647B8A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69" w:type="dxa"/>
            <w:shd w:val="clear" w:color="auto" w:fill="E7E6E6" w:themeFill="background2"/>
          </w:tcPr>
          <w:p w14:paraId="79DAC251" w14:textId="73FC1EF1" w:rsidR="00647B8A" w:rsidRDefault="00A868C3" w:rsidP="00906663">
            <w:pPr>
              <w:pStyle w:val="IPPArialTable"/>
            </w:pPr>
            <w:r>
              <w:t xml:space="preserve">Mr </w:t>
            </w:r>
            <w:proofErr w:type="spellStart"/>
            <w:r w:rsidR="00455D11" w:rsidRPr="00455D11">
              <w:t>Guixiu</w:t>
            </w:r>
            <w:proofErr w:type="spellEnd"/>
            <w:r w:rsidR="00455D11" w:rsidRPr="00455D11">
              <w:t xml:space="preserve"> HUANG</w:t>
            </w:r>
          </w:p>
        </w:tc>
        <w:tc>
          <w:tcPr>
            <w:tcW w:w="3616" w:type="dxa"/>
            <w:shd w:val="clear" w:color="auto" w:fill="E7E6E6" w:themeFill="background2"/>
          </w:tcPr>
          <w:p w14:paraId="5DFAAE10" w14:textId="0EDB72F8" w:rsidR="00647B8A" w:rsidRPr="00812AD1" w:rsidRDefault="002911DA" w:rsidP="00906663">
            <w:pPr>
              <w:pStyle w:val="IPPArialTable"/>
              <w:rPr>
                <w:lang w:val="en-US"/>
              </w:rPr>
            </w:pPr>
            <w:hyperlink r:id="rId32" w:history="1">
              <w:r w:rsidRPr="00307289">
                <w:rPr>
                  <w:rStyle w:val="Hyperlink"/>
                  <w:lang w:val="fr-FR"/>
                </w:rPr>
                <w:t>hgxiu@vip.163.com</w:t>
              </w:r>
            </w:hyperlink>
            <w:r>
              <w:rPr>
                <w:lang w:val="fr-FR"/>
              </w:rPr>
              <w:t xml:space="preserve"> </w:t>
            </w:r>
            <w:r w:rsidR="006E0A6A" w:rsidRPr="006E0A6A">
              <w:rPr>
                <w:lang w:val="en-US"/>
              </w:rPr>
              <w:t> </w:t>
            </w:r>
          </w:p>
        </w:tc>
      </w:tr>
      <w:tr w:rsidR="00874823" w:rsidRPr="00C83F00" w14:paraId="306C53B1" w14:textId="77777777" w:rsidTr="00FD4F5A">
        <w:trPr>
          <w:cantSplit/>
          <w:trHeight w:val="165"/>
        </w:trPr>
        <w:tc>
          <w:tcPr>
            <w:tcW w:w="1818" w:type="dxa"/>
            <w:vMerge/>
          </w:tcPr>
          <w:p w14:paraId="5E6E0DB9" w14:textId="77777777" w:rsidR="00647B8A" w:rsidRPr="00EC4219" w:rsidRDefault="00647B8A" w:rsidP="00906663">
            <w:pPr>
              <w:pStyle w:val="IPPArialTable"/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900" w:type="dxa"/>
            <w:vMerge/>
          </w:tcPr>
          <w:p w14:paraId="3F115ABB" w14:textId="77777777" w:rsidR="00647B8A" w:rsidRDefault="00647B8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672" w:type="dxa"/>
            <w:vMerge/>
          </w:tcPr>
          <w:p w14:paraId="17D2A0B0" w14:textId="77777777" w:rsidR="00647B8A" w:rsidRDefault="00647B8A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2108" w:type="dxa"/>
            <w:shd w:val="clear" w:color="auto" w:fill="E7E6E6" w:themeFill="background2"/>
          </w:tcPr>
          <w:p w14:paraId="066B30DF" w14:textId="6DC885BB" w:rsidR="00647B8A" w:rsidRPr="00B665DC" w:rsidRDefault="00647B8A" w:rsidP="00906663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1260" w:type="dxa"/>
            <w:shd w:val="clear" w:color="auto" w:fill="E7E6E6" w:themeFill="background2"/>
          </w:tcPr>
          <w:p w14:paraId="593E7F93" w14:textId="70FDE7C9" w:rsidR="00647B8A" w:rsidRPr="00B665DC" w:rsidRDefault="00647B8A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69" w:type="dxa"/>
            <w:shd w:val="clear" w:color="auto" w:fill="E7E6E6" w:themeFill="background2"/>
          </w:tcPr>
          <w:p w14:paraId="36226C3F" w14:textId="6E6A62CA" w:rsidR="00647B8A" w:rsidRDefault="00A868C3" w:rsidP="00906663">
            <w:pPr>
              <w:pStyle w:val="IPPArialTable"/>
            </w:pPr>
            <w:r w:rsidRPr="00A868C3">
              <w:t>Ms. Megan Kara ROMBERG</w:t>
            </w:r>
          </w:p>
        </w:tc>
        <w:tc>
          <w:tcPr>
            <w:tcW w:w="3616" w:type="dxa"/>
            <w:shd w:val="clear" w:color="auto" w:fill="E7E6E6" w:themeFill="background2"/>
          </w:tcPr>
          <w:p w14:paraId="1EAB65C7" w14:textId="0ACB46B0" w:rsidR="00647B8A" w:rsidRDefault="002911DA" w:rsidP="00906663">
            <w:pPr>
              <w:pStyle w:val="IPPArialTable"/>
            </w:pPr>
            <w:hyperlink r:id="rId33" w:history="1">
              <w:r w:rsidRPr="00307289">
                <w:rPr>
                  <w:rStyle w:val="Hyperlink"/>
                </w:rPr>
                <w:t>Megan.k.romberg@usda.gov</w:t>
              </w:r>
            </w:hyperlink>
            <w:r>
              <w:t xml:space="preserve"> </w:t>
            </w:r>
            <w:r w:rsidR="00A4116F" w:rsidRPr="00A4116F">
              <w:t> </w:t>
            </w:r>
          </w:p>
        </w:tc>
      </w:tr>
      <w:tr w:rsidR="00874823" w:rsidRPr="00C83F00" w14:paraId="5BE42625" w14:textId="77777777" w:rsidTr="00FD4F5A">
        <w:trPr>
          <w:cantSplit/>
          <w:trHeight w:val="165"/>
        </w:trPr>
        <w:tc>
          <w:tcPr>
            <w:tcW w:w="1818" w:type="dxa"/>
            <w:vMerge/>
          </w:tcPr>
          <w:p w14:paraId="4A45D927" w14:textId="77777777" w:rsidR="00647B8A" w:rsidRPr="00EC4219" w:rsidRDefault="00647B8A" w:rsidP="00906663">
            <w:pPr>
              <w:pStyle w:val="IPPArialTable"/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900" w:type="dxa"/>
            <w:vMerge/>
          </w:tcPr>
          <w:p w14:paraId="74A87AF1" w14:textId="77777777" w:rsidR="00647B8A" w:rsidRDefault="00647B8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672" w:type="dxa"/>
            <w:vMerge/>
          </w:tcPr>
          <w:p w14:paraId="7E815E37" w14:textId="77777777" w:rsidR="00647B8A" w:rsidRDefault="00647B8A" w:rsidP="00906663">
            <w:pPr>
              <w:pStyle w:val="IPPArialTable"/>
              <w:jc w:val="center"/>
              <w:rPr>
                <w:rFonts w:eastAsia="Calibri" w:cs="Arial"/>
                <w:szCs w:val="16"/>
              </w:rPr>
            </w:pPr>
          </w:p>
        </w:tc>
        <w:tc>
          <w:tcPr>
            <w:tcW w:w="2108" w:type="dxa"/>
            <w:shd w:val="clear" w:color="auto" w:fill="E7E6E6" w:themeFill="background2"/>
          </w:tcPr>
          <w:p w14:paraId="44086F1F" w14:textId="6F5F04D3" w:rsidR="00647B8A" w:rsidRPr="00B665DC" w:rsidRDefault="00647B8A" w:rsidP="00906663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Colombia</w:t>
            </w:r>
          </w:p>
        </w:tc>
        <w:tc>
          <w:tcPr>
            <w:tcW w:w="1260" w:type="dxa"/>
            <w:shd w:val="clear" w:color="auto" w:fill="E7E6E6" w:themeFill="background2"/>
          </w:tcPr>
          <w:p w14:paraId="129BDDF1" w14:textId="121781E3" w:rsidR="00647B8A" w:rsidRPr="00B665DC" w:rsidRDefault="00647B8A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69" w:type="dxa"/>
            <w:shd w:val="clear" w:color="auto" w:fill="E7E6E6" w:themeFill="background2"/>
          </w:tcPr>
          <w:p w14:paraId="45835320" w14:textId="5A1FBBF7" w:rsidR="00647B8A" w:rsidRDefault="00F077A1" w:rsidP="00906663">
            <w:pPr>
              <w:pStyle w:val="IPPArialTable"/>
            </w:pPr>
            <w:r w:rsidRPr="00F077A1">
              <w:t>M</w:t>
            </w:r>
            <w:r w:rsidR="00F4158A">
              <w:t>r</w:t>
            </w:r>
            <w:r w:rsidRPr="00F077A1">
              <w:t>. Carlos Alberto HERNANDEZ MEDINA</w:t>
            </w:r>
          </w:p>
        </w:tc>
        <w:tc>
          <w:tcPr>
            <w:tcW w:w="3616" w:type="dxa"/>
            <w:shd w:val="clear" w:color="auto" w:fill="E7E6E6" w:themeFill="background2"/>
          </w:tcPr>
          <w:p w14:paraId="4F251003" w14:textId="79B2C6A1" w:rsidR="00647B8A" w:rsidRDefault="00C80B1C" w:rsidP="00906663">
            <w:pPr>
              <w:pStyle w:val="IPPArialTable"/>
            </w:pPr>
            <w:hyperlink r:id="rId34" w:tgtFrame="_blank" w:history="1">
              <w:r w:rsidRPr="00C80B1C">
                <w:rPr>
                  <w:rStyle w:val="Hyperlink"/>
                </w:rPr>
                <w:t>carlos.hernandezm@ica.gov.co</w:t>
              </w:r>
            </w:hyperlink>
            <w:r w:rsidR="00582FC4">
              <w:t xml:space="preserve"> </w:t>
            </w:r>
            <w:r w:rsidR="00582FC4">
              <w:br/>
            </w:r>
            <w:hyperlink r:id="rId35" w:history="1">
              <w:r w:rsidR="00582FC4" w:rsidRPr="00276ADC">
                <w:rPr>
                  <w:rStyle w:val="Hyperlink"/>
                </w:rPr>
                <w:t>caahernandezme@unal.edu.co</w:t>
              </w:r>
            </w:hyperlink>
            <w:r w:rsidR="00582FC4">
              <w:br/>
            </w:r>
            <w:hyperlink r:id="rId36" w:history="1">
              <w:r w:rsidR="002911DA" w:rsidRPr="00307289">
                <w:rPr>
                  <w:rStyle w:val="Hyperlink"/>
                </w:rPr>
                <w:t>hernandezcarlos887@gmail.com</w:t>
              </w:r>
            </w:hyperlink>
            <w:r w:rsidR="002911DA">
              <w:t xml:space="preserve"> </w:t>
            </w:r>
          </w:p>
        </w:tc>
      </w:tr>
    </w:tbl>
    <w:p w14:paraId="2B59BEB2" w14:textId="77777777" w:rsidR="00574CAA" w:rsidRDefault="00574CAA" w:rsidP="003C5ADF">
      <w:pPr>
        <w:pStyle w:val="IPPHeading1"/>
        <w:rPr>
          <w:rFonts w:ascii="Arial" w:hAnsi="Arial" w:cs="Arial"/>
          <w:sz w:val="20"/>
          <w:szCs w:val="18"/>
        </w:rPr>
      </w:pPr>
    </w:p>
    <w:p w14:paraId="5F08917B" w14:textId="77777777" w:rsidR="00574CAA" w:rsidRDefault="00574CAA" w:rsidP="00574CAA">
      <w:pPr>
        <w:pStyle w:val="IPPNormal"/>
      </w:pPr>
      <w:r>
        <w:br w:type="page"/>
      </w:r>
    </w:p>
    <w:p w14:paraId="5FF9E6AE" w14:textId="2CF5714E" w:rsidR="0071341A" w:rsidRPr="00954446" w:rsidRDefault="0071341A" w:rsidP="003C5ADF">
      <w:pPr>
        <w:pStyle w:val="IPPHeading1"/>
        <w:rPr>
          <w:rFonts w:ascii="Arial" w:hAnsi="Arial" w:cs="Arial"/>
          <w:sz w:val="20"/>
          <w:szCs w:val="18"/>
          <w:lang w:val="es-ES"/>
        </w:rPr>
      </w:pPr>
      <w:r w:rsidRPr="00954446">
        <w:rPr>
          <w:rFonts w:ascii="Arial" w:hAnsi="Arial" w:cs="Arial"/>
          <w:sz w:val="20"/>
          <w:szCs w:val="18"/>
        </w:rPr>
        <w:t>Insects and mites (2006-007)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00"/>
        <w:gridCol w:w="1440"/>
        <w:gridCol w:w="2250"/>
        <w:gridCol w:w="1260"/>
        <w:gridCol w:w="2880"/>
        <w:gridCol w:w="3580"/>
      </w:tblGrid>
      <w:tr w:rsidR="0071341A" w:rsidRPr="00C83F00" w14:paraId="7760D42B" w14:textId="77777777" w:rsidTr="6D4C1AD2">
        <w:trPr>
          <w:cantSplit/>
          <w:tblHeader/>
        </w:trPr>
        <w:tc>
          <w:tcPr>
            <w:tcW w:w="1908" w:type="dxa"/>
            <w:shd w:val="clear" w:color="auto" w:fill="000000" w:themeFill="text1"/>
          </w:tcPr>
          <w:p w14:paraId="11138DDC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bookmarkStart w:id="2" w:name="_Nematodes_(2006-008)"/>
            <w:bookmarkStart w:id="3" w:name="Fungi"/>
            <w:bookmarkEnd w:id="2"/>
            <w:bookmarkEnd w:id="3"/>
            <w:r>
              <w:rPr>
                <w:rFonts w:cs="Arial"/>
                <w:b/>
                <w:bCs/>
                <w:szCs w:val="18"/>
              </w:rPr>
              <w:t>DP title and topic number</w:t>
            </w:r>
          </w:p>
        </w:tc>
        <w:tc>
          <w:tcPr>
            <w:tcW w:w="900" w:type="dxa"/>
            <w:shd w:val="clear" w:color="auto" w:fill="000000" w:themeFill="text1"/>
          </w:tcPr>
          <w:p w14:paraId="3635F2EF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1440" w:type="dxa"/>
            <w:shd w:val="clear" w:color="auto" w:fill="000000" w:themeFill="text1"/>
          </w:tcPr>
          <w:p w14:paraId="4EB595A3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2250" w:type="dxa"/>
            <w:shd w:val="clear" w:color="auto" w:fill="000000" w:themeFill="text1"/>
          </w:tcPr>
          <w:p w14:paraId="273A6DC0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1260" w:type="dxa"/>
            <w:shd w:val="clear" w:color="auto" w:fill="000000" w:themeFill="text1"/>
          </w:tcPr>
          <w:p w14:paraId="079128EF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 group role</w:t>
            </w:r>
          </w:p>
        </w:tc>
        <w:tc>
          <w:tcPr>
            <w:tcW w:w="2880" w:type="dxa"/>
            <w:shd w:val="clear" w:color="auto" w:fill="000000" w:themeFill="text1"/>
          </w:tcPr>
          <w:p w14:paraId="66DC058E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3580" w:type="dxa"/>
            <w:shd w:val="clear" w:color="auto" w:fill="000000" w:themeFill="text1"/>
          </w:tcPr>
          <w:p w14:paraId="21CE0349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71341A" w:rsidRPr="00C83F00" w14:paraId="7365A32C" w14:textId="77777777" w:rsidTr="00FB6FB3">
        <w:trPr>
          <w:cantSplit/>
          <w:trHeight w:val="520"/>
        </w:trPr>
        <w:tc>
          <w:tcPr>
            <w:tcW w:w="1908" w:type="dxa"/>
            <w:vMerge w:val="restart"/>
            <w:shd w:val="clear" w:color="auto" w:fill="E7E6E6" w:themeFill="background2"/>
          </w:tcPr>
          <w:p w14:paraId="58B86EDB" w14:textId="77777777" w:rsidR="0071341A" w:rsidRPr="00C83F00" w:rsidRDefault="0071341A" w:rsidP="00AF5FE5">
            <w:pPr>
              <w:pStyle w:val="IPPArialTable"/>
              <w:rPr>
                <w:rFonts w:cs="Arial"/>
                <w:i/>
                <w:szCs w:val="18"/>
              </w:rPr>
            </w:pPr>
            <w:proofErr w:type="spellStart"/>
            <w:r w:rsidRPr="00C83F00">
              <w:rPr>
                <w:rFonts w:cs="Arial"/>
                <w:szCs w:val="18"/>
              </w:rPr>
              <w:t>Tephritidae</w:t>
            </w:r>
            <w:proofErr w:type="spellEnd"/>
            <w:r w:rsidRPr="00C83F00">
              <w:rPr>
                <w:rFonts w:cs="Arial"/>
                <w:szCs w:val="18"/>
              </w:rPr>
              <w:t>: Identification of immature stages of fruit flies of economic importance by molecular techniques</w:t>
            </w:r>
            <w:r>
              <w:rPr>
                <w:rFonts w:cs="Arial"/>
                <w:szCs w:val="18"/>
              </w:rPr>
              <w:t xml:space="preserve"> </w:t>
            </w:r>
            <w:r w:rsidRPr="00C83F00">
              <w:rPr>
                <w:rFonts w:cs="Arial"/>
                <w:szCs w:val="18"/>
              </w:rPr>
              <w:t>(2006-028)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  <w:vAlign w:val="center"/>
          </w:tcPr>
          <w:p w14:paraId="36819D81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E7E6E6" w:themeFill="background2"/>
            <w:vAlign w:val="center"/>
          </w:tcPr>
          <w:p w14:paraId="25841E74" w14:textId="35891675" w:rsidR="0071341A" w:rsidRPr="00C83F00" w:rsidRDefault="00823BAE" w:rsidP="00C8320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5673FB">
              <w:rPr>
                <w:szCs w:val="18"/>
              </w:rPr>
              <w:t>Draft ISPM under development</w:t>
            </w:r>
          </w:p>
        </w:tc>
        <w:tc>
          <w:tcPr>
            <w:tcW w:w="2250" w:type="dxa"/>
            <w:shd w:val="clear" w:color="auto" w:fill="E7E6E6" w:themeFill="background2"/>
          </w:tcPr>
          <w:p w14:paraId="589111A5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United States of America</w:t>
            </w:r>
          </w:p>
        </w:tc>
        <w:tc>
          <w:tcPr>
            <w:tcW w:w="1260" w:type="dxa"/>
            <w:shd w:val="clear" w:color="auto" w:fill="E7E6E6" w:themeFill="background2"/>
          </w:tcPr>
          <w:p w14:paraId="505EC80C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5F2D5DC8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Mr Norman Benjamin BARR</w:t>
            </w:r>
          </w:p>
        </w:tc>
        <w:tc>
          <w:tcPr>
            <w:tcW w:w="3580" w:type="dxa"/>
            <w:shd w:val="clear" w:color="auto" w:fill="E7E6E6" w:themeFill="background2"/>
          </w:tcPr>
          <w:p w14:paraId="6A73B14C" w14:textId="77777777" w:rsidR="0071341A" w:rsidRPr="00C83F00" w:rsidRDefault="0071341A" w:rsidP="00AF5FE5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37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Norman.B.Barr@aphis.usda.gov</w:t>
              </w:r>
            </w:hyperlink>
          </w:p>
        </w:tc>
      </w:tr>
      <w:tr w:rsidR="0071341A" w:rsidRPr="00C83F00" w14:paraId="24731809" w14:textId="77777777" w:rsidTr="00FB6FB3">
        <w:trPr>
          <w:cantSplit/>
          <w:trHeight w:val="556"/>
        </w:trPr>
        <w:tc>
          <w:tcPr>
            <w:tcW w:w="1908" w:type="dxa"/>
            <w:vMerge/>
          </w:tcPr>
          <w:p w14:paraId="1D31C4C6" w14:textId="77777777" w:rsidR="0071341A" w:rsidRPr="00C83F00" w:rsidRDefault="0071341A" w:rsidP="00AF5FE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</w:tcPr>
          <w:p w14:paraId="1956A817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</w:tcPr>
          <w:p w14:paraId="2C7B2AC3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0C243B5B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Spain</w:t>
            </w:r>
          </w:p>
        </w:tc>
        <w:tc>
          <w:tcPr>
            <w:tcW w:w="1260" w:type="dxa"/>
            <w:shd w:val="clear" w:color="auto" w:fill="E7E6E6" w:themeFill="background2"/>
          </w:tcPr>
          <w:p w14:paraId="6505D498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BB9B073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Ms Beatriz Sabater MUNOZ</w:t>
            </w:r>
          </w:p>
        </w:tc>
        <w:tc>
          <w:tcPr>
            <w:tcW w:w="3580" w:type="dxa"/>
            <w:shd w:val="clear" w:color="auto" w:fill="E7E6E6" w:themeFill="background2"/>
          </w:tcPr>
          <w:p w14:paraId="0DB2EE78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  <w:u w:val="single"/>
              </w:rPr>
            </w:pPr>
            <w:hyperlink r:id="rId38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bsabater@ivia.es</w:t>
              </w:r>
            </w:hyperlink>
          </w:p>
        </w:tc>
      </w:tr>
      <w:tr w:rsidR="0071341A" w:rsidRPr="00C83F00" w14:paraId="4C4056D4" w14:textId="77777777" w:rsidTr="6D4C1AD2">
        <w:trPr>
          <w:cantSplit/>
        </w:trPr>
        <w:tc>
          <w:tcPr>
            <w:tcW w:w="1908" w:type="dxa"/>
            <w:vMerge/>
          </w:tcPr>
          <w:p w14:paraId="6E6DCBB6" w14:textId="77777777" w:rsidR="0071341A" w:rsidRPr="00C83F00" w:rsidRDefault="0071341A" w:rsidP="00AF5FE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</w:tcPr>
          <w:p w14:paraId="052CF909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</w:tcPr>
          <w:p w14:paraId="295A81BF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10304E10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South Korea</w:t>
            </w:r>
          </w:p>
        </w:tc>
        <w:tc>
          <w:tcPr>
            <w:tcW w:w="1260" w:type="dxa"/>
            <w:shd w:val="clear" w:color="auto" w:fill="E7E6E6" w:themeFill="background2"/>
          </w:tcPr>
          <w:p w14:paraId="282F6ED7" w14:textId="77777777" w:rsidR="0071341A" w:rsidRPr="00C83F00" w:rsidRDefault="0071341A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3EBBFC55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</w:rPr>
            </w:pPr>
            <w:proofErr w:type="gramStart"/>
            <w:r w:rsidRPr="00C83F00">
              <w:rPr>
                <w:rFonts w:cs="Arial"/>
                <w:szCs w:val="18"/>
              </w:rPr>
              <w:t xml:space="preserve">Mr  </w:t>
            </w:r>
            <w:proofErr w:type="spellStart"/>
            <w:r w:rsidRPr="00C83F00">
              <w:rPr>
                <w:rFonts w:cs="Arial"/>
                <w:szCs w:val="18"/>
              </w:rPr>
              <w:t>Deuk</w:t>
            </w:r>
            <w:proofErr w:type="spellEnd"/>
            <w:proofErr w:type="gramEnd"/>
            <w:r w:rsidRPr="00C83F00">
              <w:rPr>
                <w:rFonts w:cs="Arial"/>
                <w:szCs w:val="18"/>
              </w:rPr>
              <w:t>-Soo CHOI</w:t>
            </w:r>
          </w:p>
        </w:tc>
        <w:tc>
          <w:tcPr>
            <w:tcW w:w="3580" w:type="dxa"/>
            <w:shd w:val="clear" w:color="auto" w:fill="E7E6E6" w:themeFill="background2"/>
          </w:tcPr>
          <w:p w14:paraId="4CCC14A2" w14:textId="77777777" w:rsidR="0071341A" w:rsidRPr="00C83F00" w:rsidRDefault="0071341A" w:rsidP="00AF5FE5">
            <w:pPr>
              <w:pStyle w:val="IPPArialTable"/>
              <w:rPr>
                <w:rFonts w:cs="Arial"/>
                <w:szCs w:val="18"/>
                <w:u w:val="single"/>
              </w:rPr>
            </w:pPr>
            <w:hyperlink r:id="rId39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dschoi@korea.kr</w:t>
              </w:r>
            </w:hyperlink>
            <w:r>
              <w:rPr>
                <w:rFonts w:cs="Arial"/>
                <w:color w:val="0000FF"/>
                <w:szCs w:val="18"/>
                <w:u w:val="single"/>
              </w:rPr>
              <w:t>;</w:t>
            </w:r>
            <w:r w:rsidRPr="00C83F00">
              <w:rPr>
                <w:rFonts w:cs="Arial"/>
                <w:szCs w:val="18"/>
                <w:u w:val="single"/>
              </w:rPr>
              <w:t xml:space="preserve"> </w:t>
            </w:r>
            <w:hyperlink r:id="rId40" w:history="1">
              <w:r w:rsidRPr="00C83F00">
                <w:rPr>
                  <w:rFonts w:cs="Arial"/>
                  <w:color w:val="0000FF"/>
                  <w:szCs w:val="18"/>
                  <w:u w:val="single"/>
                </w:rPr>
                <w:t>dschoi@npqs.go.kr</w:t>
              </w:r>
            </w:hyperlink>
          </w:p>
        </w:tc>
      </w:tr>
      <w:tr w:rsidR="009A1F0A" w:rsidRPr="00C83F00" w14:paraId="3BF7C806" w14:textId="77777777" w:rsidTr="00BF5293">
        <w:trPr>
          <w:cantSplit/>
        </w:trPr>
        <w:tc>
          <w:tcPr>
            <w:tcW w:w="1908" w:type="dxa"/>
            <w:vMerge w:val="restart"/>
            <w:shd w:val="clear" w:color="auto" w:fill="FFFFFF" w:themeFill="background1"/>
          </w:tcPr>
          <w:p w14:paraId="31AD625D" w14:textId="1F0FF2C0" w:rsidR="009A1F0A" w:rsidRPr="00C83F00" w:rsidRDefault="009A1F0A" w:rsidP="003F4B74">
            <w:pPr>
              <w:pStyle w:val="IPPArialTable"/>
              <w:rPr>
                <w:rFonts w:cs="Arial"/>
                <w:i/>
                <w:szCs w:val="18"/>
              </w:rPr>
            </w:pPr>
            <w:r w:rsidRPr="003F4B74">
              <w:rPr>
                <w:rFonts w:cs="Arial"/>
                <w:szCs w:val="18"/>
              </w:rPr>
              <w:t>Psyllid vectors of</w:t>
            </w:r>
            <w:r w:rsidRPr="003F4B74">
              <w:rPr>
                <w:rFonts w:cs="Arial"/>
                <w:i/>
                <w:szCs w:val="18"/>
              </w:rPr>
              <w:t xml:space="preserve"> Candidatus </w:t>
            </w:r>
            <w:proofErr w:type="spellStart"/>
            <w:r w:rsidRPr="003F4B74">
              <w:rPr>
                <w:rFonts w:cs="Arial"/>
                <w:szCs w:val="18"/>
              </w:rPr>
              <w:t>Liberibacter</w:t>
            </w:r>
            <w:proofErr w:type="spellEnd"/>
            <w:r w:rsidRPr="003F4B74">
              <w:rPr>
                <w:rFonts w:cs="Arial"/>
                <w:szCs w:val="18"/>
              </w:rPr>
              <w:t xml:space="preserve"> solanacearum (2018-030)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63A34713" w14:textId="70974E6F" w:rsidR="009A1F0A" w:rsidRPr="00C83F00" w:rsidRDefault="009A1F0A" w:rsidP="003F4B74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09EA9413" w14:textId="509712ED" w:rsidR="009A1F0A" w:rsidRPr="00C83F00" w:rsidRDefault="009A1F0A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2250" w:type="dxa"/>
            <w:shd w:val="clear" w:color="auto" w:fill="FFFFFF" w:themeFill="background1"/>
          </w:tcPr>
          <w:p w14:paraId="073F4D29" w14:textId="2EB6FB0A" w:rsidR="009A1F0A" w:rsidRPr="00C83F00" w:rsidRDefault="009A1F0A" w:rsidP="003F4B74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France</w:t>
            </w:r>
          </w:p>
        </w:tc>
        <w:tc>
          <w:tcPr>
            <w:tcW w:w="1260" w:type="dxa"/>
            <w:shd w:val="clear" w:color="auto" w:fill="FFFFFF" w:themeFill="background1"/>
          </w:tcPr>
          <w:p w14:paraId="227FD079" w14:textId="49B7E222" w:rsidR="009A1F0A" w:rsidRPr="00C83F00" w:rsidRDefault="009A1F0A" w:rsidP="003F4B74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1C6D7CBD" w14:textId="72E31CCC" w:rsidR="009A1F0A" w:rsidRPr="00C83F00" w:rsidRDefault="5802789F" w:rsidP="5802789F">
            <w:pPr>
              <w:pStyle w:val="IPPArialTable"/>
              <w:rPr>
                <w:rFonts w:cs="Arial"/>
              </w:rPr>
            </w:pPr>
            <w:r>
              <w:t>Mr David OUVRARD</w:t>
            </w:r>
          </w:p>
        </w:tc>
        <w:tc>
          <w:tcPr>
            <w:tcW w:w="3580" w:type="dxa"/>
            <w:shd w:val="clear" w:color="auto" w:fill="FFFFFF" w:themeFill="background1"/>
          </w:tcPr>
          <w:p w14:paraId="2F571CC7" w14:textId="4C06B6EB" w:rsidR="009A1F0A" w:rsidRPr="00E218F5" w:rsidRDefault="001124A0" w:rsidP="003F4B74">
            <w:pPr>
              <w:pStyle w:val="IPPArialTable"/>
              <w:rPr>
                <w:rFonts w:eastAsia="Calibri" w:cs="Arial"/>
                <w:color w:val="0000FF"/>
                <w:szCs w:val="18"/>
                <w:u w:val="single"/>
                <w:lang w:val="en-US"/>
              </w:rPr>
            </w:pPr>
            <w:hyperlink r:id="rId41" w:history="1">
              <w:r>
                <w:rPr>
                  <w:rStyle w:val="Hyperlink"/>
                </w:rPr>
                <w:t>david.ouvrard@anses.fr</w:t>
              </w:r>
            </w:hyperlink>
            <w:r>
              <w:t xml:space="preserve"> </w:t>
            </w:r>
          </w:p>
        </w:tc>
      </w:tr>
      <w:tr w:rsidR="009A1F0A" w:rsidRPr="00C83F00" w14:paraId="69DEAD17" w14:textId="77777777" w:rsidTr="00BF5293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1135F21B" w14:textId="77777777" w:rsidR="009A1F0A" w:rsidRPr="00C83F00" w:rsidRDefault="009A1F0A" w:rsidP="009A1F0A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5D959FFE" w14:textId="77777777" w:rsidR="009A1F0A" w:rsidRPr="00C83F00" w:rsidRDefault="009A1F0A" w:rsidP="009A1F0A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5027B73A" w14:textId="77777777" w:rsidR="009A1F0A" w:rsidRPr="00C83F00" w:rsidRDefault="009A1F0A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1EAD11C0" w14:textId="2AF60D1E" w:rsidR="009A1F0A" w:rsidRDefault="009A1F0A" w:rsidP="009A1F0A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</w:t>
            </w:r>
          </w:p>
        </w:tc>
        <w:tc>
          <w:tcPr>
            <w:tcW w:w="1260" w:type="dxa"/>
            <w:shd w:val="clear" w:color="auto" w:fill="FFFFFF" w:themeFill="background1"/>
          </w:tcPr>
          <w:p w14:paraId="708EB8E1" w14:textId="2C4F83C3" w:rsidR="009A1F0A" w:rsidRPr="00C83F00" w:rsidRDefault="009A1F0A" w:rsidP="009A1F0A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40FC3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2E57908B" w14:textId="43BF4BD2" w:rsidR="009A1F0A" w:rsidRDefault="5802789F" w:rsidP="009A1F0A">
            <w:pPr>
              <w:pStyle w:val="IPPArialTable"/>
            </w:pPr>
            <w:r>
              <w:t>Ms Cheryle O’DONNELL</w:t>
            </w:r>
          </w:p>
        </w:tc>
        <w:tc>
          <w:tcPr>
            <w:tcW w:w="3580" w:type="dxa"/>
            <w:shd w:val="clear" w:color="auto" w:fill="FFFFFF" w:themeFill="background1"/>
          </w:tcPr>
          <w:p w14:paraId="7050E143" w14:textId="7062340D" w:rsidR="009A1F0A" w:rsidRDefault="009A1F0A" w:rsidP="009A1F0A">
            <w:pPr>
              <w:pStyle w:val="IPPArialTable"/>
            </w:pPr>
            <w:hyperlink r:id="rId42" w:history="1">
              <w:r w:rsidRPr="000B6D80">
                <w:rPr>
                  <w:rStyle w:val="Hyperlink"/>
                </w:rPr>
                <w:t>cheryle.a.odonnell@usda.gov</w:t>
              </w:r>
            </w:hyperlink>
            <w:r>
              <w:t xml:space="preserve"> </w:t>
            </w:r>
          </w:p>
        </w:tc>
      </w:tr>
      <w:tr w:rsidR="00817925" w:rsidRPr="001076BB" w14:paraId="4982BA7B" w14:textId="77777777" w:rsidTr="00BF5293">
        <w:trPr>
          <w:cantSplit/>
        </w:trPr>
        <w:tc>
          <w:tcPr>
            <w:tcW w:w="1908" w:type="dxa"/>
            <w:vMerge w:val="restart"/>
            <w:shd w:val="clear" w:color="auto" w:fill="E7E6E6" w:themeFill="background2"/>
            <w:vAlign w:val="center"/>
          </w:tcPr>
          <w:p w14:paraId="67BADCA6" w14:textId="3FE7B43F" w:rsidR="00817925" w:rsidRPr="00C83F00" w:rsidRDefault="00817925" w:rsidP="00817925">
            <w:pPr>
              <w:pStyle w:val="IPPArialTable"/>
              <w:rPr>
                <w:rFonts w:cs="Arial"/>
                <w:i/>
                <w:szCs w:val="18"/>
              </w:rPr>
            </w:pPr>
            <w:r w:rsidRPr="00817925">
              <w:rPr>
                <w:rFonts w:cs="Arial"/>
                <w:szCs w:val="18"/>
              </w:rPr>
              <w:t>Revision of DP 09:</w:t>
            </w:r>
            <w:r w:rsidRPr="00817925">
              <w:rPr>
                <w:rFonts w:cs="Arial"/>
                <w:i/>
                <w:szCs w:val="18"/>
              </w:rPr>
              <w:t xml:space="preserve"> </w:t>
            </w:r>
            <w:r w:rsidRPr="00817925">
              <w:rPr>
                <w:rFonts w:cs="Arial"/>
                <w:szCs w:val="18"/>
              </w:rPr>
              <w:t>Genus</w:t>
            </w:r>
            <w:r w:rsidRPr="00817925">
              <w:rPr>
                <w:rFonts w:cs="Arial"/>
                <w:i/>
                <w:szCs w:val="18"/>
              </w:rPr>
              <w:t xml:space="preserve"> Anastrepha </w:t>
            </w:r>
            <w:r w:rsidRPr="00817925">
              <w:rPr>
                <w:rFonts w:cs="Arial"/>
                <w:szCs w:val="18"/>
              </w:rPr>
              <w:t>(2021-002)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  <w:vAlign w:val="center"/>
          </w:tcPr>
          <w:p w14:paraId="06AFB9DB" w14:textId="5BB0F0EE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E7E6E6" w:themeFill="background2"/>
            <w:vAlign w:val="center"/>
          </w:tcPr>
          <w:p w14:paraId="1E79A91A" w14:textId="02EF93A7" w:rsidR="00817925" w:rsidRPr="00C83F00" w:rsidRDefault="002C5EBE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2250" w:type="dxa"/>
            <w:shd w:val="clear" w:color="auto" w:fill="E7E6E6" w:themeFill="background2"/>
          </w:tcPr>
          <w:p w14:paraId="3C591A2B" w14:textId="4DBDC999" w:rsidR="00817925" w:rsidRDefault="00817925" w:rsidP="00817925">
            <w:pPr>
              <w:pStyle w:val="IPPArialTable"/>
              <w:rPr>
                <w:rFonts w:cs="Arial"/>
                <w:szCs w:val="18"/>
              </w:rPr>
            </w:pPr>
            <w:r w:rsidRPr="00D41B2E">
              <w:t>USA</w:t>
            </w:r>
          </w:p>
        </w:tc>
        <w:tc>
          <w:tcPr>
            <w:tcW w:w="1260" w:type="dxa"/>
            <w:shd w:val="clear" w:color="auto" w:fill="E7E6E6" w:themeFill="background2"/>
          </w:tcPr>
          <w:p w14:paraId="414DC7A7" w14:textId="4AAAF900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5FF117F3" w14:textId="51C77D50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817925" w:rsidRPr="00D41B2E">
              <w:t xml:space="preserve">Raul RUIZ-ARCE </w:t>
            </w:r>
          </w:p>
        </w:tc>
        <w:tc>
          <w:tcPr>
            <w:tcW w:w="3580" w:type="dxa"/>
            <w:shd w:val="clear" w:color="auto" w:fill="E7E6E6" w:themeFill="background2"/>
          </w:tcPr>
          <w:p w14:paraId="3F30ADA7" w14:textId="40C59C18" w:rsidR="00817925" w:rsidRPr="00AF5FE5" w:rsidRDefault="005D00FA" w:rsidP="00817925">
            <w:pPr>
              <w:pStyle w:val="IPPArialTable"/>
              <w:rPr>
                <w:lang w:val="pt-BR"/>
              </w:rPr>
            </w:pPr>
            <w:r>
              <w:fldChar w:fldCharType="begin"/>
            </w:r>
            <w:r w:rsidRPr="001076BB">
              <w:rPr>
                <w:lang w:val="pt-BR"/>
              </w:rPr>
              <w:instrText>HYPERLINK "mailto:raul.a.ruiz@aphis.usda.gov"</w:instrText>
            </w:r>
            <w:r>
              <w:fldChar w:fldCharType="separate"/>
            </w:r>
            <w:r w:rsidRPr="00AF5FE5">
              <w:rPr>
                <w:rStyle w:val="Hyperlink"/>
                <w:lang w:val="pt-BR"/>
              </w:rPr>
              <w:t>raul.a.ruiz@aphis.usda.gov</w:t>
            </w:r>
            <w:r>
              <w:fldChar w:fldCharType="end"/>
            </w:r>
          </w:p>
        </w:tc>
      </w:tr>
      <w:tr w:rsidR="00817925" w:rsidRPr="00C83F00" w14:paraId="0B24B8D2" w14:textId="77777777" w:rsidTr="00817925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57C85041" w14:textId="77777777" w:rsidR="00817925" w:rsidRPr="00AF5FE5" w:rsidRDefault="00817925" w:rsidP="00817925">
            <w:pPr>
              <w:pStyle w:val="IPPArialTable"/>
              <w:rPr>
                <w:rFonts w:cs="Arial"/>
                <w:i/>
                <w:szCs w:val="18"/>
                <w:lang w:val="pt-BR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3ABBB23E" w14:textId="77777777" w:rsidR="00817925" w:rsidRPr="00AF5FE5" w:rsidRDefault="00817925" w:rsidP="00817925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4DB1CC30" w14:textId="77777777" w:rsidR="00817925" w:rsidRPr="001076BB" w:rsidRDefault="00817925" w:rsidP="00817925">
            <w:pPr>
              <w:pStyle w:val="IPPArialTable"/>
              <w:jc w:val="center"/>
              <w:rPr>
                <w:rFonts w:cs="Arial"/>
                <w:szCs w:val="18"/>
                <w:lang w:val="pt-BR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38F33B35" w14:textId="466211A1" w:rsidR="00817925" w:rsidRDefault="00817925" w:rsidP="00817925">
            <w:pPr>
              <w:pStyle w:val="IPPArialTable"/>
              <w:rPr>
                <w:rFonts w:cs="Arial"/>
                <w:szCs w:val="18"/>
              </w:rPr>
            </w:pPr>
            <w:r w:rsidRPr="00D41B2E">
              <w:t>USA</w:t>
            </w:r>
          </w:p>
        </w:tc>
        <w:tc>
          <w:tcPr>
            <w:tcW w:w="1260" w:type="dxa"/>
            <w:shd w:val="clear" w:color="auto" w:fill="E7E6E6" w:themeFill="background2"/>
          </w:tcPr>
          <w:p w14:paraId="66333E10" w14:textId="7408E81A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56E0D589" w14:textId="2F65A16E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 xml:space="preserve">Mr </w:t>
            </w:r>
            <w:r w:rsidR="00817925" w:rsidRPr="00D41B2E">
              <w:t xml:space="preserve">Allen NORRBOM </w:t>
            </w:r>
          </w:p>
        </w:tc>
        <w:tc>
          <w:tcPr>
            <w:tcW w:w="3580" w:type="dxa"/>
            <w:shd w:val="clear" w:color="auto" w:fill="E7E6E6" w:themeFill="background2"/>
          </w:tcPr>
          <w:p w14:paraId="0A6CCDED" w14:textId="28143BD7" w:rsidR="00817925" w:rsidRDefault="005D00FA" w:rsidP="00817925">
            <w:pPr>
              <w:pStyle w:val="IPPArialTable"/>
            </w:pPr>
            <w:hyperlink r:id="rId43" w:history="1">
              <w:r w:rsidRPr="005D00FA">
                <w:rPr>
                  <w:rStyle w:val="Hyperlink"/>
                </w:rPr>
                <w:t>allen.norrbom@usda.gov</w:t>
              </w:r>
            </w:hyperlink>
            <w:r w:rsidRPr="005D00FA">
              <w:rPr>
                <w:rStyle w:val="Hyperlink"/>
              </w:rPr>
              <w:t xml:space="preserve"> </w:t>
            </w:r>
          </w:p>
        </w:tc>
      </w:tr>
      <w:tr w:rsidR="00817925" w:rsidRPr="00C83F00" w14:paraId="2B458F10" w14:textId="77777777" w:rsidTr="00817925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644F1DEC" w14:textId="77777777" w:rsidR="00817925" w:rsidRPr="00C83F00" w:rsidRDefault="00817925" w:rsidP="0081792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4A3BD421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7445D751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36623CC1" w14:textId="5F91075E" w:rsidR="00817925" w:rsidRDefault="00817925" w:rsidP="00817925">
            <w:pPr>
              <w:pStyle w:val="IPPArialTable"/>
              <w:rPr>
                <w:rFonts w:cs="Arial"/>
                <w:szCs w:val="18"/>
              </w:rPr>
            </w:pPr>
            <w:r w:rsidRPr="00D41B2E">
              <w:t>Argentina</w:t>
            </w:r>
          </w:p>
        </w:tc>
        <w:tc>
          <w:tcPr>
            <w:tcW w:w="1260" w:type="dxa"/>
            <w:shd w:val="clear" w:color="auto" w:fill="E7E6E6" w:themeFill="background2"/>
          </w:tcPr>
          <w:p w14:paraId="71C19B8A" w14:textId="14BD35BE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B78FEC3" w14:textId="58329A3E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>Mr</w:t>
            </w:r>
            <w:r w:rsidRPr="00D41B2E">
              <w:t xml:space="preserve"> </w:t>
            </w:r>
            <w:r w:rsidR="00817925" w:rsidRPr="00D41B2E">
              <w:t xml:space="preserve">Ignacio DUMOIS </w:t>
            </w:r>
          </w:p>
        </w:tc>
        <w:tc>
          <w:tcPr>
            <w:tcW w:w="3580" w:type="dxa"/>
            <w:shd w:val="clear" w:color="auto" w:fill="E7E6E6" w:themeFill="background2"/>
          </w:tcPr>
          <w:p w14:paraId="5BD23B9B" w14:textId="6B042105" w:rsidR="00817925" w:rsidRDefault="005D00FA" w:rsidP="00817925">
            <w:pPr>
              <w:pStyle w:val="IPPArialTable"/>
            </w:pPr>
            <w:hyperlink r:id="rId44" w:history="1">
              <w:r w:rsidRPr="00364293">
                <w:rPr>
                  <w:rStyle w:val="Hyperlink"/>
                </w:rPr>
                <w:t>idumois@senasa.gov.ar</w:t>
              </w:r>
            </w:hyperlink>
            <w:r>
              <w:t xml:space="preserve"> </w:t>
            </w:r>
          </w:p>
        </w:tc>
      </w:tr>
      <w:tr w:rsidR="00817925" w:rsidRPr="001076BB" w14:paraId="4DD21096" w14:textId="77777777" w:rsidTr="00817925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0603EA9D" w14:textId="77777777" w:rsidR="00817925" w:rsidRPr="00C83F00" w:rsidRDefault="00817925" w:rsidP="0081792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5F4C347E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0986AD1A" w14:textId="77777777" w:rsidR="00817925" w:rsidRPr="00C83F00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0EAB846F" w14:textId="046AFA28" w:rsidR="00817925" w:rsidRDefault="00817925" w:rsidP="006407BB">
            <w:pPr>
              <w:pStyle w:val="IPPArialTable"/>
              <w:rPr>
                <w:rFonts w:cs="Arial"/>
                <w:szCs w:val="18"/>
              </w:rPr>
            </w:pPr>
            <w:r w:rsidRPr="00D41B2E">
              <w:t>Viet</w:t>
            </w:r>
            <w:r w:rsidR="006407BB">
              <w:t xml:space="preserve"> N</w:t>
            </w:r>
            <w:r w:rsidRPr="00D41B2E">
              <w:t>am</w:t>
            </w:r>
          </w:p>
        </w:tc>
        <w:tc>
          <w:tcPr>
            <w:tcW w:w="1260" w:type="dxa"/>
            <w:shd w:val="clear" w:color="auto" w:fill="E7E6E6" w:themeFill="background2"/>
          </w:tcPr>
          <w:p w14:paraId="65043C76" w14:textId="39C37D16" w:rsidR="00817925" w:rsidRPr="00E40FC3" w:rsidRDefault="00817925" w:rsidP="0081792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6E906629" w14:textId="6209489A" w:rsidR="00817925" w:rsidRPr="5802789F" w:rsidRDefault="005D00FA" w:rsidP="00817925">
            <w:pPr>
              <w:pStyle w:val="IPPArialTable"/>
              <w:rPr>
                <w:rFonts w:cs="Arial"/>
                <w:lang w:val="pt-BR"/>
              </w:rPr>
            </w:pPr>
            <w:r>
              <w:t xml:space="preserve">Ms </w:t>
            </w:r>
            <w:r w:rsidR="00817925" w:rsidRPr="00D41B2E">
              <w:t xml:space="preserve">Thoa KIM-HOANG </w:t>
            </w:r>
          </w:p>
        </w:tc>
        <w:tc>
          <w:tcPr>
            <w:tcW w:w="3580" w:type="dxa"/>
            <w:shd w:val="clear" w:color="auto" w:fill="E7E6E6" w:themeFill="background2"/>
          </w:tcPr>
          <w:p w14:paraId="34AC374B" w14:textId="75CC31D0" w:rsidR="00817925" w:rsidRPr="00AF5FE5" w:rsidRDefault="005D00FA" w:rsidP="005D00FA">
            <w:pPr>
              <w:pStyle w:val="IPPArialTable"/>
              <w:rPr>
                <w:lang w:val="pt-BR"/>
              </w:rPr>
            </w:pPr>
            <w:r>
              <w:fldChar w:fldCharType="begin"/>
            </w:r>
            <w:r w:rsidRPr="001076BB">
              <w:rPr>
                <w:lang w:val="pt-BR"/>
              </w:rPr>
              <w:instrText>HYPERLINK "mailto:thoahk.bvtv@mard.gov.vn"</w:instrText>
            </w:r>
            <w:r>
              <w:fldChar w:fldCharType="separate"/>
            </w:r>
            <w:r w:rsidRPr="00AF5FE5">
              <w:rPr>
                <w:rStyle w:val="Hyperlink"/>
                <w:lang w:val="pt-BR"/>
              </w:rPr>
              <w:t>thoahk.bvtv@mard.gov.vn</w:t>
            </w:r>
            <w:r>
              <w:fldChar w:fldCharType="end"/>
            </w:r>
            <w:r w:rsidRPr="00AF5FE5">
              <w:rPr>
                <w:lang w:val="pt-BR"/>
              </w:rPr>
              <w:t xml:space="preserve">;  </w:t>
            </w:r>
            <w:r>
              <w:fldChar w:fldCharType="begin"/>
            </w:r>
            <w:r w:rsidRPr="001076BB">
              <w:rPr>
                <w:lang w:val="pt-BR"/>
              </w:rPr>
              <w:instrText>HYPERLINK "mailto:kimthoappd@gmail.com"</w:instrText>
            </w:r>
            <w:r>
              <w:fldChar w:fldCharType="separate"/>
            </w:r>
            <w:r w:rsidRPr="00AF5FE5">
              <w:rPr>
                <w:rStyle w:val="Hyperlink"/>
                <w:lang w:val="pt-BR"/>
              </w:rPr>
              <w:t>kimthoappd@gmail.com</w:t>
            </w:r>
            <w:r>
              <w:fldChar w:fldCharType="end"/>
            </w:r>
            <w:r w:rsidRPr="00AF5FE5">
              <w:rPr>
                <w:lang w:val="pt-BR"/>
              </w:rPr>
              <w:t xml:space="preserve"> </w:t>
            </w:r>
          </w:p>
        </w:tc>
      </w:tr>
      <w:tr w:rsidR="000C1F92" w:rsidRPr="00C83F00" w14:paraId="4CBD5650" w14:textId="77777777" w:rsidTr="00BF5293">
        <w:trPr>
          <w:cantSplit/>
        </w:trPr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7291A2AC" w14:textId="2AD84CDC" w:rsidR="000C1F92" w:rsidRPr="000C1F92" w:rsidRDefault="000C1F92" w:rsidP="000C1F92">
            <w:pPr>
              <w:pStyle w:val="IPPArialTable"/>
              <w:rPr>
                <w:rFonts w:cs="Arial"/>
                <w:szCs w:val="18"/>
              </w:rPr>
            </w:pPr>
            <w:r w:rsidRPr="000C1F92">
              <w:rPr>
                <w:rFonts w:cs="Arial"/>
                <w:szCs w:val="18"/>
              </w:rPr>
              <w:t xml:space="preserve">Revision of DP 27: </w:t>
            </w:r>
            <w:r w:rsidRPr="000C1F92">
              <w:rPr>
                <w:rFonts w:cs="Arial"/>
                <w:i/>
                <w:szCs w:val="18"/>
              </w:rPr>
              <w:t xml:space="preserve">Ips </w:t>
            </w:r>
            <w:r w:rsidRPr="000C1F92">
              <w:rPr>
                <w:rFonts w:cs="Arial"/>
                <w:szCs w:val="18"/>
              </w:rPr>
              <w:t>spp. (2021-004)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581A8CD4" w14:textId="192670F1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0D999409" w14:textId="680EC2F4" w:rsidR="000C1F92" w:rsidRPr="00C83F00" w:rsidRDefault="002C5EBE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2250" w:type="dxa"/>
            <w:shd w:val="clear" w:color="auto" w:fill="FFFFFF" w:themeFill="background1"/>
          </w:tcPr>
          <w:p w14:paraId="57D0C9C7" w14:textId="56FFD43B" w:rsidR="000C1F92" w:rsidRPr="00D41B2E" w:rsidRDefault="000C1F92" w:rsidP="000C1F92">
            <w:pPr>
              <w:pStyle w:val="IPPArialTable"/>
            </w:pPr>
            <w:r w:rsidRPr="00D470FB">
              <w:t>Canada</w:t>
            </w:r>
          </w:p>
        </w:tc>
        <w:tc>
          <w:tcPr>
            <w:tcW w:w="1260" w:type="dxa"/>
            <w:shd w:val="clear" w:color="auto" w:fill="FFFFFF" w:themeFill="background1"/>
          </w:tcPr>
          <w:p w14:paraId="7FD9AD15" w14:textId="6DEC6D66" w:rsidR="000C1F92" w:rsidRPr="007E0065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5CD1FE01" w14:textId="2376F701" w:rsidR="000C1F92" w:rsidRPr="00D41B2E" w:rsidRDefault="005D00FA" w:rsidP="000C1F92">
            <w:pPr>
              <w:pStyle w:val="IPPArialTable"/>
            </w:pPr>
            <w:r>
              <w:t xml:space="preserve">Mr </w:t>
            </w:r>
            <w:r w:rsidR="000C1F92">
              <w:t>Hume DOUGLAS</w:t>
            </w:r>
          </w:p>
        </w:tc>
        <w:tc>
          <w:tcPr>
            <w:tcW w:w="3580" w:type="dxa"/>
            <w:shd w:val="clear" w:color="auto" w:fill="FFFFFF" w:themeFill="background1"/>
          </w:tcPr>
          <w:p w14:paraId="7F0A6478" w14:textId="0D568BF4" w:rsidR="000C1F92" w:rsidRPr="005D00FA" w:rsidRDefault="005D00FA" w:rsidP="005D00FA">
            <w:pPr>
              <w:rPr>
                <w:rFonts w:eastAsia="Times New Roman"/>
                <w:sz w:val="24"/>
                <w:lang w:val="en-US"/>
              </w:rPr>
            </w:pPr>
            <w:hyperlink r:id="rId45" w:history="1">
              <w:r w:rsidRPr="005D00FA">
                <w:rPr>
                  <w:rStyle w:val="Hyperlink"/>
                  <w:rFonts w:ascii="Arial" w:eastAsia="Times" w:hAnsi="Arial"/>
                  <w:sz w:val="18"/>
                </w:rPr>
                <w:t>hume.douglas@canada.ca</w:t>
              </w:r>
            </w:hyperlink>
            <w:r w:rsidRPr="005D00FA">
              <w:rPr>
                <w:rStyle w:val="Hyperlink"/>
                <w:rFonts w:ascii="Arial" w:eastAsia="Times" w:hAnsi="Arial"/>
                <w:sz w:val="18"/>
              </w:rPr>
              <w:t xml:space="preserve"> </w:t>
            </w:r>
          </w:p>
        </w:tc>
      </w:tr>
      <w:tr w:rsidR="000C1F92" w:rsidRPr="00C83F00" w14:paraId="01E2875E" w14:textId="77777777" w:rsidTr="000C1F92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1CEA8F70" w14:textId="77777777" w:rsidR="000C1F92" w:rsidRPr="00C83F00" w:rsidRDefault="000C1F92" w:rsidP="000C1F92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6D8D711C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66392C91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3A6F9802" w14:textId="1D1ED42F" w:rsidR="000C1F92" w:rsidRPr="00D41B2E" w:rsidRDefault="000C1F92" w:rsidP="006407BB">
            <w:pPr>
              <w:pStyle w:val="IPPArialTable"/>
            </w:pPr>
            <w:r w:rsidRPr="00D470FB">
              <w:t>Viet</w:t>
            </w:r>
            <w:r w:rsidR="006407BB">
              <w:t xml:space="preserve"> N</w:t>
            </w:r>
            <w:r w:rsidRPr="00D470FB">
              <w:t>am</w:t>
            </w:r>
          </w:p>
        </w:tc>
        <w:tc>
          <w:tcPr>
            <w:tcW w:w="1260" w:type="dxa"/>
            <w:shd w:val="clear" w:color="auto" w:fill="FFFFFF" w:themeFill="background1"/>
          </w:tcPr>
          <w:p w14:paraId="66275CB1" w14:textId="222DD3DF" w:rsidR="000C1F92" w:rsidRPr="007E0065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0F1BD596" w14:textId="616E9902" w:rsidR="000C1F92" w:rsidRPr="00D41B2E" w:rsidRDefault="005D00FA" w:rsidP="000C1F92">
            <w:pPr>
              <w:pStyle w:val="IPPArialTable"/>
            </w:pPr>
            <w:r>
              <w:t>Ms</w:t>
            </w:r>
            <w:r w:rsidRPr="00D470FB">
              <w:t xml:space="preserve"> </w:t>
            </w:r>
            <w:r w:rsidR="000C1F92" w:rsidRPr="00D470FB">
              <w:t>Thoa KIM-HOAN</w:t>
            </w:r>
            <w:r w:rsidR="000C1F92">
              <w:t xml:space="preserve">G </w:t>
            </w:r>
          </w:p>
        </w:tc>
        <w:tc>
          <w:tcPr>
            <w:tcW w:w="3580" w:type="dxa"/>
            <w:shd w:val="clear" w:color="auto" w:fill="FFFFFF" w:themeFill="background1"/>
          </w:tcPr>
          <w:p w14:paraId="39DD8275" w14:textId="6992CABE" w:rsidR="000C1F92" w:rsidRDefault="005D00FA" w:rsidP="000C1F92">
            <w:pPr>
              <w:pStyle w:val="IPPArialTable"/>
            </w:pPr>
            <w:hyperlink r:id="rId46" w:history="1">
              <w:r w:rsidRPr="00364293">
                <w:rPr>
                  <w:rStyle w:val="Hyperlink"/>
                </w:rPr>
                <w:t>thoahk.bvtv@mard.gov.vn</w:t>
              </w:r>
            </w:hyperlink>
            <w:r>
              <w:t xml:space="preserve">; </w:t>
            </w:r>
            <w:r w:rsidRPr="005D00FA">
              <w:t xml:space="preserve"> </w:t>
            </w:r>
            <w:hyperlink r:id="rId47" w:history="1">
              <w:r w:rsidRPr="00364293">
                <w:rPr>
                  <w:rStyle w:val="Hyperlink"/>
                </w:rPr>
                <w:t>kimthoappd@gmail.com</w:t>
              </w:r>
            </w:hyperlink>
          </w:p>
        </w:tc>
      </w:tr>
      <w:tr w:rsidR="000C1F92" w:rsidRPr="00C83F00" w14:paraId="7BDCB4F7" w14:textId="77777777" w:rsidTr="005D00FA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14507347" w14:textId="77777777" w:rsidR="000C1F92" w:rsidRPr="00C83F00" w:rsidRDefault="000C1F92" w:rsidP="000C1F92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6D632682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0FC94084" w14:textId="77777777" w:rsidR="000C1F92" w:rsidRPr="00C83F00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36BCC206" w14:textId="6EAF80CA" w:rsidR="000C1F92" w:rsidRPr="00D41B2E" w:rsidRDefault="000C1F92" w:rsidP="000C1F92">
            <w:pPr>
              <w:pStyle w:val="IPPArialTable"/>
            </w:pPr>
            <w:r w:rsidRPr="00D470FB">
              <w:t>Kenya</w:t>
            </w:r>
          </w:p>
        </w:tc>
        <w:tc>
          <w:tcPr>
            <w:tcW w:w="1260" w:type="dxa"/>
            <w:shd w:val="clear" w:color="auto" w:fill="FFFFFF" w:themeFill="background1"/>
          </w:tcPr>
          <w:p w14:paraId="026C3142" w14:textId="5325E88E" w:rsidR="000C1F92" w:rsidRPr="007E0065" w:rsidRDefault="000C1F92" w:rsidP="000C1F92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0BAA529F" w14:textId="2D3F7386" w:rsidR="000C1F92" w:rsidRPr="00D41B2E" w:rsidRDefault="005D00FA" w:rsidP="000C1F92">
            <w:pPr>
              <w:pStyle w:val="IPPArialTable"/>
            </w:pPr>
            <w:r>
              <w:t xml:space="preserve">Mr </w:t>
            </w:r>
            <w:r w:rsidR="000C1F92" w:rsidRPr="00D470FB">
              <w:t xml:space="preserve">Alfayo OMBUYA </w:t>
            </w:r>
          </w:p>
        </w:tc>
        <w:tc>
          <w:tcPr>
            <w:tcW w:w="3580" w:type="dxa"/>
            <w:shd w:val="clear" w:color="auto" w:fill="FFFFFF" w:themeFill="background1"/>
          </w:tcPr>
          <w:p w14:paraId="20306699" w14:textId="4F0C4698" w:rsidR="000C1F92" w:rsidRDefault="005D00FA" w:rsidP="000C1F92">
            <w:pPr>
              <w:pStyle w:val="IPPArialTable"/>
            </w:pPr>
            <w:hyperlink r:id="rId48" w:history="1">
              <w:r w:rsidRPr="00364293">
                <w:rPr>
                  <w:rStyle w:val="Hyperlink"/>
                </w:rPr>
                <w:t>alfayoombuya@yahoo.com; a.ombuya@kephis.org</w:t>
              </w:r>
            </w:hyperlink>
            <w:r>
              <w:t xml:space="preserve"> </w:t>
            </w:r>
          </w:p>
        </w:tc>
      </w:tr>
      <w:tr w:rsidR="005219DF" w:rsidRPr="00C83F00" w14:paraId="68587AE6" w14:textId="77777777" w:rsidTr="00BF5293">
        <w:trPr>
          <w:cantSplit/>
          <w:trHeight w:val="375"/>
        </w:trPr>
        <w:tc>
          <w:tcPr>
            <w:tcW w:w="1908" w:type="dxa"/>
            <w:vMerge w:val="restart"/>
            <w:shd w:val="clear" w:color="auto" w:fill="F2F2F2" w:themeFill="background1" w:themeFillShade="F2"/>
          </w:tcPr>
          <w:p w14:paraId="0994026A" w14:textId="205C9F22" w:rsidR="005219DF" w:rsidRPr="00C83F00" w:rsidRDefault="005219DF" w:rsidP="005219DF">
            <w:pPr>
              <w:pStyle w:val="IPPArialTable"/>
              <w:rPr>
                <w:rFonts w:cs="Arial"/>
                <w:i/>
                <w:szCs w:val="18"/>
              </w:rPr>
            </w:pPr>
            <w:r w:rsidRPr="000C1F92">
              <w:rPr>
                <w:rFonts w:cs="Arial"/>
                <w:szCs w:val="18"/>
              </w:rPr>
              <w:t xml:space="preserve">Revision of DP </w:t>
            </w:r>
            <w:r>
              <w:rPr>
                <w:rFonts w:cs="Arial"/>
                <w:szCs w:val="18"/>
              </w:rPr>
              <w:t>03</w:t>
            </w:r>
            <w:r w:rsidRPr="000C1F92">
              <w:rPr>
                <w:rFonts w:cs="Arial"/>
                <w:szCs w:val="18"/>
              </w:rPr>
              <w:t>:</w:t>
            </w:r>
            <w:r>
              <w:t xml:space="preserve"> </w:t>
            </w:r>
            <w:r w:rsidRPr="000F740C">
              <w:rPr>
                <w:rFonts w:cs="Arial"/>
                <w:i/>
                <w:szCs w:val="18"/>
              </w:rPr>
              <w:t xml:space="preserve">Trogoderma </w:t>
            </w:r>
            <w:proofErr w:type="spellStart"/>
            <w:r w:rsidRPr="000F740C">
              <w:rPr>
                <w:rFonts w:cs="Arial"/>
                <w:i/>
                <w:szCs w:val="18"/>
              </w:rPr>
              <w:t>granarium</w:t>
            </w:r>
            <w:proofErr w:type="spellEnd"/>
            <w:r w:rsidRPr="005219DF">
              <w:rPr>
                <w:rFonts w:cs="Arial"/>
                <w:szCs w:val="18"/>
              </w:rPr>
              <w:t xml:space="preserve"> Everts</w:t>
            </w:r>
            <w:r>
              <w:rPr>
                <w:rFonts w:cs="Arial"/>
                <w:szCs w:val="18"/>
              </w:rPr>
              <w:t xml:space="preserve"> (2021-001)</w:t>
            </w:r>
          </w:p>
        </w:tc>
        <w:tc>
          <w:tcPr>
            <w:tcW w:w="900" w:type="dxa"/>
            <w:vMerge w:val="restart"/>
            <w:shd w:val="clear" w:color="auto" w:fill="F2F2F2" w:themeFill="background1" w:themeFillShade="F2"/>
            <w:vAlign w:val="center"/>
          </w:tcPr>
          <w:p w14:paraId="0E2D5921" w14:textId="3B5AA78C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F2F2F2" w:themeFill="background1" w:themeFillShade="F2"/>
            <w:vAlign w:val="center"/>
          </w:tcPr>
          <w:p w14:paraId="4CDAFC9F" w14:textId="77777777" w:rsidR="005219DF" w:rsidRPr="008553D5" w:rsidRDefault="005219DF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8553D5">
              <w:rPr>
                <w:rFonts w:cs="Arial"/>
                <w:szCs w:val="18"/>
              </w:rPr>
              <w:t>DP drafting group</w:t>
            </w:r>
          </w:p>
          <w:p w14:paraId="7CC0F870" w14:textId="77777777" w:rsidR="005219DF" w:rsidRPr="00C83F00" w:rsidRDefault="005219DF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2F2F2" w:themeFill="background1" w:themeFillShade="F2"/>
          </w:tcPr>
          <w:p w14:paraId="1207DC66" w14:textId="47D79F2E" w:rsidR="005219DF" w:rsidRPr="00D470FB" w:rsidRDefault="005219DF" w:rsidP="005219DF">
            <w:pPr>
              <w:pStyle w:val="IPPArialTable"/>
            </w:pPr>
            <w:r>
              <w:t>Australia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529EE455" w14:textId="2317AD72" w:rsidR="005219DF" w:rsidRPr="007E0065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F2F2F2" w:themeFill="background1" w:themeFillShade="F2"/>
          </w:tcPr>
          <w:p w14:paraId="34AA8252" w14:textId="6FFEB879" w:rsidR="005219DF" w:rsidRDefault="004F1A6C" w:rsidP="005219DF">
            <w:pPr>
              <w:pStyle w:val="IPPArialTable"/>
            </w:pPr>
            <w:r>
              <w:t>Mr Samuel HAIR</w:t>
            </w:r>
          </w:p>
        </w:tc>
        <w:tc>
          <w:tcPr>
            <w:tcW w:w="3580" w:type="dxa"/>
            <w:shd w:val="clear" w:color="auto" w:fill="F2F2F2" w:themeFill="background1" w:themeFillShade="F2"/>
          </w:tcPr>
          <w:p w14:paraId="0C565DC8" w14:textId="311BB25C" w:rsidR="005219DF" w:rsidRDefault="004F1A6C" w:rsidP="005219DF">
            <w:pPr>
              <w:pStyle w:val="IPPArialTable"/>
            </w:pPr>
            <w:hyperlink r:id="rId49" w:history="1">
              <w:r w:rsidRPr="005219DF">
                <w:rPr>
                  <w:rStyle w:val="Hyperlink"/>
                </w:rPr>
                <w:t>sam.hair@dpird.wa.gov.au</w:t>
              </w:r>
            </w:hyperlink>
          </w:p>
        </w:tc>
      </w:tr>
      <w:tr w:rsidR="005219DF" w:rsidRPr="00C83F00" w14:paraId="1AD7635E" w14:textId="77777777" w:rsidTr="00191C17">
        <w:trPr>
          <w:cantSplit/>
          <w:trHeight w:val="375"/>
        </w:trPr>
        <w:tc>
          <w:tcPr>
            <w:tcW w:w="1908" w:type="dxa"/>
            <w:vMerge/>
            <w:shd w:val="clear" w:color="auto" w:fill="F2F2F2" w:themeFill="background1" w:themeFillShade="F2"/>
          </w:tcPr>
          <w:p w14:paraId="13F4860F" w14:textId="77777777" w:rsidR="005219DF" w:rsidRPr="00C83F00" w:rsidRDefault="005219DF" w:rsidP="005219DF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2F2F2" w:themeFill="background1" w:themeFillShade="F2"/>
          </w:tcPr>
          <w:p w14:paraId="26C7AABE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2F2F2" w:themeFill="background1" w:themeFillShade="F2"/>
          </w:tcPr>
          <w:p w14:paraId="54EE04D4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2F2F2" w:themeFill="background1" w:themeFillShade="F2"/>
          </w:tcPr>
          <w:p w14:paraId="4A3C0FA2" w14:textId="0B8ACC6F" w:rsidR="005219DF" w:rsidRPr="00D470FB" w:rsidRDefault="005219DF" w:rsidP="005219DF">
            <w:pPr>
              <w:pStyle w:val="IPPArialTable"/>
            </w:pPr>
            <w:r>
              <w:t>Australia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7D3092CA" w14:textId="5E65C4F4" w:rsidR="005219DF" w:rsidRPr="007E0065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2F2F2" w:themeFill="background1" w:themeFillShade="F2"/>
          </w:tcPr>
          <w:p w14:paraId="4B7C4086" w14:textId="050F2BD1" w:rsidR="005219DF" w:rsidRDefault="004F1A6C" w:rsidP="005219DF">
            <w:pPr>
              <w:pStyle w:val="IPPArialTable"/>
            </w:pPr>
            <w:r>
              <w:t>Mr Ian MARSH</w:t>
            </w:r>
          </w:p>
        </w:tc>
        <w:tc>
          <w:tcPr>
            <w:tcW w:w="3580" w:type="dxa"/>
            <w:shd w:val="clear" w:color="auto" w:fill="F2F2F2" w:themeFill="background1" w:themeFillShade="F2"/>
          </w:tcPr>
          <w:p w14:paraId="78C4394E" w14:textId="11AF9F6D" w:rsidR="005219DF" w:rsidRPr="005219DF" w:rsidRDefault="004F1A6C" w:rsidP="005219DF">
            <w:pPr>
              <w:pStyle w:val="BodyText"/>
              <w:spacing w:before="17"/>
              <w:rPr>
                <w:rStyle w:val="Hyperlink"/>
                <w:rFonts w:ascii="Arial" w:eastAsia="Times" w:hAnsi="Arial"/>
                <w:sz w:val="18"/>
                <w:szCs w:val="24"/>
                <w:lang w:val="en-GB" w:eastAsia="en-US"/>
              </w:rPr>
            </w:pPr>
            <w:r w:rsidRPr="005219DF">
              <w:rPr>
                <w:rStyle w:val="Hyperlink"/>
                <w:rFonts w:ascii="Arial" w:eastAsia="Times" w:hAnsi="Arial"/>
                <w:sz w:val="18"/>
                <w:szCs w:val="24"/>
                <w:lang w:val="en-GB"/>
              </w:rPr>
              <w:t>ian.marsh@dpi.nsw.gov.au</w:t>
            </w:r>
          </w:p>
        </w:tc>
      </w:tr>
      <w:tr w:rsidR="005219DF" w:rsidRPr="00C83F00" w14:paraId="014C8EAC" w14:textId="77777777" w:rsidTr="00191C17">
        <w:trPr>
          <w:cantSplit/>
          <w:trHeight w:val="375"/>
        </w:trPr>
        <w:tc>
          <w:tcPr>
            <w:tcW w:w="1908" w:type="dxa"/>
            <w:vMerge/>
            <w:shd w:val="clear" w:color="auto" w:fill="F2F2F2" w:themeFill="background1" w:themeFillShade="F2"/>
          </w:tcPr>
          <w:p w14:paraId="72A1B79A" w14:textId="77777777" w:rsidR="005219DF" w:rsidRPr="00C83F00" w:rsidRDefault="005219DF" w:rsidP="005219DF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2F2F2" w:themeFill="background1" w:themeFillShade="F2"/>
          </w:tcPr>
          <w:p w14:paraId="410D827C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2F2F2" w:themeFill="background1" w:themeFillShade="F2"/>
          </w:tcPr>
          <w:p w14:paraId="3E53AC7C" w14:textId="77777777" w:rsidR="005219DF" w:rsidRPr="00C83F00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2F2F2" w:themeFill="background1" w:themeFillShade="F2"/>
          </w:tcPr>
          <w:p w14:paraId="2B0CD7EE" w14:textId="1AF0800D" w:rsidR="005219DF" w:rsidRPr="00D470FB" w:rsidRDefault="005219DF" w:rsidP="005219DF">
            <w:pPr>
              <w:pStyle w:val="IPPArialTable"/>
            </w:pPr>
            <w:r>
              <w:t>Viet Nam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26C498DC" w14:textId="0141BCFB" w:rsidR="005219DF" w:rsidRPr="007E0065" w:rsidRDefault="005219DF" w:rsidP="005219DF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7E006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2F2F2" w:themeFill="background1" w:themeFillShade="F2"/>
          </w:tcPr>
          <w:p w14:paraId="5F28E9C4" w14:textId="47874C05" w:rsidR="005219DF" w:rsidRPr="005219DF" w:rsidRDefault="005219DF" w:rsidP="005219DF">
            <w:pPr>
              <w:pStyle w:val="IPPArialTable"/>
              <w:rPr>
                <w:rStyle w:val="Hyperlink"/>
              </w:rPr>
            </w:pPr>
            <w:r>
              <w:t xml:space="preserve">Ms </w:t>
            </w:r>
            <w:r w:rsidRPr="00D41B2E">
              <w:t>Thoa KIM-HOANG</w:t>
            </w:r>
          </w:p>
        </w:tc>
        <w:tc>
          <w:tcPr>
            <w:tcW w:w="3580" w:type="dxa"/>
            <w:shd w:val="clear" w:color="auto" w:fill="F2F2F2" w:themeFill="background1" w:themeFillShade="F2"/>
          </w:tcPr>
          <w:p w14:paraId="1B6DD3C1" w14:textId="77777777" w:rsidR="005219DF" w:rsidRPr="005219DF" w:rsidRDefault="005219DF" w:rsidP="005219DF">
            <w:pPr>
              <w:pStyle w:val="Default"/>
              <w:rPr>
                <w:rStyle w:val="Hyperlink"/>
                <w:rFonts w:ascii="Arial" w:eastAsia="Times" w:hAnsi="Arial"/>
                <w:sz w:val="18"/>
                <w:lang w:val="en-GB" w:eastAsia="en-US"/>
              </w:rPr>
            </w:pPr>
            <w:r w:rsidRPr="005219DF">
              <w:rPr>
                <w:rStyle w:val="Hyperlink"/>
                <w:rFonts w:ascii="Arial" w:eastAsia="Times" w:hAnsi="Arial"/>
                <w:sz w:val="18"/>
                <w:lang w:val="en-GB" w:eastAsia="en-US"/>
              </w:rPr>
              <w:t xml:space="preserve"> </w:t>
            </w:r>
            <w:r>
              <w:fldChar w:fldCharType="begin"/>
            </w:r>
            <w:r w:rsidRPr="001076BB">
              <w:rPr>
                <w:lang w:val="en-GB"/>
              </w:rPr>
              <w:instrText>HYPERLINK "mailto:thoahk.bvtv@mard.gov.vn"</w:instrText>
            </w:r>
            <w:r>
              <w:fldChar w:fldCharType="separate"/>
            </w:r>
            <w:r w:rsidRPr="005219DF">
              <w:rPr>
                <w:rStyle w:val="Hyperlink"/>
                <w:rFonts w:ascii="Arial" w:eastAsia="Times" w:hAnsi="Arial"/>
                <w:sz w:val="18"/>
                <w:lang w:val="en-GB" w:eastAsia="en-US"/>
              </w:rPr>
              <w:t>thoahk.bvtv@mard.gov.vn</w:t>
            </w:r>
            <w:r>
              <w:fldChar w:fldCharType="end"/>
            </w:r>
            <w:r w:rsidRPr="005219DF">
              <w:rPr>
                <w:rStyle w:val="Hyperlink"/>
                <w:rFonts w:ascii="Arial" w:eastAsia="Times" w:hAnsi="Arial"/>
                <w:sz w:val="18"/>
                <w:lang w:val="en-GB" w:eastAsia="en-US"/>
              </w:rPr>
              <w:t xml:space="preserve"> </w:t>
            </w:r>
          </w:p>
          <w:p w14:paraId="3F9CE6BC" w14:textId="36EC7D8F" w:rsidR="005219DF" w:rsidRPr="005219DF" w:rsidRDefault="005219DF" w:rsidP="005219DF">
            <w:pPr>
              <w:pStyle w:val="IPPArialTable"/>
              <w:rPr>
                <w:rStyle w:val="Hyperlink"/>
              </w:rPr>
            </w:pPr>
            <w:r w:rsidRPr="005219DF">
              <w:rPr>
                <w:rStyle w:val="Hyperlink"/>
              </w:rPr>
              <w:t xml:space="preserve"> </w:t>
            </w:r>
            <w:hyperlink r:id="rId50" w:history="1">
              <w:r w:rsidRPr="005219DF">
                <w:rPr>
                  <w:rStyle w:val="Hyperlink"/>
                </w:rPr>
                <w:t>kimthoappd@gmail.com</w:t>
              </w:r>
            </w:hyperlink>
            <w:r w:rsidRPr="005219DF">
              <w:rPr>
                <w:rStyle w:val="Hyperlink"/>
              </w:rPr>
              <w:t xml:space="preserve"> </w:t>
            </w:r>
          </w:p>
        </w:tc>
      </w:tr>
      <w:tr w:rsidR="00AF5FE5" w:rsidRPr="00C83F00" w14:paraId="74FF7AEA" w14:textId="77777777" w:rsidTr="00BF5293">
        <w:trPr>
          <w:cantSplit/>
          <w:trHeight w:val="375"/>
        </w:trPr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5F92BCF5" w14:textId="56C10276" w:rsidR="00AF5FE5" w:rsidRPr="00186C95" w:rsidRDefault="00AF5FE5" w:rsidP="00574CAA">
            <w:pPr>
              <w:jc w:val="left"/>
              <w:rPr>
                <w:rFonts w:cs="Arial"/>
                <w:i/>
                <w:szCs w:val="18"/>
              </w:rPr>
            </w:pPr>
            <w:r w:rsidRPr="00186C95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 xml:space="preserve">Spodoptera </w:t>
            </w:r>
            <w:proofErr w:type="spellStart"/>
            <w:r w:rsidRPr="00186C95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frugiperda</w:t>
            </w:r>
            <w:proofErr w:type="spellEnd"/>
            <w:r w:rsidRPr="00186C95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(2021-016)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1B67E53D" w14:textId="70A8990A" w:rsidR="00AF5FE5" w:rsidRPr="00186C95" w:rsidRDefault="00574CAA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14:paraId="7BD20DA7" w14:textId="479B43C2" w:rsidR="00AF5FE5" w:rsidRPr="00186C95" w:rsidRDefault="002A2DB2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  <w:r w:rsidRPr="00186C9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dxa"/>
          </w:tcPr>
          <w:p w14:paraId="4462BE39" w14:textId="76DAF3F5" w:rsidR="00AF5FE5" w:rsidRPr="00186C95" w:rsidRDefault="0023163A" w:rsidP="00AF5FE5">
            <w:pPr>
              <w:pStyle w:val="IPPArialTable"/>
            </w:pPr>
            <w:r w:rsidRPr="0023163A">
              <w:rPr>
                <w:rFonts w:eastAsia="Calibri" w:cs="Arial"/>
                <w:szCs w:val="18"/>
              </w:rPr>
              <w:t>Colombia</w:t>
            </w:r>
          </w:p>
        </w:tc>
        <w:tc>
          <w:tcPr>
            <w:tcW w:w="1260" w:type="dxa"/>
          </w:tcPr>
          <w:p w14:paraId="1B28629B" w14:textId="24298809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</w:tcPr>
          <w:p w14:paraId="775B9C3D" w14:textId="0ABEC0A1" w:rsidR="00AF5FE5" w:rsidRPr="00186C95" w:rsidRDefault="00C65CB8" w:rsidP="00AF5FE5">
            <w:pPr>
              <w:pStyle w:val="IPPArialTable"/>
            </w:pPr>
            <w:r w:rsidRPr="00C65CB8">
              <w:rPr>
                <w:rFonts w:eastAsia="Calibri" w:cs="Arial"/>
                <w:szCs w:val="18"/>
              </w:rPr>
              <w:t>Diego Armando CARRERO SARMIENTO</w:t>
            </w:r>
          </w:p>
        </w:tc>
        <w:tc>
          <w:tcPr>
            <w:tcW w:w="3580" w:type="dxa"/>
          </w:tcPr>
          <w:p w14:paraId="1085B863" w14:textId="314CF1BF" w:rsidR="00AF5FE5" w:rsidRPr="00186C95" w:rsidRDefault="0023163A" w:rsidP="0023163A">
            <w:pPr>
              <w:pStyle w:val="IPPArialTable"/>
              <w:rPr>
                <w:rStyle w:val="Hyperlink"/>
              </w:rPr>
            </w:pPr>
            <w:hyperlink r:id="rId51" w:history="1">
              <w:r w:rsidRPr="004F6AE8">
                <w:rPr>
                  <w:rStyle w:val="Hyperlink"/>
                </w:rPr>
                <w:t>Diego.carrero@ica.gov.co</w:t>
              </w:r>
            </w:hyperlink>
            <w:r>
              <w:rPr>
                <w:rStyle w:val="Hyperlink"/>
              </w:rPr>
              <w:t xml:space="preserve"> </w:t>
            </w:r>
          </w:p>
        </w:tc>
      </w:tr>
      <w:tr w:rsidR="007B4052" w:rsidRPr="00C83F00" w14:paraId="5E9C8D74" w14:textId="77777777" w:rsidTr="00BF5293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097764B3" w14:textId="77777777" w:rsidR="007B4052" w:rsidRPr="00186C95" w:rsidRDefault="007B4052" w:rsidP="00574CAA">
            <w:pPr>
              <w:jc w:val="left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445EE3B8" w14:textId="77777777" w:rsidR="007B4052" w:rsidRPr="00186C95" w:rsidRDefault="007B4052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0752E8A2" w14:textId="77777777" w:rsidR="007B4052" w:rsidRPr="00A4612F" w:rsidRDefault="007B4052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12B339B7" w14:textId="5ACC714F" w:rsidR="007B4052" w:rsidRPr="0023163A" w:rsidRDefault="00600515" w:rsidP="00AF5FE5">
            <w:pPr>
              <w:pStyle w:val="IPPArialTable"/>
              <w:rPr>
                <w:rFonts w:eastAsia="Calibri" w:cs="Arial"/>
                <w:szCs w:val="18"/>
              </w:rPr>
            </w:pPr>
            <w:r w:rsidRPr="0060051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1260" w:type="dxa"/>
          </w:tcPr>
          <w:p w14:paraId="00B9D110" w14:textId="0D0F9380" w:rsidR="007B4052" w:rsidRPr="00186C95" w:rsidRDefault="00600515" w:rsidP="00AF5FE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73961366" w14:textId="12D191C2" w:rsidR="007B4052" w:rsidRPr="00C65CB8" w:rsidRDefault="00600515" w:rsidP="00AF5FE5">
            <w:pPr>
              <w:pStyle w:val="IPPArialTable"/>
              <w:rPr>
                <w:rFonts w:eastAsia="Calibri" w:cs="Arial"/>
                <w:szCs w:val="18"/>
              </w:rPr>
            </w:pPr>
            <w:r w:rsidRPr="00600515">
              <w:rPr>
                <w:rFonts w:eastAsia="Calibri" w:cs="Arial"/>
                <w:szCs w:val="18"/>
              </w:rPr>
              <w:t>James Daniel YOUNG</w:t>
            </w:r>
          </w:p>
        </w:tc>
        <w:tc>
          <w:tcPr>
            <w:tcW w:w="3580" w:type="dxa"/>
          </w:tcPr>
          <w:p w14:paraId="5F731FEC" w14:textId="1E6D3B8C" w:rsidR="007B4052" w:rsidRDefault="006C58C1" w:rsidP="0023163A">
            <w:pPr>
              <w:pStyle w:val="IPPArialTable"/>
              <w:rPr>
                <w:rStyle w:val="Hyperlink"/>
              </w:rPr>
            </w:pPr>
            <w:hyperlink r:id="rId52" w:tooltip="mailto:Jim.D.Young@usda.gov" w:history="1">
              <w:r w:rsidRPr="006C58C1">
                <w:rPr>
                  <w:rStyle w:val="Hyperlink"/>
                </w:rPr>
                <w:t>Jim.D.Young@usda.gov</w:t>
              </w:r>
            </w:hyperlink>
          </w:p>
        </w:tc>
      </w:tr>
      <w:tr w:rsidR="006C58C1" w:rsidRPr="00C83F00" w14:paraId="375D69AC" w14:textId="77777777" w:rsidTr="00DA11CB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  <w:vAlign w:val="center"/>
          </w:tcPr>
          <w:p w14:paraId="160E961A" w14:textId="77777777" w:rsidR="006C58C1" w:rsidRPr="00186C95" w:rsidRDefault="006C58C1" w:rsidP="00574CAA">
            <w:pPr>
              <w:jc w:val="left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48A131F8" w14:textId="77777777" w:rsidR="006C58C1" w:rsidRPr="00186C95" w:rsidRDefault="006C58C1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6B06DEB8" w14:textId="77777777" w:rsidR="006C58C1" w:rsidRPr="00A4612F" w:rsidRDefault="006C58C1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vAlign w:val="center"/>
          </w:tcPr>
          <w:p w14:paraId="019B1AB4" w14:textId="523A6558" w:rsidR="006C58C1" w:rsidRPr="00600515" w:rsidRDefault="00DA11CB" w:rsidP="00DA11CB">
            <w:pPr>
              <w:pStyle w:val="IPPArialTable"/>
              <w:rPr>
                <w:rFonts w:eastAsia="Calibri" w:cs="Arial"/>
                <w:szCs w:val="18"/>
              </w:rPr>
            </w:pPr>
            <w:r w:rsidRPr="00DA11CB">
              <w:rPr>
                <w:rFonts w:eastAsia="Calibri" w:cs="Arial"/>
                <w:szCs w:val="18"/>
              </w:rPr>
              <w:t>Russian Federation</w:t>
            </w:r>
          </w:p>
        </w:tc>
        <w:tc>
          <w:tcPr>
            <w:tcW w:w="1260" w:type="dxa"/>
            <w:vAlign w:val="center"/>
          </w:tcPr>
          <w:p w14:paraId="365C278F" w14:textId="01C45205" w:rsidR="006C58C1" w:rsidRPr="00186C95" w:rsidRDefault="00DA11CB" w:rsidP="00DA11CB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vAlign w:val="center"/>
          </w:tcPr>
          <w:p w14:paraId="08666D53" w14:textId="4A66D4B3" w:rsidR="006C58C1" w:rsidRPr="00600515" w:rsidRDefault="006C58C1" w:rsidP="00DA11CB">
            <w:pPr>
              <w:pStyle w:val="IPPArialTable"/>
              <w:rPr>
                <w:rFonts w:eastAsia="Calibri" w:cs="Arial"/>
                <w:szCs w:val="18"/>
              </w:rPr>
            </w:pPr>
            <w:r w:rsidRPr="006C58C1">
              <w:rPr>
                <w:rFonts w:eastAsia="Calibri" w:cs="Arial"/>
                <w:szCs w:val="18"/>
              </w:rPr>
              <w:t>Iuliia Aleksandrovna LOVTSOVA</w:t>
            </w:r>
          </w:p>
        </w:tc>
        <w:tc>
          <w:tcPr>
            <w:tcW w:w="3580" w:type="dxa"/>
          </w:tcPr>
          <w:p w14:paraId="0828A556" w14:textId="6F6FF1B8" w:rsidR="00861525" w:rsidRDefault="00861525" w:rsidP="0023163A">
            <w:pPr>
              <w:pStyle w:val="IPPArialTable"/>
              <w:rPr>
                <w:color w:val="0000FF"/>
                <w:u w:val="single"/>
              </w:rPr>
            </w:pPr>
            <w:hyperlink r:id="rId53" w:tooltip="mailto:julialov@inbox.ru" w:history="1">
              <w:r w:rsidRPr="00861525">
                <w:rPr>
                  <w:rStyle w:val="Hyperlink"/>
                </w:rPr>
                <w:t>julialov@inbox.ru</w:t>
              </w:r>
            </w:hyperlink>
          </w:p>
          <w:p w14:paraId="5C7CB5F5" w14:textId="46764BEB" w:rsidR="006C58C1" w:rsidRPr="006C58C1" w:rsidRDefault="00861525" w:rsidP="0023163A">
            <w:pPr>
              <w:pStyle w:val="IPPArialTable"/>
              <w:rPr>
                <w:color w:val="0000FF"/>
                <w:u w:val="single"/>
              </w:rPr>
            </w:pPr>
            <w:hyperlink r:id="rId54" w:history="1">
              <w:r w:rsidRPr="004F6AE8">
                <w:rPr>
                  <w:rStyle w:val="Hyperlink"/>
                </w:rPr>
                <w:t>intervniikr@gmail.com</w:t>
              </w:r>
            </w:hyperlink>
          </w:p>
        </w:tc>
      </w:tr>
      <w:tr w:rsidR="00AF5FE5" w:rsidRPr="00C83F00" w14:paraId="6235C4E6" w14:textId="77777777" w:rsidTr="00574CAA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3F435F37" w14:textId="74E0E72D" w:rsidR="00AF5FE5" w:rsidRPr="00186C95" w:rsidRDefault="00AF5FE5" w:rsidP="00AF5FE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16A899EC" w14:textId="407D9F57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5D25BD83" w14:textId="5ADAFFD0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0BE42F12" w14:textId="6AEE47A8" w:rsidR="00AF5FE5" w:rsidRPr="00186C95" w:rsidRDefault="00AF5FE5" w:rsidP="00AF5FE5">
            <w:pPr>
              <w:pStyle w:val="IPPArialTable"/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</w:tcPr>
          <w:p w14:paraId="4BEE8F45" w14:textId="6854859A" w:rsidR="00AF5FE5" w:rsidRPr="00186C95" w:rsidRDefault="00AF5FE5" w:rsidP="00AF5FE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19FB19B8" w14:textId="67C2A602" w:rsidR="00AF5FE5" w:rsidRPr="00186C95" w:rsidRDefault="00AF5FE5" w:rsidP="00AF5FE5">
            <w:pPr>
              <w:pStyle w:val="IPPArialTable"/>
            </w:pPr>
            <w:r w:rsidRPr="00186C95">
              <w:rPr>
                <w:rFonts w:eastAsia="Calibri" w:cs="Arial"/>
                <w:szCs w:val="18"/>
              </w:rPr>
              <w:t>Zhihong LI</w:t>
            </w:r>
          </w:p>
        </w:tc>
        <w:tc>
          <w:tcPr>
            <w:tcW w:w="3580" w:type="dxa"/>
          </w:tcPr>
          <w:p w14:paraId="51165E8A" w14:textId="73FB1BC6" w:rsidR="00AF5FE5" w:rsidRPr="00186C95" w:rsidRDefault="00AF5FE5" w:rsidP="00AF5FE5">
            <w:pPr>
              <w:pStyle w:val="Default"/>
              <w:rPr>
                <w:rStyle w:val="Hyperlink"/>
                <w:rFonts w:ascii="Arial" w:eastAsia="Times" w:hAnsi="Arial"/>
                <w:sz w:val="18"/>
                <w:lang w:val="en-GB" w:eastAsia="en-US"/>
              </w:rPr>
            </w:pPr>
            <w:hyperlink r:id="rId55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</w:p>
        </w:tc>
      </w:tr>
      <w:tr w:rsidR="00191C17" w:rsidRPr="00C83F00" w14:paraId="44F83B9D" w14:textId="77777777" w:rsidTr="000B2E4E">
        <w:trPr>
          <w:cantSplit/>
          <w:trHeight w:val="375"/>
        </w:trPr>
        <w:tc>
          <w:tcPr>
            <w:tcW w:w="1908" w:type="dxa"/>
            <w:vMerge w:val="restart"/>
            <w:shd w:val="clear" w:color="auto" w:fill="E7E6E6" w:themeFill="background2"/>
            <w:vAlign w:val="center"/>
          </w:tcPr>
          <w:p w14:paraId="48702589" w14:textId="5CE194A1" w:rsidR="00191C17" w:rsidRPr="00186C95" w:rsidRDefault="00191C17" w:rsidP="00574CAA">
            <w:pPr>
              <w:jc w:val="left"/>
              <w:rPr>
                <w:rFonts w:cs="Arial"/>
                <w:i/>
                <w:szCs w:val="18"/>
              </w:rPr>
            </w:pPr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Drosophila </w:t>
            </w:r>
            <w:proofErr w:type="spellStart"/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suzukii</w:t>
            </w:r>
            <w:proofErr w:type="spellEnd"/>
            <w:r w:rsidRPr="00186C95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 </w:t>
            </w:r>
            <w:r w:rsidRPr="00186C95">
              <w:rPr>
                <w:rFonts w:ascii="Arial" w:eastAsia="Times" w:hAnsi="Arial" w:cs="Arial"/>
                <w:sz w:val="18"/>
                <w:szCs w:val="18"/>
                <w:lang w:val="en-US"/>
              </w:rPr>
              <w:t>(Diptera: Drosophilidae) (2021-017)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  <w:vAlign w:val="center"/>
          </w:tcPr>
          <w:p w14:paraId="2810FA4F" w14:textId="5FF62A26" w:rsidR="00191C17" w:rsidRPr="00186C95" w:rsidRDefault="00574CAA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1</w:t>
            </w:r>
          </w:p>
          <w:p w14:paraId="2E5F62C5" w14:textId="53FB14A4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  <w:p w14:paraId="115CE32C" w14:textId="6B8E7A6A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 w:val="restart"/>
            <w:shd w:val="clear" w:color="auto" w:fill="E7E6E6" w:themeFill="background2"/>
          </w:tcPr>
          <w:p w14:paraId="3BA109BE" w14:textId="3D0F5BE7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  <w:p w14:paraId="3383BFC4" w14:textId="3A8E0A27" w:rsidR="00191C17" w:rsidRPr="00186C95" w:rsidRDefault="006C0A28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Draft DP to </w:t>
            </w:r>
            <w:r w:rsidR="00244929">
              <w:rPr>
                <w:rFonts w:cs="Arial"/>
                <w:szCs w:val="18"/>
              </w:rPr>
              <w:t>Expert</w:t>
            </w:r>
            <w:r>
              <w:rPr>
                <w:rFonts w:cs="Arial"/>
                <w:szCs w:val="18"/>
              </w:rPr>
              <w:t xml:space="preserve"> Consultation</w:t>
            </w:r>
            <w:r w:rsidRPr="00186C9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dxa"/>
            <w:shd w:val="clear" w:color="auto" w:fill="E7E6E6" w:themeFill="background2"/>
          </w:tcPr>
          <w:p w14:paraId="60607F31" w14:textId="32173D13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Brazil</w:t>
            </w:r>
          </w:p>
        </w:tc>
        <w:tc>
          <w:tcPr>
            <w:tcW w:w="1260" w:type="dxa"/>
            <w:shd w:val="clear" w:color="auto" w:fill="E7E6E6" w:themeFill="background2"/>
          </w:tcPr>
          <w:p w14:paraId="70FC7575" w14:textId="2A0C3D85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032F09C" w14:textId="7F9255FB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Rosana TIDON </w:t>
            </w:r>
          </w:p>
        </w:tc>
        <w:tc>
          <w:tcPr>
            <w:tcW w:w="3580" w:type="dxa"/>
            <w:shd w:val="clear" w:color="auto" w:fill="E7E6E6" w:themeFill="background2"/>
          </w:tcPr>
          <w:p w14:paraId="5D4541C0" w14:textId="3B509374" w:rsidR="00191C17" w:rsidRPr="00186C95" w:rsidRDefault="00191C17" w:rsidP="00191C17">
            <w:pPr>
              <w:pStyle w:val="Default"/>
            </w:pPr>
            <w:hyperlink r:id="rId56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rotidon@unb.br</w:t>
              </w:r>
            </w:hyperlink>
          </w:p>
        </w:tc>
      </w:tr>
      <w:tr w:rsidR="00191C17" w:rsidRPr="00C83F00" w14:paraId="79344EC9" w14:textId="77777777" w:rsidTr="000B2E4E">
        <w:trPr>
          <w:cantSplit/>
          <w:trHeight w:val="375"/>
        </w:trPr>
        <w:tc>
          <w:tcPr>
            <w:tcW w:w="1908" w:type="dxa"/>
            <w:vMerge/>
            <w:shd w:val="clear" w:color="auto" w:fill="E7E6E6" w:themeFill="background2"/>
          </w:tcPr>
          <w:p w14:paraId="0F913293" w14:textId="594F3816" w:rsidR="00191C17" w:rsidRPr="00186C95" w:rsidRDefault="00191C17" w:rsidP="00191C1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  <w:vAlign w:val="center"/>
          </w:tcPr>
          <w:p w14:paraId="504DF2AA" w14:textId="55F4B875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5963459D" w14:textId="41547ADE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50727A6A" w14:textId="408ECD0E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1260" w:type="dxa"/>
            <w:shd w:val="clear" w:color="auto" w:fill="E7E6E6" w:themeFill="background2"/>
          </w:tcPr>
          <w:p w14:paraId="52CF214E" w14:textId="32A0E338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6F3D7D48" w14:textId="2BF988E1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Jung Wook KIM </w:t>
            </w:r>
          </w:p>
        </w:tc>
        <w:tc>
          <w:tcPr>
            <w:tcW w:w="3580" w:type="dxa"/>
            <w:shd w:val="clear" w:color="auto" w:fill="E7E6E6" w:themeFill="background2"/>
          </w:tcPr>
          <w:p w14:paraId="24FC2C18" w14:textId="22FEBB68" w:rsidR="00191C17" w:rsidRPr="001076BB" w:rsidRDefault="00191C17" w:rsidP="00191C17">
            <w:pPr>
              <w:pStyle w:val="Default"/>
              <w:rPr>
                <w:lang w:val="en-GB"/>
              </w:rPr>
            </w:pPr>
            <w:r>
              <w:fldChar w:fldCharType="begin"/>
            </w:r>
            <w:r w:rsidRPr="001076BB">
              <w:rPr>
                <w:lang w:val="en-GB"/>
              </w:rPr>
              <w:instrText>HYPERLINK "mailto:jung.w.kim@usda.gov"</w:instrText>
            </w:r>
            <w:r>
              <w:fldChar w:fldCharType="separate"/>
            </w:r>
            <w:r w:rsidRPr="001076BB"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  <w:t>jung.w.kim@usda.gov</w:t>
            </w:r>
            <w:r>
              <w:fldChar w:fldCharType="end"/>
            </w:r>
          </w:p>
        </w:tc>
      </w:tr>
      <w:tr w:rsidR="00191C17" w:rsidRPr="00C83F00" w14:paraId="3A1FAEFE" w14:textId="77777777" w:rsidTr="000B2E4E">
        <w:trPr>
          <w:cantSplit/>
          <w:trHeight w:val="375"/>
        </w:trPr>
        <w:tc>
          <w:tcPr>
            <w:tcW w:w="1908" w:type="dxa"/>
            <w:vMerge/>
            <w:shd w:val="clear" w:color="auto" w:fill="E7E6E6" w:themeFill="background2"/>
          </w:tcPr>
          <w:p w14:paraId="6AEAAA3D" w14:textId="765DCBA2" w:rsidR="00191C17" w:rsidRPr="00186C95" w:rsidRDefault="00191C17" w:rsidP="00191C1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  <w:vAlign w:val="center"/>
          </w:tcPr>
          <w:p w14:paraId="4791CA6A" w14:textId="17951632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3F0F1FD9" w14:textId="2BB8B695" w:rsidR="00191C17" w:rsidRPr="00186C95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42458B6B" w14:textId="415D730B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cs="Arial"/>
                <w:szCs w:val="18"/>
              </w:rPr>
              <w:t>Austria</w:t>
            </w:r>
          </w:p>
        </w:tc>
        <w:tc>
          <w:tcPr>
            <w:tcW w:w="1260" w:type="dxa"/>
            <w:shd w:val="clear" w:color="auto" w:fill="E7E6E6" w:themeFill="background2"/>
          </w:tcPr>
          <w:p w14:paraId="01025B92" w14:textId="6139B542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527F9F65" w14:textId="36467884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cs="Arial"/>
                <w:szCs w:val="18"/>
              </w:rPr>
              <w:t>Christa Andrea LETHMAYER</w:t>
            </w:r>
          </w:p>
        </w:tc>
        <w:tc>
          <w:tcPr>
            <w:tcW w:w="3580" w:type="dxa"/>
            <w:shd w:val="clear" w:color="auto" w:fill="E7E6E6" w:themeFill="background2"/>
          </w:tcPr>
          <w:p w14:paraId="0512B7BE" w14:textId="116C34C6" w:rsidR="00191C17" w:rsidRPr="00186C95" w:rsidRDefault="00191C17" w:rsidP="00191C17">
            <w:pPr>
              <w:pStyle w:val="Default"/>
            </w:pPr>
            <w:hyperlink r:id="rId57" w:history="1">
              <w:r w:rsidRPr="00186C95">
                <w:rPr>
                  <w:rStyle w:val="Hyperlink"/>
                  <w:rFonts w:ascii="Arial" w:eastAsia="MS Mincho" w:hAnsi="Arial" w:cs="Arial"/>
                  <w:sz w:val="18"/>
                  <w:szCs w:val="18"/>
                </w:rPr>
                <w:t>christa.lethmayer@ages.at</w:t>
              </w:r>
            </w:hyperlink>
          </w:p>
        </w:tc>
      </w:tr>
      <w:tr w:rsidR="00191C17" w:rsidRPr="00C83F00" w14:paraId="3B982B51" w14:textId="77777777" w:rsidTr="000B2E4E">
        <w:trPr>
          <w:cantSplit/>
          <w:trHeight w:val="375"/>
        </w:trPr>
        <w:tc>
          <w:tcPr>
            <w:tcW w:w="1908" w:type="dxa"/>
            <w:vMerge/>
            <w:shd w:val="clear" w:color="auto" w:fill="E7E6E6" w:themeFill="background2"/>
          </w:tcPr>
          <w:p w14:paraId="0EE1905C" w14:textId="6A56C461" w:rsidR="00191C17" w:rsidRDefault="00191C17" w:rsidP="00191C17">
            <w:pPr>
              <w:pStyle w:val="IPPArialTable"/>
              <w:rPr>
                <w:rFonts w:cs="Arial"/>
                <w:i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  <w:vAlign w:val="center"/>
          </w:tcPr>
          <w:p w14:paraId="7E6BE0E6" w14:textId="34BC87FA" w:rsidR="00191C17" w:rsidRPr="00AF5FE5" w:rsidRDefault="00191C17" w:rsidP="00191C17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0B9FE2B3" w14:textId="1B3B40A0" w:rsidR="00191C17" w:rsidRPr="00BF5293" w:rsidRDefault="00191C17" w:rsidP="00191C1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0FC8AC58" w14:textId="3913487C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shd w:val="clear" w:color="auto" w:fill="E7E6E6" w:themeFill="background2"/>
          </w:tcPr>
          <w:p w14:paraId="2088721B" w14:textId="7DEB7D9D" w:rsidR="00191C17" w:rsidRPr="00186C95" w:rsidRDefault="00191C17" w:rsidP="00191C1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D8E29E3" w14:textId="1869A82C" w:rsidR="00191C17" w:rsidRPr="00186C95" w:rsidRDefault="00191C17" w:rsidP="00191C17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Zhihong LI </w:t>
            </w:r>
          </w:p>
        </w:tc>
        <w:tc>
          <w:tcPr>
            <w:tcW w:w="3580" w:type="dxa"/>
            <w:shd w:val="clear" w:color="auto" w:fill="E7E6E6" w:themeFill="background2"/>
          </w:tcPr>
          <w:p w14:paraId="41E9A628" w14:textId="7C36ED0E" w:rsidR="00191C17" w:rsidRPr="00186C95" w:rsidRDefault="00191C17" w:rsidP="00191C17">
            <w:pPr>
              <w:pStyle w:val="Default"/>
            </w:pPr>
            <w:hyperlink r:id="rId58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</w:p>
        </w:tc>
      </w:tr>
      <w:tr w:rsidR="00906663" w:rsidRPr="00C83F00" w14:paraId="16CA44E0" w14:textId="77777777" w:rsidTr="00574CAA">
        <w:trPr>
          <w:cantSplit/>
          <w:trHeight w:val="375"/>
        </w:trPr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4D7790BE" w14:textId="74D25209" w:rsidR="00906663" w:rsidRPr="00186C95" w:rsidRDefault="00906663" w:rsidP="00574CAA">
            <w:pPr>
              <w:pStyle w:val="IPPArialTable"/>
              <w:rPr>
                <w:rFonts w:cs="Arial"/>
                <w:i/>
                <w:szCs w:val="18"/>
              </w:rPr>
            </w:pPr>
            <w:proofErr w:type="spellStart"/>
            <w:r w:rsidRPr="006C0A28">
              <w:rPr>
                <w:rFonts w:cs="Arial"/>
                <w:i/>
                <w:szCs w:val="18"/>
                <w:lang w:val="en-US"/>
              </w:rPr>
              <w:t>Bactrocera</w:t>
            </w:r>
            <w:proofErr w:type="spellEnd"/>
            <w:r w:rsidRPr="006C0A28">
              <w:rPr>
                <w:rFonts w:cs="Arial"/>
                <w:i/>
                <w:szCs w:val="18"/>
                <w:lang w:val="en-US"/>
              </w:rPr>
              <w:t xml:space="preserve"> </w:t>
            </w:r>
            <w:proofErr w:type="spellStart"/>
            <w:r w:rsidRPr="006C0A28">
              <w:rPr>
                <w:rFonts w:cs="Arial"/>
                <w:i/>
                <w:szCs w:val="18"/>
                <w:lang w:val="en-US"/>
              </w:rPr>
              <w:t>zonata</w:t>
            </w:r>
            <w:proofErr w:type="spellEnd"/>
            <w:r w:rsidRPr="006C0A28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6C0A28">
              <w:rPr>
                <w:rFonts w:cs="Arial"/>
                <w:szCs w:val="18"/>
                <w:lang w:val="en-US"/>
              </w:rPr>
              <w:t>(Saunders, 1842) (2021-013)</w:t>
            </w:r>
            <w:r w:rsidR="00CF5E10">
              <w:rPr>
                <w:rFonts w:cs="Arial"/>
                <w:szCs w:val="18"/>
                <w:lang w:val="en-US"/>
              </w:rPr>
              <w:t xml:space="preserve"> and </w:t>
            </w:r>
            <w:r w:rsidR="00CF5E10" w:rsidRPr="005E1837">
              <w:rPr>
                <w:rFonts w:cs="Arial"/>
                <w:i/>
                <w:iCs/>
                <w:szCs w:val="18"/>
                <w:lang w:val="en-US"/>
              </w:rPr>
              <w:t xml:space="preserve">B. </w:t>
            </w:r>
            <w:proofErr w:type="spellStart"/>
            <w:r w:rsidR="00CF5E10" w:rsidRPr="005E1837">
              <w:rPr>
                <w:rFonts w:cs="Arial"/>
                <w:i/>
                <w:iCs/>
                <w:szCs w:val="18"/>
                <w:lang w:val="en-US"/>
              </w:rPr>
              <w:t>correcta</w:t>
            </w:r>
            <w:proofErr w:type="spellEnd"/>
            <w:r w:rsidR="00CF5E10" w:rsidRPr="005E1837"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7EF8B36B" w14:textId="132D1139" w:rsidR="00906663" w:rsidRPr="00186C95" w:rsidRDefault="00574CAA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26080D61" w14:textId="2718BA6D" w:rsidR="00906663" w:rsidRPr="00186C95" w:rsidRDefault="00920121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Draft DP to </w:t>
            </w:r>
            <w:r w:rsidR="00D35743">
              <w:rPr>
                <w:rFonts w:cs="Arial"/>
                <w:szCs w:val="18"/>
              </w:rPr>
              <w:t>Expert</w:t>
            </w:r>
            <w:r>
              <w:rPr>
                <w:rFonts w:cs="Arial"/>
                <w:szCs w:val="18"/>
              </w:rPr>
              <w:t xml:space="preserve"> Consultation</w:t>
            </w:r>
            <w:r w:rsidRPr="00186C9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dxa"/>
          </w:tcPr>
          <w:p w14:paraId="1DF5FF4F" w14:textId="7AEAD0F3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1260" w:type="dxa"/>
          </w:tcPr>
          <w:p w14:paraId="01502E9A" w14:textId="5FC2EFC5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</w:tcPr>
          <w:p w14:paraId="7C18868F" w14:textId="37D97700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Camiel DOORENWEERD </w:t>
            </w:r>
          </w:p>
        </w:tc>
        <w:tc>
          <w:tcPr>
            <w:tcW w:w="3580" w:type="dxa"/>
          </w:tcPr>
          <w:p w14:paraId="53EF1A21" w14:textId="0666C7BF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59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Camiel.doorenweerd@hawaii.edu</w:t>
              </w:r>
            </w:hyperlink>
          </w:p>
        </w:tc>
      </w:tr>
      <w:tr w:rsidR="00906663" w:rsidRPr="00C83F00" w14:paraId="56138901" w14:textId="77777777" w:rsidTr="00AF5FE5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0B07A517" w14:textId="50DA5BAB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3F5511F6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3D9EE375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1388D839" w14:textId="1D5EEE45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Austria</w:t>
            </w:r>
          </w:p>
        </w:tc>
        <w:tc>
          <w:tcPr>
            <w:tcW w:w="1260" w:type="dxa"/>
          </w:tcPr>
          <w:p w14:paraId="03DBB896" w14:textId="54754270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1F44F69C" w14:textId="2CB6FA77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Christa Andrea LETHMAYER </w:t>
            </w:r>
          </w:p>
        </w:tc>
        <w:tc>
          <w:tcPr>
            <w:tcW w:w="3580" w:type="dxa"/>
          </w:tcPr>
          <w:p w14:paraId="33B58747" w14:textId="4CB28199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60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christa.lethmayer@ages.at</w:t>
              </w:r>
            </w:hyperlink>
          </w:p>
        </w:tc>
      </w:tr>
      <w:tr w:rsidR="00906663" w:rsidRPr="00C83F00" w14:paraId="3781172E" w14:textId="77777777" w:rsidTr="00AF5FE5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3B6B0B1B" w14:textId="55C117C6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1495F19D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5762CF9A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04C3304C" w14:textId="5DE7876F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</w:tcPr>
          <w:p w14:paraId="4F2095EC" w14:textId="3182B5C7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30244F0F" w14:textId="02B37B4E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Fan JIANG </w:t>
            </w:r>
          </w:p>
        </w:tc>
        <w:tc>
          <w:tcPr>
            <w:tcW w:w="3580" w:type="dxa"/>
          </w:tcPr>
          <w:p w14:paraId="7BF9C17F" w14:textId="4C695EB4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61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f-jiang@outlook.com</w:t>
              </w:r>
            </w:hyperlink>
          </w:p>
        </w:tc>
      </w:tr>
      <w:tr w:rsidR="00906663" w:rsidRPr="00C83F00" w14:paraId="7C59E015" w14:textId="77777777" w:rsidTr="00AF5FE5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6E6304DE" w14:textId="329B5971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67BEAB96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18C98BE9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07092B23" w14:textId="16439A46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1260" w:type="dxa"/>
          </w:tcPr>
          <w:p w14:paraId="05C887C1" w14:textId="7E846D21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790CA6C4" w14:textId="3A8E0B2B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Luc LEBLANC </w:t>
            </w:r>
          </w:p>
        </w:tc>
        <w:tc>
          <w:tcPr>
            <w:tcW w:w="3580" w:type="dxa"/>
          </w:tcPr>
          <w:p w14:paraId="75669B1F" w14:textId="0B155853" w:rsidR="00906663" w:rsidRPr="00186C95" w:rsidRDefault="00906663" w:rsidP="00906663">
            <w:pPr>
              <w:pStyle w:val="Default"/>
              <w:rPr>
                <w:rFonts w:ascii="Arial" w:eastAsia="Calibri" w:hAnsi="Arial" w:cs="Arial"/>
                <w:sz w:val="18"/>
                <w:szCs w:val="18"/>
              </w:rPr>
            </w:pPr>
            <w:hyperlink r:id="rId62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leblancl@uidaho.edu</w:t>
              </w:r>
            </w:hyperlink>
          </w:p>
        </w:tc>
      </w:tr>
      <w:tr w:rsidR="00906663" w:rsidRPr="00C83F00" w14:paraId="68A45E43" w14:textId="77777777" w:rsidTr="00AF5FE5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62B63A8A" w14:textId="57762B9C" w:rsidR="00906663" w:rsidRPr="00186C95" w:rsidRDefault="00906663" w:rsidP="00906663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03F0B76C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44B9644E" w14:textId="77777777" w:rsidR="00906663" w:rsidRPr="00186C95" w:rsidRDefault="00906663" w:rsidP="0090666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1749D569" w14:textId="3A8226F4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</w:tcPr>
          <w:p w14:paraId="068CE528" w14:textId="395B8306" w:rsidR="00906663" w:rsidRPr="00186C95" w:rsidRDefault="00906663" w:rsidP="00906663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663FD1FF" w14:textId="764F546D" w:rsidR="00906663" w:rsidRPr="00186C95" w:rsidRDefault="00906663" w:rsidP="00906663">
            <w:pPr>
              <w:pStyle w:val="IPPArialTable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Zhihong LI </w:t>
            </w:r>
          </w:p>
        </w:tc>
        <w:tc>
          <w:tcPr>
            <w:tcW w:w="3580" w:type="dxa"/>
          </w:tcPr>
          <w:p w14:paraId="396812C2" w14:textId="7C178560" w:rsidR="00906663" w:rsidRPr="00805B2A" w:rsidRDefault="00906663" w:rsidP="00906663">
            <w:pPr>
              <w:pStyle w:val="Default"/>
              <w:rPr>
                <w:rStyle w:val="Hyperlink"/>
                <w:rFonts w:eastAsia="Calibri"/>
              </w:rPr>
            </w:pPr>
            <w:hyperlink r:id="rId63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</w:p>
        </w:tc>
      </w:tr>
      <w:tr w:rsidR="008D181D" w:rsidRPr="00C83F00" w14:paraId="4CFE7597" w14:textId="77777777" w:rsidTr="002B5119">
        <w:trPr>
          <w:cantSplit/>
          <w:trHeight w:val="375"/>
        </w:trPr>
        <w:tc>
          <w:tcPr>
            <w:tcW w:w="1908" w:type="dxa"/>
            <w:vMerge w:val="restart"/>
            <w:shd w:val="clear" w:color="auto" w:fill="E7E6E6" w:themeFill="background2"/>
          </w:tcPr>
          <w:p w14:paraId="364008A4" w14:textId="37A56358" w:rsidR="008D181D" w:rsidRPr="00743C1B" w:rsidRDefault="008D181D" w:rsidP="008D181D">
            <w:pPr>
              <w:pStyle w:val="IPPArialTable"/>
              <w:rPr>
                <w:rFonts w:cs="Arial"/>
                <w:bCs/>
                <w:i/>
                <w:iCs/>
                <w:szCs w:val="18"/>
              </w:rPr>
            </w:pP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Bactrocera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tsuneonis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r w:rsidRPr="00B84762">
              <w:rPr>
                <w:rFonts w:cs="Arial"/>
                <w:bCs/>
                <w:szCs w:val="18"/>
              </w:rPr>
              <w:t>and</w:t>
            </w:r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Bactrocera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B84762">
              <w:rPr>
                <w:rFonts w:cs="Arial"/>
                <w:bCs/>
                <w:i/>
                <w:iCs/>
                <w:szCs w:val="18"/>
              </w:rPr>
              <w:t>minax</w:t>
            </w:r>
            <w:proofErr w:type="spellEnd"/>
            <w:r w:rsidRPr="00B84762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r w:rsidRPr="00B84762">
              <w:rPr>
                <w:rFonts w:cs="Arial"/>
                <w:bCs/>
                <w:szCs w:val="18"/>
              </w:rPr>
              <w:t>(2023-016)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</w:tcPr>
          <w:p w14:paraId="519848C1" w14:textId="010BDE3A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E7E6E6" w:themeFill="background2"/>
          </w:tcPr>
          <w:p w14:paraId="5A2BF166" w14:textId="3D697DD2" w:rsidR="008D181D" w:rsidRPr="00186C95" w:rsidRDefault="00BB4277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  <w:r w:rsidRPr="00186C9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dxa"/>
            <w:shd w:val="clear" w:color="auto" w:fill="E7E6E6" w:themeFill="background2"/>
          </w:tcPr>
          <w:p w14:paraId="62D8B55D" w14:textId="134CF386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China</w:t>
            </w:r>
          </w:p>
        </w:tc>
        <w:tc>
          <w:tcPr>
            <w:tcW w:w="1260" w:type="dxa"/>
            <w:shd w:val="clear" w:color="auto" w:fill="E7E6E6" w:themeFill="background2"/>
          </w:tcPr>
          <w:p w14:paraId="2EB28C6D" w14:textId="0DD63F27" w:rsidR="008D181D" w:rsidRPr="00186C95" w:rsidRDefault="008D181D" w:rsidP="008D181D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Lead 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12C1EAB2" w14:textId="02B311B6" w:rsidR="008D181D" w:rsidRPr="00355276" w:rsidRDefault="008D181D" w:rsidP="008D181D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C34565">
              <w:rPr>
                <w:rFonts w:cs="Arial"/>
                <w:spacing w:val="-3"/>
                <w:szCs w:val="18"/>
                <w:lang w:val="pt-BR"/>
              </w:rPr>
              <w:t>Zhihong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Pr="00C34565">
              <w:rPr>
                <w:rFonts w:cs="Arial"/>
                <w:spacing w:val="-3"/>
                <w:szCs w:val="18"/>
                <w:lang w:val="pt-BR"/>
              </w:rPr>
              <w:t>Li</w:t>
            </w:r>
          </w:p>
        </w:tc>
        <w:tc>
          <w:tcPr>
            <w:tcW w:w="3580" w:type="dxa"/>
            <w:shd w:val="clear" w:color="auto" w:fill="E7E6E6" w:themeFill="background2"/>
          </w:tcPr>
          <w:p w14:paraId="345571E0" w14:textId="159ADD01" w:rsidR="008D181D" w:rsidRPr="00805B2A" w:rsidRDefault="006C72DD" w:rsidP="008D181D">
            <w:pPr>
              <w:pStyle w:val="Default"/>
              <w:rPr>
                <w:rStyle w:val="Hyperlink"/>
                <w:rFonts w:eastAsia="Calibri"/>
              </w:rPr>
            </w:pPr>
            <w:hyperlink r:id="rId64" w:history="1">
              <w:r w:rsidRPr="00805B2A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lizh@cau.edu.cn</w:t>
              </w:r>
            </w:hyperlink>
            <w:r w:rsidRPr="00805B2A"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8D181D" w:rsidRPr="00C83F00" w14:paraId="6B9E41FD" w14:textId="77777777" w:rsidTr="002B5119">
        <w:trPr>
          <w:cantSplit/>
          <w:trHeight w:val="375"/>
        </w:trPr>
        <w:tc>
          <w:tcPr>
            <w:tcW w:w="1908" w:type="dxa"/>
            <w:vMerge/>
            <w:shd w:val="clear" w:color="auto" w:fill="E7E6E6" w:themeFill="background2"/>
          </w:tcPr>
          <w:p w14:paraId="66D191FB" w14:textId="77777777" w:rsidR="008D181D" w:rsidRPr="00186C95" w:rsidRDefault="008D181D" w:rsidP="008D181D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10DA2E4A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1D2E9A23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1FDBEE9C" w14:textId="0A27075E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China</w:t>
            </w:r>
          </w:p>
        </w:tc>
        <w:tc>
          <w:tcPr>
            <w:tcW w:w="1260" w:type="dxa"/>
            <w:shd w:val="clear" w:color="auto" w:fill="E7E6E6" w:themeFill="background2"/>
          </w:tcPr>
          <w:p w14:paraId="535D8B7F" w14:textId="6F417A54" w:rsidR="008D181D" w:rsidRPr="00186C95" w:rsidRDefault="008D181D" w:rsidP="008D181D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46BD6326" w14:textId="2ABB3581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 w:rsidRPr="00555678">
              <w:rPr>
                <w:rFonts w:cs="Arial"/>
                <w:spacing w:val="-3"/>
                <w:szCs w:val="18"/>
                <w:lang w:val="pt-BR"/>
              </w:rPr>
              <w:t>Jupeng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Pr="00555678">
              <w:rPr>
                <w:rFonts w:cs="Arial"/>
                <w:spacing w:val="-3"/>
                <w:szCs w:val="18"/>
                <w:lang w:val="pt-BR"/>
              </w:rPr>
              <w:t>Zhao</w:t>
            </w:r>
          </w:p>
        </w:tc>
        <w:tc>
          <w:tcPr>
            <w:tcW w:w="3580" w:type="dxa"/>
            <w:shd w:val="clear" w:color="auto" w:fill="E7E6E6" w:themeFill="background2"/>
          </w:tcPr>
          <w:p w14:paraId="6A9184BD" w14:textId="296042F2" w:rsidR="008D181D" w:rsidRPr="00805B2A" w:rsidRDefault="007F05E0" w:rsidP="008D181D">
            <w:pPr>
              <w:pStyle w:val="Default"/>
              <w:rPr>
                <w:rStyle w:val="Hyperlink"/>
                <w:rFonts w:eastAsia="Calibri"/>
              </w:rPr>
            </w:pPr>
            <w:hyperlink r:id="rId65" w:history="1">
              <w:r w:rsidRPr="00805B2A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zhaojp@iqtcnet.cn</w:t>
              </w:r>
            </w:hyperlink>
            <w:r w:rsidRPr="00805B2A"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8D181D" w:rsidRPr="00C83F00" w14:paraId="6AED2C5C" w14:textId="77777777" w:rsidTr="002B5119">
        <w:trPr>
          <w:cantSplit/>
          <w:trHeight w:val="375"/>
        </w:trPr>
        <w:tc>
          <w:tcPr>
            <w:tcW w:w="1908" w:type="dxa"/>
            <w:vMerge/>
            <w:shd w:val="clear" w:color="auto" w:fill="E7E6E6" w:themeFill="background2"/>
          </w:tcPr>
          <w:p w14:paraId="286FE821" w14:textId="77777777" w:rsidR="008D181D" w:rsidRPr="00186C95" w:rsidRDefault="008D181D" w:rsidP="008D181D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68290E21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0A100785" w14:textId="77777777" w:rsidR="008D181D" w:rsidRPr="00186C95" w:rsidRDefault="008D181D" w:rsidP="008D181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23FD32A3" w14:textId="165250A8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Thailand</w:t>
            </w:r>
          </w:p>
        </w:tc>
        <w:tc>
          <w:tcPr>
            <w:tcW w:w="1260" w:type="dxa"/>
            <w:shd w:val="clear" w:color="auto" w:fill="E7E6E6" w:themeFill="background2"/>
          </w:tcPr>
          <w:p w14:paraId="438C6F55" w14:textId="3DFEED70" w:rsidR="008D181D" w:rsidRPr="00186C95" w:rsidRDefault="008D181D" w:rsidP="008D181D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7D97DABB" w14:textId="6B006D28" w:rsidR="008D181D" w:rsidRPr="00186C95" w:rsidRDefault="008D181D" w:rsidP="008D181D">
            <w:pPr>
              <w:pStyle w:val="IPPArialTable"/>
              <w:rPr>
                <w:rFonts w:eastAsia="Calibri" w:cs="Arial"/>
                <w:szCs w:val="18"/>
              </w:rPr>
            </w:pPr>
            <w:r w:rsidRPr="0001572F">
              <w:rPr>
                <w:rFonts w:cs="Arial"/>
                <w:spacing w:val="-3"/>
                <w:szCs w:val="18"/>
                <w:lang w:val="pt-BR"/>
              </w:rPr>
              <w:t>Yuvarin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Pr="0001572F">
              <w:rPr>
                <w:rFonts w:cs="Arial"/>
                <w:spacing w:val="-3"/>
                <w:szCs w:val="18"/>
                <w:lang w:val="pt-BR"/>
              </w:rPr>
              <w:t>Boontop</w:t>
            </w:r>
          </w:p>
        </w:tc>
        <w:tc>
          <w:tcPr>
            <w:tcW w:w="3580" w:type="dxa"/>
            <w:shd w:val="clear" w:color="auto" w:fill="E7E6E6" w:themeFill="background2"/>
          </w:tcPr>
          <w:p w14:paraId="45AF2361" w14:textId="672C882C" w:rsidR="008D181D" w:rsidRPr="00805B2A" w:rsidRDefault="005B4496" w:rsidP="008D181D">
            <w:pPr>
              <w:pStyle w:val="Default"/>
              <w:rPr>
                <w:rStyle w:val="Hyperlink"/>
                <w:rFonts w:eastAsia="Calibri"/>
              </w:rPr>
            </w:pPr>
            <w:hyperlink r:id="rId66" w:history="1">
              <w:r w:rsidRPr="00805B2A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Yuvarin9320@gmail.com</w:t>
              </w:r>
            </w:hyperlink>
            <w:r w:rsidRPr="00805B2A">
              <w:rPr>
                <w:rStyle w:val="Hyperlink"/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  <w:tr w:rsidR="00B12365" w:rsidRPr="00C83F00" w14:paraId="35174500" w14:textId="77777777" w:rsidTr="00AF5FE5">
        <w:trPr>
          <w:cantSplit/>
          <w:trHeight w:val="375"/>
        </w:trPr>
        <w:tc>
          <w:tcPr>
            <w:tcW w:w="1908" w:type="dxa"/>
            <w:vMerge w:val="restart"/>
            <w:shd w:val="clear" w:color="auto" w:fill="FFFFFF" w:themeFill="background1"/>
          </w:tcPr>
          <w:p w14:paraId="589D6A24" w14:textId="280C4133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  <w:proofErr w:type="spellStart"/>
            <w:r w:rsidRPr="00741CD1">
              <w:rPr>
                <w:i/>
                <w:iCs/>
              </w:rPr>
              <w:t>Thaumatotibia</w:t>
            </w:r>
            <w:proofErr w:type="spellEnd"/>
            <w:r w:rsidRPr="00741CD1">
              <w:rPr>
                <w:i/>
                <w:iCs/>
              </w:rPr>
              <w:t xml:space="preserve"> </w:t>
            </w:r>
            <w:proofErr w:type="spellStart"/>
            <w:r w:rsidRPr="00741CD1">
              <w:rPr>
                <w:i/>
                <w:iCs/>
              </w:rPr>
              <w:t>leucotreta</w:t>
            </w:r>
            <w:proofErr w:type="spellEnd"/>
            <w:r w:rsidRPr="00CD6C32">
              <w:t xml:space="preserve"> (2023-029)</w:t>
            </w:r>
          </w:p>
        </w:tc>
        <w:tc>
          <w:tcPr>
            <w:tcW w:w="900" w:type="dxa"/>
            <w:vMerge w:val="restart"/>
            <w:shd w:val="clear" w:color="auto" w:fill="FFFFFF" w:themeFill="background1"/>
          </w:tcPr>
          <w:p w14:paraId="29FDBBF9" w14:textId="36150F92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14:paraId="06211195" w14:textId="6335309C" w:rsidR="00B12365" w:rsidRPr="00186C95" w:rsidRDefault="005549E1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2250" w:type="dxa"/>
          </w:tcPr>
          <w:p w14:paraId="3DAC379A" w14:textId="0D26AE12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USA</w:t>
            </w:r>
          </w:p>
        </w:tc>
        <w:tc>
          <w:tcPr>
            <w:tcW w:w="1260" w:type="dxa"/>
          </w:tcPr>
          <w:p w14:paraId="12DDEACF" w14:textId="176016F6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Lead author</w:t>
            </w:r>
          </w:p>
        </w:tc>
        <w:tc>
          <w:tcPr>
            <w:tcW w:w="2880" w:type="dxa"/>
          </w:tcPr>
          <w:p w14:paraId="6685D533" w14:textId="1FF0974C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>James Daniel Young</w:t>
            </w:r>
          </w:p>
        </w:tc>
        <w:tc>
          <w:tcPr>
            <w:tcW w:w="3580" w:type="dxa"/>
          </w:tcPr>
          <w:p w14:paraId="3750E2BD" w14:textId="6B43FFAE" w:rsidR="00B12365" w:rsidRPr="001076BB" w:rsidRDefault="00477532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</w:pPr>
            <w:r>
              <w:fldChar w:fldCharType="begin"/>
            </w:r>
            <w:r w:rsidRPr="001076BB">
              <w:rPr>
                <w:lang w:val="en-GB"/>
              </w:rPr>
              <w:instrText>HYPERLINK "mailto:Jim.D.Young@usda.gov"</w:instrText>
            </w:r>
            <w:r>
              <w:fldChar w:fldCharType="separate"/>
            </w:r>
            <w:r w:rsidRPr="001076BB"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  <w:t>Jim.D.Young@usda.gov</w:t>
            </w:r>
            <w:r>
              <w:fldChar w:fldCharType="end"/>
            </w:r>
            <w:r w:rsidRPr="001076BB"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B12365" w:rsidRPr="00C83F00" w14:paraId="06879D0C" w14:textId="77777777" w:rsidTr="00AF5FE5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7209CC0A" w14:textId="77777777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7CE58C2C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0D3F6D99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555C3290" w14:textId="2348100D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Netherlands</w:t>
            </w:r>
          </w:p>
        </w:tc>
        <w:tc>
          <w:tcPr>
            <w:tcW w:w="1260" w:type="dxa"/>
          </w:tcPr>
          <w:p w14:paraId="4D0CB00E" w14:textId="5C5D924A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</w:tcPr>
          <w:p w14:paraId="7ACAD895" w14:textId="309F684E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>Jan Eli Jozef Mertens</w:t>
            </w:r>
          </w:p>
        </w:tc>
        <w:tc>
          <w:tcPr>
            <w:tcW w:w="3580" w:type="dxa"/>
          </w:tcPr>
          <w:p w14:paraId="52E3C19E" w14:textId="3C0986F5" w:rsidR="00B12365" w:rsidRPr="001076BB" w:rsidRDefault="003A19AB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</w:pPr>
            <w:r>
              <w:fldChar w:fldCharType="begin"/>
            </w:r>
            <w:r w:rsidRPr="001076BB">
              <w:rPr>
                <w:lang w:val="en-GB"/>
              </w:rPr>
              <w:instrText>HYPERLINK "mailto:j.e.j.mertens@nvwa.nl"</w:instrText>
            </w:r>
            <w:r>
              <w:fldChar w:fldCharType="separate"/>
            </w:r>
            <w:r w:rsidRPr="001076BB"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  <w:t>j.e.j.mertens@nvwa.nl</w:t>
            </w:r>
            <w:r>
              <w:fldChar w:fldCharType="end"/>
            </w:r>
            <w:r w:rsidRPr="001076BB">
              <w:rPr>
                <w:rStyle w:val="Hyperlink"/>
                <w:rFonts w:ascii="Arial" w:eastAsia="Calibri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B12365" w:rsidRPr="00C83F00" w14:paraId="360EA756" w14:textId="77777777" w:rsidTr="00AF5FE5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4E4DDADB" w14:textId="77777777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1BD1ECFC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5F7D48D3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645FB937" w14:textId="1E9C8DA7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South Africa</w:t>
            </w:r>
          </w:p>
        </w:tc>
        <w:tc>
          <w:tcPr>
            <w:tcW w:w="1260" w:type="dxa"/>
          </w:tcPr>
          <w:p w14:paraId="475168C5" w14:textId="0CC20032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</w:tcPr>
          <w:p w14:paraId="192D15BA" w14:textId="6E714283" w:rsidR="00B12365" w:rsidRPr="00186C95" w:rsidRDefault="00B12365" w:rsidP="00B12365">
            <w:pPr>
              <w:pStyle w:val="IPPArialTable"/>
              <w:rPr>
                <w:rFonts w:eastAsia="Calibri" w:cs="Arial"/>
                <w:szCs w:val="18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>Sean Douglas Moore</w:t>
            </w:r>
          </w:p>
        </w:tc>
        <w:tc>
          <w:tcPr>
            <w:tcW w:w="3580" w:type="dxa"/>
          </w:tcPr>
          <w:p w14:paraId="71A730F9" w14:textId="24052B24" w:rsidR="00B12365" w:rsidRPr="00477532" w:rsidRDefault="00C17EBC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</w:rPr>
            </w:pPr>
            <w:r w:rsidRPr="00C17EBC">
              <w:rPr>
                <w:rStyle w:val="Hyperlink"/>
                <w:rFonts w:ascii="Arial" w:eastAsia="Calibri" w:hAnsi="Arial" w:cs="Arial"/>
                <w:sz w:val="18"/>
                <w:szCs w:val="18"/>
              </w:rPr>
              <w:t>seanmoore@cri.co.za</w:t>
            </w:r>
          </w:p>
        </w:tc>
      </w:tr>
      <w:tr w:rsidR="00B12365" w:rsidRPr="00C83F00" w14:paraId="3E00A99C" w14:textId="77777777" w:rsidTr="00AF5FE5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1E279240" w14:textId="77777777" w:rsidR="00B12365" w:rsidRPr="00186C95" w:rsidRDefault="00B12365" w:rsidP="00B12365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6F226608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15B1375F" w14:textId="77777777" w:rsidR="00B12365" w:rsidRPr="00186C95" w:rsidRDefault="00B12365" w:rsidP="00B12365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4AA5F1BB" w14:textId="55393877" w:rsidR="00B12365" w:rsidRDefault="00B12365" w:rsidP="00B12365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France</w:t>
            </w:r>
          </w:p>
        </w:tc>
        <w:tc>
          <w:tcPr>
            <w:tcW w:w="1260" w:type="dxa"/>
          </w:tcPr>
          <w:p w14:paraId="5B3771F1" w14:textId="098E3371" w:rsidR="00B12365" w:rsidRPr="00186C95" w:rsidRDefault="00B12365" w:rsidP="00B12365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</w:tcPr>
          <w:p w14:paraId="791B10AD" w14:textId="0F381F46" w:rsidR="00B12365" w:rsidRPr="00BB38E2" w:rsidRDefault="00B12365" w:rsidP="00B12365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BB38E2">
              <w:rPr>
                <w:rFonts w:cs="Arial"/>
                <w:spacing w:val="-3"/>
                <w:szCs w:val="18"/>
                <w:lang w:val="pt-BR"/>
              </w:rPr>
              <w:t>Andrea Taddei</w:t>
            </w:r>
          </w:p>
        </w:tc>
        <w:tc>
          <w:tcPr>
            <w:tcW w:w="3580" w:type="dxa"/>
          </w:tcPr>
          <w:p w14:paraId="1E5BACCB" w14:textId="3A828908" w:rsidR="00B12365" w:rsidRPr="00C17EBC" w:rsidRDefault="00910436" w:rsidP="00B12365">
            <w:pPr>
              <w:pStyle w:val="Default"/>
              <w:rPr>
                <w:rStyle w:val="Hyperlink"/>
                <w:rFonts w:ascii="Arial" w:eastAsia="Calibri" w:hAnsi="Arial" w:cs="Arial"/>
                <w:sz w:val="18"/>
                <w:szCs w:val="18"/>
              </w:rPr>
            </w:pPr>
            <w:hyperlink r:id="rId67" w:history="1">
              <w:r w:rsidRPr="00C17EBC">
                <w:rPr>
                  <w:rStyle w:val="Hyperlink"/>
                  <w:rFonts w:ascii="Arial" w:hAnsi="Arial" w:cs="Arial"/>
                  <w:sz w:val="18"/>
                  <w:szCs w:val="18"/>
                </w:rPr>
                <w:t>andrea.taddei@anses.fr</w:t>
              </w:r>
            </w:hyperlink>
            <w:r w:rsidRPr="00C17EB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3C1092F" w14:textId="5C768564" w:rsidR="0071341A" w:rsidRPr="00615819" w:rsidRDefault="0071341A" w:rsidP="00615819">
      <w:pPr>
        <w:pStyle w:val="IPPHeading1"/>
        <w:rPr>
          <w:rFonts w:ascii="Arial" w:hAnsi="Arial" w:cs="Arial"/>
          <w:sz w:val="20"/>
          <w:szCs w:val="18"/>
        </w:rPr>
      </w:pPr>
      <w:bookmarkStart w:id="4" w:name="_Insects_and_mites"/>
      <w:bookmarkStart w:id="5" w:name="Nematodes"/>
      <w:bookmarkEnd w:id="4"/>
      <w:r w:rsidRPr="00615819">
        <w:rPr>
          <w:rFonts w:ascii="Arial" w:hAnsi="Arial" w:cs="Arial"/>
          <w:sz w:val="20"/>
          <w:szCs w:val="18"/>
        </w:rPr>
        <w:t>Nematodes (2006-008)</w:t>
      </w:r>
    </w:p>
    <w:tbl>
      <w:tblPr>
        <w:tblW w:w="14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00"/>
        <w:gridCol w:w="1440"/>
        <w:gridCol w:w="2250"/>
        <w:gridCol w:w="1260"/>
        <w:gridCol w:w="2880"/>
        <w:gridCol w:w="3600"/>
      </w:tblGrid>
      <w:tr w:rsidR="0071341A" w:rsidRPr="00C83F00" w14:paraId="3C063CEE" w14:textId="77777777" w:rsidTr="00906663">
        <w:trPr>
          <w:cantSplit/>
          <w:tblHeader/>
          <w:jc w:val="center"/>
        </w:trPr>
        <w:tc>
          <w:tcPr>
            <w:tcW w:w="1908" w:type="dxa"/>
            <w:shd w:val="clear" w:color="auto" w:fill="000000"/>
          </w:tcPr>
          <w:bookmarkEnd w:id="5"/>
          <w:p w14:paraId="2F8A42B7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AF5FE5">
              <w:rPr>
                <w:rFonts w:cs="Arial"/>
                <w:b/>
                <w:bCs/>
                <w:szCs w:val="18"/>
                <w:lang w:val="en-US"/>
              </w:rPr>
              <w:t xml:space="preserve">DP title and </w:t>
            </w:r>
            <w:r>
              <w:rPr>
                <w:rFonts w:cs="Arial"/>
                <w:b/>
                <w:bCs/>
                <w:szCs w:val="18"/>
              </w:rPr>
              <w:t>topic number</w:t>
            </w:r>
          </w:p>
        </w:tc>
        <w:tc>
          <w:tcPr>
            <w:tcW w:w="900" w:type="dxa"/>
            <w:shd w:val="clear" w:color="auto" w:fill="000000"/>
          </w:tcPr>
          <w:p w14:paraId="662E3CDF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1440" w:type="dxa"/>
            <w:shd w:val="clear" w:color="auto" w:fill="000000"/>
          </w:tcPr>
          <w:p w14:paraId="16E2216A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2250" w:type="dxa"/>
            <w:shd w:val="clear" w:color="auto" w:fill="000000"/>
          </w:tcPr>
          <w:p w14:paraId="7C289048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1260" w:type="dxa"/>
            <w:shd w:val="clear" w:color="auto" w:fill="000000"/>
          </w:tcPr>
          <w:p w14:paraId="3B3423E0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</w:t>
            </w:r>
            <w:r>
              <w:rPr>
                <w:rFonts w:cs="Arial"/>
                <w:b/>
                <w:bCs/>
                <w:szCs w:val="18"/>
              </w:rPr>
              <w:t xml:space="preserve"> </w:t>
            </w:r>
            <w:r w:rsidRPr="00C83F00">
              <w:rPr>
                <w:rFonts w:cs="Arial"/>
                <w:b/>
                <w:bCs/>
                <w:szCs w:val="18"/>
              </w:rPr>
              <w:t>group role</w:t>
            </w:r>
          </w:p>
        </w:tc>
        <w:tc>
          <w:tcPr>
            <w:tcW w:w="2880" w:type="dxa"/>
            <w:shd w:val="clear" w:color="auto" w:fill="000000"/>
          </w:tcPr>
          <w:p w14:paraId="5A511CD1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3600" w:type="dxa"/>
            <w:shd w:val="clear" w:color="auto" w:fill="000000"/>
          </w:tcPr>
          <w:p w14:paraId="74CB72F6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906663" w:rsidRPr="00C83F00" w14:paraId="51AB2CE0" w14:textId="77777777" w:rsidTr="000B2E4E">
        <w:trPr>
          <w:cantSplit/>
          <w:trHeight w:val="402"/>
          <w:jc w:val="center"/>
        </w:trPr>
        <w:tc>
          <w:tcPr>
            <w:tcW w:w="1908" w:type="dxa"/>
            <w:vMerge w:val="restart"/>
            <w:shd w:val="clear" w:color="auto" w:fill="E7E6E6" w:themeFill="background2"/>
            <w:vAlign w:val="center"/>
          </w:tcPr>
          <w:p w14:paraId="565C5026" w14:textId="4BA6AD6D" w:rsidR="00906663" w:rsidRPr="00186C95" w:rsidRDefault="00906663" w:rsidP="00574CAA">
            <w:pPr>
              <w:jc w:val="left"/>
              <w:rPr>
                <w:rFonts w:cs="Arial"/>
                <w:szCs w:val="18"/>
              </w:rPr>
            </w:pPr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Meloidogyne </w:t>
            </w:r>
            <w:proofErr w:type="spellStart"/>
            <w:proofErr w:type="gramStart"/>
            <w:r w:rsidRPr="00186C95">
              <w:rPr>
                <w:rFonts w:ascii="Arial" w:eastAsia="Times" w:hAnsi="Arial" w:cs="Arial"/>
                <w:bCs/>
                <w:i/>
                <w:iCs/>
                <w:sz w:val="18"/>
                <w:szCs w:val="18"/>
                <w:lang w:val="en-US"/>
              </w:rPr>
              <w:t>mali</w:t>
            </w:r>
            <w:proofErr w:type="spellEnd"/>
            <w:r w:rsidRPr="00186C95">
              <w:rPr>
                <w:rFonts w:ascii="Arial" w:eastAsia="Times" w:hAnsi="Arial" w:cs="Arial"/>
                <w:sz w:val="18"/>
                <w:szCs w:val="18"/>
                <w:lang w:val="en-US"/>
              </w:rPr>
              <w:t>  (</w:t>
            </w:r>
            <w:proofErr w:type="gramEnd"/>
            <w:r w:rsidRPr="00186C95">
              <w:rPr>
                <w:rFonts w:ascii="Arial" w:eastAsia="Times" w:hAnsi="Arial" w:cs="Arial"/>
                <w:sz w:val="18"/>
                <w:szCs w:val="18"/>
                <w:lang w:val="en-US"/>
              </w:rPr>
              <w:t>2018-019)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  <w:vAlign w:val="center"/>
          </w:tcPr>
          <w:p w14:paraId="2E7BABE8" w14:textId="05A056E1" w:rsidR="00906663" w:rsidRPr="00186C95" w:rsidRDefault="00574CAA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cs="Arial"/>
                <w:szCs w:val="18"/>
              </w:rPr>
              <w:t>3</w:t>
            </w:r>
          </w:p>
        </w:tc>
        <w:tc>
          <w:tcPr>
            <w:tcW w:w="1440" w:type="dxa"/>
            <w:vMerge w:val="restart"/>
            <w:shd w:val="clear" w:color="auto" w:fill="E7E6E6" w:themeFill="background2"/>
            <w:vAlign w:val="center"/>
          </w:tcPr>
          <w:p w14:paraId="597E9E8C" w14:textId="4E6BC03F" w:rsidR="00906663" w:rsidRPr="00186C95" w:rsidRDefault="007E2706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2250" w:type="dxa"/>
            <w:shd w:val="clear" w:color="auto" w:fill="E7E6E6" w:themeFill="background2"/>
          </w:tcPr>
          <w:p w14:paraId="699554B2" w14:textId="1EC01670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United Kingdom</w:t>
            </w:r>
          </w:p>
        </w:tc>
        <w:tc>
          <w:tcPr>
            <w:tcW w:w="1260" w:type="dxa"/>
            <w:shd w:val="clear" w:color="auto" w:fill="E7E6E6" w:themeFill="background2"/>
          </w:tcPr>
          <w:p w14:paraId="20DF29D3" w14:textId="7E3A1BF2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C54527A" w14:textId="1E92D92E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Thomas James PRIOR </w:t>
            </w:r>
          </w:p>
        </w:tc>
        <w:tc>
          <w:tcPr>
            <w:tcW w:w="3600" w:type="dxa"/>
            <w:shd w:val="clear" w:color="auto" w:fill="E7E6E6" w:themeFill="background2"/>
          </w:tcPr>
          <w:p w14:paraId="39ECEF75" w14:textId="5AB05021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68" w:history="1">
              <w:r w:rsidRPr="00186C95">
                <w:rPr>
                  <w:rStyle w:val="Hyperlink"/>
                  <w:rFonts w:eastAsia="Calibri" w:cs="Arial"/>
                  <w:szCs w:val="18"/>
                </w:rPr>
                <w:t>thomas.prior@fera.co.uk</w:t>
              </w:r>
            </w:hyperlink>
          </w:p>
        </w:tc>
      </w:tr>
      <w:tr w:rsidR="00906663" w:rsidRPr="00C83F00" w14:paraId="6671AF58" w14:textId="77777777" w:rsidTr="000B2E4E">
        <w:trPr>
          <w:cantSplit/>
          <w:trHeight w:val="402"/>
          <w:jc w:val="center"/>
        </w:trPr>
        <w:tc>
          <w:tcPr>
            <w:tcW w:w="1908" w:type="dxa"/>
            <w:vMerge/>
            <w:shd w:val="clear" w:color="auto" w:fill="E7E6E6" w:themeFill="background2"/>
          </w:tcPr>
          <w:p w14:paraId="46233512" w14:textId="1171F6B0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4FB7DC4A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5B8ADA2C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78E0BB46" w14:textId="4A299224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The Netherlands</w:t>
            </w:r>
          </w:p>
        </w:tc>
        <w:tc>
          <w:tcPr>
            <w:tcW w:w="1260" w:type="dxa"/>
            <w:shd w:val="clear" w:color="auto" w:fill="E7E6E6" w:themeFill="background2"/>
          </w:tcPr>
          <w:p w14:paraId="607D5ED8" w14:textId="164F143E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44AC6C65" w14:textId="02A28219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Gerrit KARSSEN </w:t>
            </w:r>
          </w:p>
        </w:tc>
        <w:tc>
          <w:tcPr>
            <w:tcW w:w="3600" w:type="dxa"/>
            <w:shd w:val="clear" w:color="auto" w:fill="E7E6E6" w:themeFill="background2"/>
          </w:tcPr>
          <w:p w14:paraId="25C7360F" w14:textId="61944B41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69" w:history="1">
              <w:r w:rsidRPr="002B5119">
                <w:rPr>
                  <w:rStyle w:val="Hyperlink"/>
                  <w:rFonts w:eastAsia="Calibri" w:cs="Arial"/>
                  <w:szCs w:val="18"/>
                </w:rPr>
                <w:t>g.karssen@nvwa.nl</w:t>
              </w:r>
            </w:hyperlink>
          </w:p>
        </w:tc>
      </w:tr>
      <w:tr w:rsidR="00906663" w:rsidRPr="00C83F00" w14:paraId="4A32A927" w14:textId="77777777" w:rsidTr="000B2E4E">
        <w:trPr>
          <w:cantSplit/>
          <w:trHeight w:val="402"/>
          <w:jc w:val="center"/>
        </w:trPr>
        <w:tc>
          <w:tcPr>
            <w:tcW w:w="1908" w:type="dxa"/>
            <w:vMerge/>
            <w:shd w:val="clear" w:color="auto" w:fill="E7E6E6" w:themeFill="background2"/>
          </w:tcPr>
          <w:p w14:paraId="2A35702E" w14:textId="7B32F841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5F1D53B9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0321D732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44495DB9" w14:textId="37D8458C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shd w:val="clear" w:color="auto" w:fill="E7E6E6" w:themeFill="background2"/>
          </w:tcPr>
          <w:p w14:paraId="4D9D63C4" w14:textId="72C855C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A0933B7" w14:textId="2F65980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Jianfeng GU </w:t>
            </w:r>
          </w:p>
        </w:tc>
        <w:tc>
          <w:tcPr>
            <w:tcW w:w="3600" w:type="dxa"/>
            <w:shd w:val="clear" w:color="auto" w:fill="E7E6E6" w:themeFill="background2"/>
          </w:tcPr>
          <w:p w14:paraId="3E11C155" w14:textId="762D15EB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70" w:history="1">
              <w:r w:rsidRPr="00186C95">
                <w:rPr>
                  <w:rStyle w:val="Hyperlink"/>
                  <w:rFonts w:eastAsia="Calibri" w:cs="Arial"/>
                  <w:szCs w:val="18"/>
                </w:rPr>
                <w:t>jeffgu00@qq.com</w:t>
              </w:r>
            </w:hyperlink>
          </w:p>
        </w:tc>
      </w:tr>
      <w:tr w:rsidR="00906663" w:rsidRPr="00C83F00" w14:paraId="186A5E1C" w14:textId="77777777" w:rsidTr="000B2E4E">
        <w:trPr>
          <w:cantSplit/>
          <w:trHeight w:val="402"/>
          <w:jc w:val="center"/>
        </w:trPr>
        <w:tc>
          <w:tcPr>
            <w:tcW w:w="1908" w:type="dxa"/>
            <w:vMerge/>
            <w:shd w:val="clear" w:color="auto" w:fill="E7E6E6" w:themeFill="background2"/>
          </w:tcPr>
          <w:p w14:paraId="0A98EDDE" w14:textId="1EFB6789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27EA110D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599CEA6D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73DA351B" w14:textId="7EF0D6DC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1260" w:type="dxa"/>
            <w:shd w:val="clear" w:color="auto" w:fill="E7E6E6" w:themeFill="background2"/>
          </w:tcPr>
          <w:p w14:paraId="15344106" w14:textId="0A8FA989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10AF5288" w14:textId="67861F0E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Fengcheng SUN</w:t>
            </w:r>
          </w:p>
        </w:tc>
        <w:tc>
          <w:tcPr>
            <w:tcW w:w="3600" w:type="dxa"/>
            <w:shd w:val="clear" w:color="auto" w:fill="E7E6E6" w:themeFill="background2"/>
          </w:tcPr>
          <w:p w14:paraId="30FDEC98" w14:textId="023D6509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71" w:history="1">
              <w:r w:rsidRPr="00186C95">
                <w:rPr>
                  <w:rStyle w:val="Hyperlink"/>
                  <w:rFonts w:eastAsia="Calibri" w:cs="Arial"/>
                  <w:szCs w:val="18"/>
                </w:rPr>
                <w:t>Fengcheng.sun@inspection.gc.ca</w:t>
              </w:r>
            </w:hyperlink>
          </w:p>
        </w:tc>
      </w:tr>
      <w:tr w:rsidR="00906663" w:rsidRPr="00C83F00" w14:paraId="080931B5" w14:textId="77777777" w:rsidTr="000B2E4E">
        <w:trPr>
          <w:cantSplit/>
          <w:trHeight w:val="402"/>
          <w:jc w:val="center"/>
        </w:trPr>
        <w:tc>
          <w:tcPr>
            <w:tcW w:w="1908" w:type="dxa"/>
            <w:vMerge/>
            <w:shd w:val="clear" w:color="auto" w:fill="E7E6E6" w:themeFill="background2"/>
          </w:tcPr>
          <w:p w14:paraId="730024F7" w14:textId="1C65ACFD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</w:tcPr>
          <w:p w14:paraId="679709EB" w14:textId="77777777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E7E6E6" w:themeFill="background2"/>
          </w:tcPr>
          <w:p w14:paraId="286475AF" w14:textId="77777777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310370F9" w14:textId="786FAF4D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proofErr w:type="spellStart"/>
            <w:r w:rsidRPr="00186C95">
              <w:rPr>
                <w:rFonts w:eastAsia="Calibri" w:cs="Arial"/>
                <w:szCs w:val="18"/>
              </w:rPr>
              <w:t>VietNam</w:t>
            </w:r>
            <w:proofErr w:type="spellEnd"/>
          </w:p>
        </w:tc>
        <w:tc>
          <w:tcPr>
            <w:tcW w:w="1260" w:type="dxa"/>
            <w:shd w:val="clear" w:color="auto" w:fill="E7E6E6" w:themeFill="background2"/>
          </w:tcPr>
          <w:p w14:paraId="6C11D559" w14:textId="44679229" w:rsidR="00906663" w:rsidRPr="00186C95" w:rsidRDefault="00906663" w:rsidP="00906663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0332AFD2" w14:textId="1F625D1D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 xml:space="preserve">Trinh Thi Thu THUY </w:t>
            </w:r>
          </w:p>
        </w:tc>
        <w:tc>
          <w:tcPr>
            <w:tcW w:w="3600" w:type="dxa"/>
            <w:shd w:val="clear" w:color="auto" w:fill="E7E6E6" w:themeFill="background2"/>
          </w:tcPr>
          <w:p w14:paraId="15A78D21" w14:textId="77777777" w:rsidR="00906663" w:rsidRPr="00186C95" w:rsidRDefault="00906663" w:rsidP="00906663">
            <w:pPr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hyperlink r:id="rId72" w:history="1">
              <w:r w:rsidRPr="00186C95">
                <w:rPr>
                  <w:rStyle w:val="Hyperlink"/>
                  <w:rFonts w:ascii="Arial" w:eastAsia="Calibri" w:hAnsi="Arial" w:cs="Arial"/>
                  <w:sz w:val="18"/>
                  <w:szCs w:val="18"/>
                </w:rPr>
                <w:t>thuyttt.bvtv@mard.gov.vn</w:t>
              </w:r>
            </w:hyperlink>
          </w:p>
          <w:p w14:paraId="4A8FC1C3" w14:textId="50D44559" w:rsidR="00906663" w:rsidRPr="00186C95" w:rsidRDefault="00906663" w:rsidP="00906663">
            <w:pPr>
              <w:pStyle w:val="IPPArialTable"/>
              <w:spacing w:before="120" w:after="120"/>
              <w:rPr>
                <w:rFonts w:cs="Arial"/>
                <w:color w:val="0000FF"/>
                <w:szCs w:val="18"/>
                <w:u w:val="single"/>
                <w:lang w:val="nl-NL"/>
              </w:rPr>
            </w:pPr>
            <w:hyperlink r:id="rId73" w:history="1">
              <w:r w:rsidRPr="00186C95">
                <w:rPr>
                  <w:rStyle w:val="Hyperlink"/>
                  <w:rFonts w:eastAsia="Calibri" w:cs="Arial"/>
                  <w:szCs w:val="18"/>
                </w:rPr>
                <w:t>thuytt74@gmail.com</w:t>
              </w:r>
            </w:hyperlink>
          </w:p>
        </w:tc>
      </w:tr>
    </w:tbl>
    <w:p w14:paraId="2EE57141" w14:textId="2A0B4F23" w:rsidR="0071341A" w:rsidRPr="00954446" w:rsidRDefault="0071341A" w:rsidP="0071341A">
      <w:pPr>
        <w:pStyle w:val="IPPHeading1"/>
        <w:rPr>
          <w:rFonts w:ascii="Arial" w:hAnsi="Arial" w:cs="Arial"/>
          <w:sz w:val="20"/>
          <w:szCs w:val="18"/>
        </w:rPr>
      </w:pPr>
      <w:bookmarkStart w:id="6" w:name="_Plants_(2007-001)"/>
      <w:bookmarkStart w:id="7" w:name="Plants"/>
      <w:bookmarkEnd w:id="6"/>
      <w:r w:rsidRPr="00954446">
        <w:rPr>
          <w:rFonts w:ascii="Arial" w:hAnsi="Arial" w:cs="Arial"/>
          <w:sz w:val="20"/>
          <w:szCs w:val="18"/>
        </w:rPr>
        <w:t>Plants (2007-001)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00"/>
        <w:gridCol w:w="1440"/>
        <w:gridCol w:w="2250"/>
        <w:gridCol w:w="1260"/>
        <w:gridCol w:w="2880"/>
        <w:gridCol w:w="3600"/>
      </w:tblGrid>
      <w:tr w:rsidR="0071341A" w:rsidRPr="007A189E" w14:paraId="26146A3D" w14:textId="77777777" w:rsidTr="6D4C1AD2">
        <w:trPr>
          <w:cantSplit/>
          <w:tblHeader/>
        </w:trPr>
        <w:tc>
          <w:tcPr>
            <w:tcW w:w="1908" w:type="dxa"/>
            <w:shd w:val="clear" w:color="auto" w:fill="000000" w:themeFill="text1"/>
          </w:tcPr>
          <w:bookmarkEnd w:id="7"/>
          <w:p w14:paraId="3336A953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DP title and topic number</w:t>
            </w:r>
          </w:p>
        </w:tc>
        <w:tc>
          <w:tcPr>
            <w:tcW w:w="900" w:type="dxa"/>
            <w:shd w:val="clear" w:color="auto" w:fill="000000" w:themeFill="text1"/>
          </w:tcPr>
          <w:p w14:paraId="530A9F68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Priority</w:t>
            </w:r>
          </w:p>
        </w:tc>
        <w:tc>
          <w:tcPr>
            <w:tcW w:w="1440" w:type="dxa"/>
            <w:shd w:val="clear" w:color="auto" w:fill="000000" w:themeFill="text1"/>
          </w:tcPr>
          <w:p w14:paraId="599232D8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Stage</w:t>
            </w:r>
          </w:p>
        </w:tc>
        <w:tc>
          <w:tcPr>
            <w:tcW w:w="2250" w:type="dxa"/>
            <w:shd w:val="clear" w:color="auto" w:fill="000000" w:themeFill="text1"/>
          </w:tcPr>
          <w:p w14:paraId="58B56F0B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Country</w:t>
            </w:r>
          </w:p>
        </w:tc>
        <w:tc>
          <w:tcPr>
            <w:tcW w:w="1260" w:type="dxa"/>
            <w:shd w:val="clear" w:color="auto" w:fill="000000" w:themeFill="text1"/>
          </w:tcPr>
          <w:p w14:paraId="4371EC63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DP drafting</w:t>
            </w:r>
          </w:p>
          <w:p w14:paraId="04866151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group role</w:t>
            </w:r>
          </w:p>
        </w:tc>
        <w:tc>
          <w:tcPr>
            <w:tcW w:w="2880" w:type="dxa"/>
            <w:shd w:val="clear" w:color="auto" w:fill="000000" w:themeFill="text1"/>
          </w:tcPr>
          <w:p w14:paraId="3250219D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Name</w:t>
            </w:r>
          </w:p>
        </w:tc>
        <w:tc>
          <w:tcPr>
            <w:tcW w:w="3600" w:type="dxa"/>
            <w:shd w:val="clear" w:color="auto" w:fill="000000" w:themeFill="text1"/>
          </w:tcPr>
          <w:p w14:paraId="47265EEC" w14:textId="77777777" w:rsidR="0071341A" w:rsidRPr="007A189E" w:rsidRDefault="0071341A" w:rsidP="00AF5FE5">
            <w:pPr>
              <w:pStyle w:val="IPPArialTable"/>
              <w:rPr>
                <w:rFonts w:cs="Arial"/>
                <w:b/>
                <w:szCs w:val="18"/>
              </w:rPr>
            </w:pPr>
            <w:r w:rsidRPr="007A189E">
              <w:rPr>
                <w:rFonts w:cs="Arial"/>
                <w:b/>
                <w:szCs w:val="18"/>
              </w:rPr>
              <w:t>E-mail address</w:t>
            </w:r>
          </w:p>
        </w:tc>
      </w:tr>
      <w:tr w:rsidR="00CA18BF" w:rsidRPr="00B750C8" w14:paraId="4EA4CC33" w14:textId="77777777" w:rsidTr="00574CAA">
        <w:trPr>
          <w:cantSplit/>
          <w:trHeight w:val="402"/>
        </w:trPr>
        <w:tc>
          <w:tcPr>
            <w:tcW w:w="1908" w:type="dxa"/>
            <w:vMerge w:val="restart"/>
            <w:vAlign w:val="center"/>
          </w:tcPr>
          <w:p w14:paraId="30185FB1" w14:textId="4CDBBCF0" w:rsidR="00CA18BF" w:rsidRPr="00B750C8" w:rsidRDefault="00CA18BF" w:rsidP="00574CAA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 xml:space="preserve">Amaranthus </w:t>
            </w:r>
            <w:proofErr w:type="spellStart"/>
            <w:r w:rsidR="00700655" w:rsidRPr="00B750C8">
              <w:rPr>
                <w:rFonts w:cs="Arial"/>
                <w:bCs/>
                <w:i/>
                <w:iCs/>
                <w:szCs w:val="18"/>
                <w:lang w:val="en-US"/>
              </w:rPr>
              <w:t>palmeri</w:t>
            </w:r>
            <w:proofErr w:type="spellEnd"/>
            <w:r w:rsidR="00700655" w:rsidRPr="00B750C8">
              <w:rPr>
                <w:rFonts w:cs="Arial"/>
                <w:bCs/>
                <w:i/>
                <w:iCs/>
                <w:szCs w:val="18"/>
                <w:lang w:val="en-US"/>
              </w:rPr>
              <w:t> </w:t>
            </w:r>
            <w:r w:rsidR="00700655" w:rsidRPr="00700655">
              <w:rPr>
                <w:rFonts w:cs="Arial"/>
                <w:bCs/>
                <w:szCs w:val="18"/>
                <w:lang w:val="en-US"/>
              </w:rPr>
              <w:t>(</w:t>
            </w:r>
            <w:r w:rsidRPr="00B750C8">
              <w:rPr>
                <w:rFonts w:cs="Arial"/>
                <w:bCs/>
                <w:iCs/>
                <w:szCs w:val="18"/>
                <w:lang w:val="en-US"/>
              </w:rPr>
              <w:t>2019-006)</w:t>
            </w:r>
          </w:p>
        </w:tc>
        <w:tc>
          <w:tcPr>
            <w:tcW w:w="900" w:type="dxa"/>
            <w:vMerge w:val="restart"/>
            <w:vAlign w:val="center"/>
          </w:tcPr>
          <w:p w14:paraId="321BDDD2" w14:textId="1747F78E" w:rsidR="00CA18BF" w:rsidRPr="00B750C8" w:rsidRDefault="00574CAA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2</w:t>
            </w:r>
          </w:p>
        </w:tc>
        <w:tc>
          <w:tcPr>
            <w:tcW w:w="1440" w:type="dxa"/>
            <w:vMerge w:val="restart"/>
            <w:vAlign w:val="center"/>
          </w:tcPr>
          <w:p w14:paraId="721996EE" w14:textId="772DA6B3" w:rsidR="00CA18BF" w:rsidRPr="00B750C8" w:rsidRDefault="003452A2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  <w:r w:rsidRPr="00B750C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dxa"/>
          </w:tcPr>
          <w:p w14:paraId="5AC019E7" w14:textId="45644F8B" w:rsidR="00CA18BF" w:rsidRPr="00B750C8" w:rsidRDefault="00CA18BF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1260" w:type="dxa"/>
          </w:tcPr>
          <w:p w14:paraId="16AE8D0F" w14:textId="344C5473" w:rsidR="00CA18BF" w:rsidRPr="00B750C8" w:rsidRDefault="00CA18BF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</w:tcPr>
          <w:p w14:paraId="41663FA2" w14:textId="6F508828" w:rsidR="00CA18BF" w:rsidRPr="00B750C8" w:rsidRDefault="00CA18BF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Ruojing WANG </w:t>
            </w:r>
          </w:p>
        </w:tc>
        <w:tc>
          <w:tcPr>
            <w:tcW w:w="3600" w:type="dxa"/>
          </w:tcPr>
          <w:p w14:paraId="0AA3F2C3" w14:textId="03502CD8" w:rsidR="00CA18BF" w:rsidRPr="00B750C8" w:rsidRDefault="00AC3420" w:rsidP="00CA18BF">
            <w:pPr>
              <w:pStyle w:val="IPPArialTable"/>
              <w:spacing w:before="120" w:after="120"/>
            </w:pPr>
            <w:hyperlink r:id="rId74" w:history="1">
              <w:r w:rsidRPr="00AC3420">
                <w:rPr>
                  <w:rStyle w:val="Hyperlink"/>
                  <w:lang w:val="en-CA"/>
                </w:rPr>
                <w:t>Ruojing.wang@inspection.gc.ca</w:t>
              </w:r>
            </w:hyperlink>
          </w:p>
        </w:tc>
      </w:tr>
      <w:tr w:rsidR="00CA18BF" w:rsidRPr="00B750C8" w14:paraId="0BB6F390" w14:textId="77777777" w:rsidTr="00574CAA">
        <w:trPr>
          <w:cantSplit/>
          <w:trHeight w:val="402"/>
        </w:trPr>
        <w:tc>
          <w:tcPr>
            <w:tcW w:w="1908" w:type="dxa"/>
            <w:vMerge/>
            <w:vAlign w:val="center"/>
          </w:tcPr>
          <w:p w14:paraId="56519DAA" w14:textId="269AE682" w:rsidR="00CA18BF" w:rsidRPr="00B750C8" w:rsidRDefault="00CA18BF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900" w:type="dxa"/>
            <w:vMerge/>
            <w:vAlign w:val="center"/>
          </w:tcPr>
          <w:p w14:paraId="141A648B" w14:textId="7345C5FE" w:rsidR="00CA18BF" w:rsidRPr="00B750C8" w:rsidRDefault="00CA18BF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</w:tcPr>
          <w:p w14:paraId="538FDD8B" w14:textId="0E8E5873" w:rsidR="00CA18BF" w:rsidRPr="00B750C8" w:rsidRDefault="00CA18BF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51330E6A" w14:textId="5E213A6E" w:rsidR="00CA18BF" w:rsidRPr="00B750C8" w:rsidRDefault="00CA18BF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</w:tcPr>
          <w:p w14:paraId="2EBCC815" w14:textId="39D8BC2A" w:rsidR="00CA18BF" w:rsidRPr="00B750C8" w:rsidRDefault="00CA18BF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1B54A3B9" w14:textId="3BF06145" w:rsidR="00CA18BF" w:rsidRPr="00B750C8" w:rsidRDefault="00CA18BF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Sheng QIANG </w:t>
            </w:r>
          </w:p>
        </w:tc>
        <w:tc>
          <w:tcPr>
            <w:tcW w:w="3600" w:type="dxa"/>
          </w:tcPr>
          <w:p w14:paraId="1919BEBC" w14:textId="577C7F01" w:rsidR="00CA18BF" w:rsidRPr="00B750C8" w:rsidRDefault="00CA18BF" w:rsidP="00CA18BF">
            <w:pPr>
              <w:pStyle w:val="IPPArialTable"/>
              <w:spacing w:before="120" w:after="120"/>
            </w:pPr>
            <w:hyperlink r:id="rId75" w:history="1">
              <w:r w:rsidRPr="00B750C8">
                <w:rPr>
                  <w:rStyle w:val="Hyperlink"/>
                  <w:rFonts w:eastAsia="Calibri" w:cs="Arial"/>
                  <w:szCs w:val="18"/>
                </w:rPr>
                <w:t>qiangs@njau.edu.cn</w:t>
              </w:r>
            </w:hyperlink>
          </w:p>
        </w:tc>
      </w:tr>
      <w:tr w:rsidR="00CA18BF" w:rsidRPr="00B750C8" w14:paraId="7E950D89" w14:textId="77777777" w:rsidTr="005C6E40">
        <w:trPr>
          <w:cantSplit/>
          <w:trHeight w:val="402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14:paraId="35F1F08A" w14:textId="7B73F599" w:rsidR="00CA18BF" w:rsidRPr="00B750C8" w:rsidRDefault="00CA18BF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14:paraId="1DA5AF22" w14:textId="77777777" w:rsidR="00CA18BF" w:rsidRPr="00B750C8" w:rsidRDefault="00CA18BF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783C6C63" w14:textId="77777777" w:rsidR="00CA18BF" w:rsidRPr="00B750C8" w:rsidRDefault="00CA18BF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1170548" w14:textId="448E16F0" w:rsidR="00CA18BF" w:rsidRPr="00B750C8" w:rsidRDefault="00CA18BF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New Zealand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32639D" w14:textId="4AB76A81" w:rsidR="00CA18BF" w:rsidRPr="00B750C8" w:rsidRDefault="00CA18BF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7244A50" w14:textId="0FD05D46" w:rsidR="00CA18BF" w:rsidRPr="00B750C8" w:rsidRDefault="00CA18BF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Michael Richard GEMMELL 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643B574" w14:textId="6B3852F7" w:rsidR="00CA18BF" w:rsidRPr="00B750C8" w:rsidRDefault="00CA18BF" w:rsidP="00CA18BF">
            <w:pPr>
              <w:pStyle w:val="IPPArialTable"/>
              <w:spacing w:before="120" w:after="120"/>
            </w:pPr>
            <w:hyperlink r:id="rId76" w:history="1">
              <w:r w:rsidRPr="00B750C8">
                <w:rPr>
                  <w:rStyle w:val="Hyperlink"/>
                  <w:rFonts w:eastAsia="Calibri" w:cs="Arial"/>
                  <w:szCs w:val="18"/>
                </w:rPr>
                <w:t>Michael.Gemmell@mpi.govt.nz</w:t>
              </w:r>
            </w:hyperlink>
          </w:p>
        </w:tc>
      </w:tr>
      <w:tr w:rsidR="001324A3" w:rsidRPr="00B750C8" w14:paraId="6CD3381E" w14:textId="77777777" w:rsidTr="005C6E40">
        <w:trPr>
          <w:cantSplit/>
          <w:trHeight w:val="402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306EA6" w14:textId="3143FCCE" w:rsidR="001324A3" w:rsidRPr="00B750C8" w:rsidRDefault="001324A3" w:rsidP="00574CAA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 xml:space="preserve">Solanum </w:t>
            </w:r>
            <w:proofErr w:type="spellStart"/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>rostratum</w:t>
            </w:r>
            <w:proofErr w:type="spellEnd"/>
            <w:r w:rsidRPr="00B750C8">
              <w:rPr>
                <w:rFonts w:cs="Arial"/>
                <w:bCs/>
                <w:i/>
                <w:iCs/>
                <w:szCs w:val="18"/>
                <w:lang w:val="en-US"/>
              </w:rPr>
              <w:t> </w:t>
            </w:r>
            <w:r w:rsidRPr="00B750C8">
              <w:rPr>
                <w:rFonts w:cs="Arial"/>
                <w:bCs/>
                <w:iCs/>
                <w:szCs w:val="18"/>
                <w:lang w:val="en-US"/>
              </w:rPr>
              <w:t>(2019-007)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8119240" w14:textId="445FAA47" w:rsidR="001324A3" w:rsidRPr="00B750C8" w:rsidRDefault="001324A3" w:rsidP="00574CA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2460B7" w14:textId="07B1F9B6" w:rsidR="001324A3" w:rsidRPr="00B750C8" w:rsidRDefault="007E2706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9F208C" w14:textId="343129B4" w:rsidR="001324A3" w:rsidRPr="00B750C8" w:rsidRDefault="00901753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B0936C" w14:textId="4FA62F99" w:rsidR="001324A3" w:rsidRPr="00B750C8" w:rsidRDefault="001324A3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cs="Arial"/>
                <w:szCs w:val="18"/>
              </w:rPr>
              <w:t>Lead 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1453C1" w14:textId="210CCC73" w:rsidR="001324A3" w:rsidRPr="00B750C8" w:rsidRDefault="00BB2518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proofErr w:type="spellStart"/>
            <w:r w:rsidRPr="00BB2518">
              <w:rPr>
                <w:rFonts w:eastAsia="Calibri" w:cs="Arial"/>
                <w:szCs w:val="18"/>
              </w:rPr>
              <w:t>Shouhui</w:t>
            </w:r>
            <w:proofErr w:type="spellEnd"/>
            <w:r w:rsidRPr="00BB2518">
              <w:rPr>
                <w:rFonts w:eastAsia="Calibri" w:cs="Arial"/>
                <w:szCs w:val="18"/>
              </w:rPr>
              <w:t xml:space="preserve"> Wei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DDCB76" w14:textId="7D1BC7B7" w:rsidR="001324A3" w:rsidRPr="00B750C8" w:rsidRDefault="00970E73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hyperlink r:id="rId77" w:history="1">
              <w:r w:rsidRPr="00F63286">
                <w:rPr>
                  <w:rStyle w:val="Hyperlink"/>
                </w:rPr>
                <w:t>weishouhui@caas.cn</w:t>
              </w:r>
            </w:hyperlink>
            <w:r>
              <w:t xml:space="preserve"> </w:t>
            </w:r>
          </w:p>
        </w:tc>
      </w:tr>
      <w:tr w:rsidR="001324A3" w:rsidRPr="00191C17" w14:paraId="601E4DAF" w14:textId="77777777" w:rsidTr="005C6E40">
        <w:trPr>
          <w:cantSplit/>
          <w:trHeight w:val="402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7FCFAE" w14:textId="4B41EFB0" w:rsidR="001324A3" w:rsidRPr="00B750C8" w:rsidRDefault="001324A3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4F2E24" w14:textId="77777777" w:rsidR="001324A3" w:rsidRPr="00B750C8" w:rsidRDefault="001324A3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A9CC14" w14:textId="77777777" w:rsidR="001324A3" w:rsidRPr="00B750C8" w:rsidRDefault="001324A3" w:rsidP="00CA18BF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071387" w14:textId="75414559" w:rsidR="001324A3" w:rsidRPr="00B750C8" w:rsidRDefault="00204FD2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84F870" w14:textId="357CE07E" w:rsidR="001324A3" w:rsidRPr="00B750C8" w:rsidRDefault="001324A3" w:rsidP="00CA18BF">
            <w:pPr>
              <w:pStyle w:val="IPPArialTable"/>
              <w:spacing w:before="120" w:after="120"/>
              <w:jc w:val="center"/>
              <w:rPr>
                <w:rFonts w:eastAsia="Calibri" w:cs="Arial"/>
                <w:szCs w:val="18"/>
              </w:rPr>
            </w:pPr>
            <w:r w:rsidRPr="00B750C8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3BA4B9" w14:textId="638C53FC" w:rsidR="001324A3" w:rsidRPr="00B750C8" w:rsidRDefault="00BB2518" w:rsidP="00CA18BF">
            <w:pPr>
              <w:pStyle w:val="IPPArialTable"/>
              <w:spacing w:before="120" w:after="120"/>
              <w:rPr>
                <w:rFonts w:eastAsia="Calibri" w:cs="Arial"/>
                <w:szCs w:val="18"/>
              </w:rPr>
            </w:pPr>
            <w:r w:rsidRPr="00BB2518">
              <w:rPr>
                <w:rFonts w:eastAsia="Calibri" w:cs="Arial"/>
                <w:szCs w:val="18"/>
              </w:rPr>
              <w:t>Lisa Kirkham 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2B245A" w14:textId="4F4203F2" w:rsidR="001324A3" w:rsidRPr="00B750C8" w:rsidRDefault="00E42CEA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hyperlink r:id="rId78" w:history="1">
              <w:r w:rsidRPr="00E42CEA">
                <w:rPr>
                  <w:rStyle w:val="Hyperlink"/>
                  <w:rFonts w:cs="Arial"/>
                  <w:szCs w:val="18"/>
                  <w:bdr w:val="none" w:sz="0" w:space="0" w:color="auto" w:frame="1"/>
                </w:rPr>
                <w:t>lisa.kirkham@canada.ca</w:t>
              </w:r>
            </w:hyperlink>
            <w:r>
              <w:rPr>
                <w:rFonts w:cs="Arial"/>
                <w:b/>
                <w:bCs/>
                <w:szCs w:val="18"/>
                <w:lang w:val="en-US"/>
              </w:rPr>
              <w:t xml:space="preserve"> </w:t>
            </w:r>
          </w:p>
        </w:tc>
      </w:tr>
      <w:tr w:rsidR="001324A3" w:rsidRPr="00191C17" w14:paraId="20849E32" w14:textId="77777777" w:rsidTr="005C6E40">
        <w:trPr>
          <w:cantSplit/>
          <w:trHeight w:val="402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B2AFB9" w14:textId="77777777" w:rsidR="001324A3" w:rsidRPr="00B750C8" w:rsidRDefault="001324A3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0C0E12" w14:textId="77777777" w:rsidR="001324A3" w:rsidRPr="00B750C8" w:rsidRDefault="001324A3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84956A" w14:textId="77777777" w:rsidR="001324A3" w:rsidRPr="00B750C8" w:rsidRDefault="001324A3" w:rsidP="00CA18BF">
            <w:pPr>
              <w:pStyle w:val="IPPArialTable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64EB4A" w14:textId="655BFEED" w:rsidR="001324A3" w:rsidRPr="00B750C8" w:rsidRDefault="001324A3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Canada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A31907" w14:textId="36C4F224" w:rsidR="001324A3" w:rsidRPr="00B750C8" w:rsidRDefault="00BB2518" w:rsidP="00CA18BF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03DC4A" w14:textId="7577E8D1" w:rsidR="001324A3" w:rsidRPr="00B750C8" w:rsidRDefault="001324A3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 w:rsidRPr="00B750C8">
              <w:rPr>
                <w:rFonts w:cs="Arial"/>
                <w:szCs w:val="18"/>
              </w:rPr>
              <w:t>Ruojing WANG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26C5F2" w14:textId="117C51E0" w:rsidR="001324A3" w:rsidRDefault="00AE45E3" w:rsidP="00CA18BF">
            <w:pPr>
              <w:pStyle w:val="IPPArialTable"/>
              <w:spacing w:before="120" w:after="120"/>
            </w:pPr>
            <w:hyperlink r:id="rId79" w:history="1">
              <w:r w:rsidRPr="00AC3420">
                <w:rPr>
                  <w:rStyle w:val="Hyperlink"/>
                  <w:lang w:val="en-CA"/>
                </w:rPr>
                <w:t>Ruojing.wang@inspection.gc.ca</w:t>
              </w:r>
            </w:hyperlink>
          </w:p>
        </w:tc>
      </w:tr>
      <w:tr w:rsidR="00874823" w:rsidRPr="00191C17" w14:paraId="3B9752E5" w14:textId="77777777" w:rsidTr="007E2706">
        <w:trPr>
          <w:cantSplit/>
          <w:trHeight w:val="607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5FC" w14:textId="6CEDEEDD" w:rsidR="00F061CE" w:rsidRPr="00812AD1" w:rsidRDefault="00F061CE" w:rsidP="00F061CE">
            <w:pPr>
              <w:pStyle w:val="IPPArialTable"/>
              <w:spacing w:before="120" w:after="120"/>
              <w:rPr>
                <w:rFonts w:cs="Arial"/>
                <w:bCs/>
                <w:szCs w:val="18"/>
                <w:lang w:val="en-US"/>
              </w:rPr>
            </w:pPr>
            <w:r w:rsidRPr="00700655">
              <w:rPr>
                <w:rFonts w:cs="Arial"/>
                <w:bCs/>
                <w:i/>
                <w:iCs/>
                <w:szCs w:val="18"/>
              </w:rPr>
              <w:t>Alopecurus</w:t>
            </w:r>
            <w:r w:rsidR="00812AD1">
              <w:rPr>
                <w:rFonts w:cs="Arial"/>
                <w:bCs/>
                <w:i/>
                <w:iCs/>
                <w:szCs w:val="18"/>
              </w:rPr>
              <w:t xml:space="preserve"> </w:t>
            </w:r>
            <w:proofErr w:type="spellStart"/>
            <w:r w:rsidRPr="00700655">
              <w:rPr>
                <w:rFonts w:cs="Arial"/>
                <w:bCs/>
                <w:i/>
                <w:iCs/>
                <w:szCs w:val="18"/>
              </w:rPr>
              <w:t>myosuroides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(</w:t>
            </w:r>
            <w:r w:rsidRPr="003744EA">
              <w:rPr>
                <w:rFonts w:cs="Arial"/>
                <w:bCs/>
                <w:szCs w:val="18"/>
              </w:rPr>
              <w:t>2023-010</w:t>
            </w:r>
            <w:r>
              <w:rPr>
                <w:rFonts w:cs="Arial"/>
                <w:bCs/>
                <w:szCs w:val="18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0CFD" w14:textId="2CB02A16" w:rsidR="00F061CE" w:rsidRPr="00B750C8" w:rsidRDefault="00F061CE" w:rsidP="00812AD1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3D45" w14:textId="1BEEC8E3" w:rsidR="00F061CE" w:rsidRPr="00B750C8" w:rsidRDefault="007E2706" w:rsidP="00812AD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778" w14:textId="5866E2CC" w:rsidR="00F061CE" w:rsidRPr="00B750C8" w:rsidRDefault="00F2729A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38C" w14:textId="0A3CA787" w:rsidR="00F061CE" w:rsidRPr="00B750C8" w:rsidRDefault="00F2729A" w:rsidP="00CA18BF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Lead-author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A3E" w14:textId="325BDF48" w:rsidR="00F061CE" w:rsidRPr="00B750C8" w:rsidRDefault="00F2729A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Ms </w:t>
            </w:r>
            <w:r w:rsidRPr="00F2729A">
              <w:rPr>
                <w:rFonts w:cs="Arial"/>
                <w:szCs w:val="18"/>
              </w:rPr>
              <w:t xml:space="preserve">Han </w:t>
            </w:r>
            <w:r w:rsidR="00855345">
              <w:rPr>
                <w:rFonts w:cs="Arial"/>
                <w:szCs w:val="18"/>
              </w:rPr>
              <w:t>XU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A7E1" w14:textId="77777777" w:rsidR="00853AE5" w:rsidRDefault="00853AE5" w:rsidP="00853AE5">
            <w:pPr>
              <w:pStyle w:val="IPPArialTable"/>
              <w:spacing w:before="120" w:after="120"/>
              <w:rPr>
                <w:rStyle w:val="Hyperlink"/>
              </w:rPr>
            </w:pPr>
            <w:hyperlink r:id="rId80" w:history="1">
              <w:r w:rsidRPr="00276ADC">
                <w:rPr>
                  <w:rStyle w:val="Hyperlink"/>
                </w:rPr>
                <w:t>xuhangin@gmail.com</w:t>
              </w:r>
            </w:hyperlink>
          </w:p>
          <w:p w14:paraId="6EB1F1D4" w14:textId="72099122" w:rsidR="00F061CE" w:rsidRPr="00812AD1" w:rsidRDefault="00853AE5" w:rsidP="00853AE5">
            <w:pPr>
              <w:pStyle w:val="IPPArialTable"/>
              <w:spacing w:before="120" w:after="120"/>
              <w:rPr>
                <w:rStyle w:val="Hyperlink"/>
              </w:rPr>
            </w:pPr>
            <w:r w:rsidRPr="00812AD1">
              <w:rPr>
                <w:rStyle w:val="Hyperlink"/>
              </w:rPr>
              <w:t xml:space="preserve">xuhancat@163.com </w:t>
            </w:r>
          </w:p>
        </w:tc>
      </w:tr>
      <w:tr w:rsidR="00F061CE" w:rsidRPr="00191C17" w14:paraId="17ED1F7E" w14:textId="77777777" w:rsidTr="005C6E40">
        <w:trPr>
          <w:cantSplit/>
          <w:trHeight w:val="285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66C" w14:textId="77777777" w:rsidR="00F061CE" w:rsidRPr="00DC7BB8" w:rsidRDefault="00F061CE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1C25" w14:textId="77777777" w:rsidR="00F061CE" w:rsidRDefault="00F061CE" w:rsidP="003744E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FAD" w14:textId="77777777" w:rsidR="00F061CE" w:rsidRPr="00B750C8" w:rsidRDefault="00F061CE" w:rsidP="003744EA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E72" w14:textId="305C4348" w:rsidR="00F061CE" w:rsidRPr="00B750C8" w:rsidRDefault="00BE17AC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E3F" w14:textId="7770581E" w:rsidR="00F061CE" w:rsidRPr="00B750C8" w:rsidRDefault="00BE17AC" w:rsidP="00CA18BF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7FE" w14:textId="4B43270A" w:rsidR="00F061CE" w:rsidRPr="00B750C8" w:rsidRDefault="00735BB4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 </w:t>
            </w:r>
            <w:proofErr w:type="spellStart"/>
            <w:r w:rsidR="00855345">
              <w:rPr>
                <w:rFonts w:cs="Arial"/>
                <w:szCs w:val="18"/>
              </w:rPr>
              <w:t>Wentao</w:t>
            </w:r>
            <w:proofErr w:type="spellEnd"/>
            <w:r w:rsidR="00855345">
              <w:rPr>
                <w:rFonts w:cs="Arial"/>
                <w:szCs w:val="18"/>
              </w:rPr>
              <w:t xml:space="preserve"> YU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D8D" w14:textId="2BBC5871" w:rsidR="00F061CE" w:rsidRPr="00812AD1" w:rsidRDefault="001D7852" w:rsidP="00CA18BF">
            <w:pPr>
              <w:pStyle w:val="IPPArialTable"/>
              <w:spacing w:before="120" w:after="120"/>
              <w:rPr>
                <w:rStyle w:val="Hyperlink"/>
              </w:rPr>
            </w:pPr>
            <w:r w:rsidRPr="001D7852">
              <w:rPr>
                <w:rStyle w:val="Hyperlink"/>
              </w:rPr>
              <w:t>yuwentao@customs.gov.cn</w:t>
            </w:r>
          </w:p>
        </w:tc>
      </w:tr>
      <w:tr w:rsidR="00F061CE" w:rsidRPr="00191C17" w14:paraId="12CB2A74" w14:textId="77777777" w:rsidTr="005C6E40">
        <w:trPr>
          <w:cantSplit/>
          <w:trHeight w:val="285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D839" w14:textId="77777777" w:rsidR="00F061CE" w:rsidRPr="00DC7BB8" w:rsidRDefault="00F061CE" w:rsidP="00CA18BF">
            <w:pPr>
              <w:pStyle w:val="IPPArialTable"/>
              <w:spacing w:before="120" w:after="120"/>
              <w:rPr>
                <w:rFonts w:cs="Arial"/>
                <w:bCs/>
                <w:i/>
                <w:iCs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D8F4" w14:textId="77777777" w:rsidR="00F061CE" w:rsidRDefault="00F061CE" w:rsidP="003744EA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BD" w14:textId="77777777" w:rsidR="00F061CE" w:rsidRPr="00B750C8" w:rsidRDefault="00F061CE" w:rsidP="003744EA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380A" w14:textId="464C0265" w:rsidR="00F061CE" w:rsidRPr="00B750C8" w:rsidRDefault="009C25C4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099" w14:textId="581A4534" w:rsidR="00F061CE" w:rsidRPr="00B750C8" w:rsidRDefault="009C25C4" w:rsidP="00CA18BF">
            <w:pPr>
              <w:pStyle w:val="IPPArialTable"/>
              <w:spacing w:before="120" w:after="12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Co-author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F48" w14:textId="5392242B" w:rsidR="00F061CE" w:rsidRPr="00B750C8" w:rsidRDefault="00BF3D56" w:rsidP="00CA18BF">
            <w:pPr>
              <w:pStyle w:val="IPPArialTable"/>
              <w:spacing w:before="12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 </w:t>
            </w:r>
            <w:r w:rsidR="00303894" w:rsidRPr="00303894">
              <w:rPr>
                <w:rFonts w:cs="Arial"/>
                <w:szCs w:val="18"/>
              </w:rPr>
              <w:t>Matthew</w:t>
            </w:r>
            <w:r w:rsidR="00303894">
              <w:rPr>
                <w:rFonts w:cs="Arial"/>
                <w:szCs w:val="18"/>
              </w:rPr>
              <w:t xml:space="preserve"> SEWELL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672D" w14:textId="21F4A22E" w:rsidR="00F061CE" w:rsidRDefault="00700655" w:rsidP="00CA18BF">
            <w:pPr>
              <w:pStyle w:val="IPPArialTable"/>
              <w:spacing w:before="120" w:after="120"/>
            </w:pPr>
            <w:hyperlink r:id="rId81" w:history="1">
              <w:r w:rsidRPr="00307289">
                <w:rPr>
                  <w:rStyle w:val="Hyperlink"/>
                </w:rPr>
                <w:t>Matthew.Sewell@usda.gov</w:t>
              </w:r>
            </w:hyperlink>
            <w:r>
              <w:t xml:space="preserve"> </w:t>
            </w:r>
          </w:p>
        </w:tc>
      </w:tr>
    </w:tbl>
    <w:p w14:paraId="418B73F4" w14:textId="7883DBD9" w:rsidR="0071341A" w:rsidRPr="00954446" w:rsidRDefault="0071341A" w:rsidP="0071341A">
      <w:pPr>
        <w:pStyle w:val="IPPHeading1"/>
        <w:rPr>
          <w:rFonts w:ascii="Arial" w:hAnsi="Arial" w:cs="Arial"/>
          <w:sz w:val="20"/>
          <w:szCs w:val="18"/>
        </w:rPr>
      </w:pPr>
      <w:bookmarkStart w:id="8" w:name="Insects"/>
      <w:bookmarkStart w:id="9" w:name="_Viruses_and_phytoplasmas"/>
      <w:bookmarkStart w:id="10" w:name="Viruses"/>
      <w:r w:rsidRPr="00954446">
        <w:rPr>
          <w:rFonts w:ascii="Arial" w:hAnsi="Arial" w:cs="Arial"/>
          <w:sz w:val="20"/>
          <w:szCs w:val="18"/>
        </w:rPr>
        <w:t>Viruses and Phytoplasmas (2006-009)</w:t>
      </w:r>
      <w:bookmarkEnd w:id="8"/>
      <w:bookmarkEnd w:id="9"/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00"/>
        <w:gridCol w:w="1440"/>
        <w:gridCol w:w="2250"/>
        <w:gridCol w:w="1260"/>
        <w:gridCol w:w="2880"/>
        <w:gridCol w:w="3600"/>
      </w:tblGrid>
      <w:tr w:rsidR="0071341A" w:rsidRPr="00C83F00" w14:paraId="6FBD271F" w14:textId="77777777" w:rsidTr="6D4C1AD2">
        <w:trPr>
          <w:cantSplit/>
          <w:tblHeader/>
        </w:trPr>
        <w:tc>
          <w:tcPr>
            <w:tcW w:w="1908" w:type="dxa"/>
            <w:shd w:val="clear" w:color="auto" w:fill="000000" w:themeFill="text1"/>
          </w:tcPr>
          <w:bookmarkEnd w:id="10"/>
          <w:p w14:paraId="1DEC1ED3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 xml:space="preserve">DP </w:t>
            </w:r>
            <w:r>
              <w:rPr>
                <w:rFonts w:cs="Arial"/>
                <w:b/>
                <w:bCs/>
                <w:szCs w:val="18"/>
              </w:rPr>
              <w:t>title and topic number</w:t>
            </w:r>
          </w:p>
        </w:tc>
        <w:tc>
          <w:tcPr>
            <w:tcW w:w="900" w:type="dxa"/>
            <w:shd w:val="clear" w:color="auto" w:fill="000000" w:themeFill="text1"/>
          </w:tcPr>
          <w:p w14:paraId="06674D90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Priority</w:t>
            </w:r>
          </w:p>
        </w:tc>
        <w:tc>
          <w:tcPr>
            <w:tcW w:w="1440" w:type="dxa"/>
            <w:shd w:val="clear" w:color="auto" w:fill="000000" w:themeFill="text1"/>
          </w:tcPr>
          <w:p w14:paraId="441736AC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Stage</w:t>
            </w:r>
          </w:p>
        </w:tc>
        <w:tc>
          <w:tcPr>
            <w:tcW w:w="2250" w:type="dxa"/>
            <w:shd w:val="clear" w:color="auto" w:fill="000000" w:themeFill="text1"/>
          </w:tcPr>
          <w:p w14:paraId="49994883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Country</w:t>
            </w:r>
          </w:p>
        </w:tc>
        <w:tc>
          <w:tcPr>
            <w:tcW w:w="1260" w:type="dxa"/>
            <w:shd w:val="clear" w:color="auto" w:fill="000000" w:themeFill="text1"/>
          </w:tcPr>
          <w:p w14:paraId="187FB63D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DP drafting</w:t>
            </w:r>
          </w:p>
          <w:p w14:paraId="767F042B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 xml:space="preserve"> group role</w:t>
            </w:r>
          </w:p>
        </w:tc>
        <w:tc>
          <w:tcPr>
            <w:tcW w:w="2880" w:type="dxa"/>
            <w:shd w:val="clear" w:color="auto" w:fill="000000" w:themeFill="text1"/>
          </w:tcPr>
          <w:p w14:paraId="01CFE6CD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Name</w:t>
            </w:r>
          </w:p>
        </w:tc>
        <w:tc>
          <w:tcPr>
            <w:tcW w:w="3600" w:type="dxa"/>
            <w:shd w:val="clear" w:color="auto" w:fill="000000" w:themeFill="text1"/>
          </w:tcPr>
          <w:p w14:paraId="1FD5FFA5" w14:textId="77777777" w:rsidR="0071341A" w:rsidRPr="00C83F00" w:rsidRDefault="0071341A" w:rsidP="00AF5FE5">
            <w:pPr>
              <w:pStyle w:val="IPPArialTable"/>
              <w:rPr>
                <w:rFonts w:cs="Arial"/>
                <w:b/>
                <w:bCs/>
                <w:szCs w:val="18"/>
              </w:rPr>
            </w:pPr>
            <w:r w:rsidRPr="00C83F00">
              <w:rPr>
                <w:rFonts w:cs="Arial"/>
                <w:b/>
                <w:bCs/>
                <w:szCs w:val="18"/>
              </w:rPr>
              <w:t>E-mail</w:t>
            </w:r>
            <w:r>
              <w:rPr>
                <w:rFonts w:cs="Arial"/>
                <w:b/>
                <w:bCs/>
                <w:szCs w:val="18"/>
              </w:rPr>
              <w:t xml:space="preserve"> address</w:t>
            </w:r>
          </w:p>
        </w:tc>
      </w:tr>
      <w:tr w:rsidR="007873BC" w:rsidRPr="00C83F00" w14:paraId="61BC832E" w14:textId="77777777" w:rsidTr="002B5119">
        <w:trPr>
          <w:cantSplit/>
        </w:trPr>
        <w:tc>
          <w:tcPr>
            <w:tcW w:w="1908" w:type="dxa"/>
            <w:vMerge w:val="restart"/>
            <w:shd w:val="clear" w:color="auto" w:fill="FFFFFF" w:themeFill="background1"/>
          </w:tcPr>
          <w:p w14:paraId="20FD645B" w14:textId="77BB2D82" w:rsidR="007873BC" w:rsidRPr="00C83F00" w:rsidRDefault="007873BC" w:rsidP="00B20A92">
            <w:pPr>
              <w:pStyle w:val="IPPArialTable"/>
              <w:rPr>
                <w:rFonts w:cs="Arial"/>
                <w:bCs/>
                <w:i/>
                <w:szCs w:val="18"/>
              </w:rPr>
            </w:pPr>
            <w:hyperlink r:id="rId82" w:history="1">
              <w:r w:rsidRPr="007873BC">
                <w:rPr>
                  <w:i/>
                  <w:szCs w:val="18"/>
                </w:rPr>
                <w:t>Citrus leprosis virus</w:t>
              </w:r>
            </w:hyperlink>
            <w:r>
              <w:rPr>
                <w:rFonts w:cs="Arial"/>
                <w:szCs w:val="18"/>
              </w:rPr>
              <w:t xml:space="preserve"> (2018-025)</w:t>
            </w:r>
          </w:p>
        </w:tc>
        <w:tc>
          <w:tcPr>
            <w:tcW w:w="900" w:type="dxa"/>
            <w:vMerge w:val="restart"/>
            <w:shd w:val="clear" w:color="auto" w:fill="FFFFFF" w:themeFill="background1"/>
          </w:tcPr>
          <w:p w14:paraId="33FFC369" w14:textId="250664DB" w:rsidR="007873BC" w:rsidRPr="00C83F00" w:rsidRDefault="007873BC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14:paraId="75F87081" w14:textId="3680EDC0" w:rsidR="007873BC" w:rsidRPr="00BF5293" w:rsidRDefault="007873BC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</w:tc>
        <w:tc>
          <w:tcPr>
            <w:tcW w:w="2250" w:type="dxa"/>
            <w:shd w:val="clear" w:color="auto" w:fill="FFFFFF" w:themeFill="background1"/>
          </w:tcPr>
          <w:p w14:paraId="5700EB24" w14:textId="7CA28948" w:rsidR="007873BC" w:rsidRPr="00C83F00" w:rsidRDefault="007873BC" w:rsidP="00B20A92">
            <w:pPr>
              <w:pStyle w:val="IPPArialTable"/>
              <w:rPr>
                <w:rFonts w:cs="Arial"/>
                <w:bCs/>
                <w:szCs w:val="18"/>
              </w:rPr>
            </w:pPr>
            <w:r>
              <w:t>USA</w:t>
            </w:r>
          </w:p>
        </w:tc>
        <w:tc>
          <w:tcPr>
            <w:tcW w:w="1260" w:type="dxa"/>
            <w:shd w:val="clear" w:color="auto" w:fill="FFFFFF" w:themeFill="background1"/>
          </w:tcPr>
          <w:p w14:paraId="59499BAB" w14:textId="6FA1CED9" w:rsidR="007873BC" w:rsidRPr="00C83F00" w:rsidRDefault="007873BC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C83F00">
              <w:rPr>
                <w:rFonts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77E5D5EB" w14:textId="67F95867" w:rsidR="007873BC" w:rsidRPr="00C83F00" w:rsidRDefault="5802789F" w:rsidP="5802789F">
            <w:pPr>
              <w:pStyle w:val="IPPArialTable"/>
              <w:rPr>
                <w:rFonts w:cs="Arial"/>
              </w:rPr>
            </w:pPr>
            <w:r>
              <w:t>Mr Avijit ROY</w:t>
            </w:r>
          </w:p>
        </w:tc>
        <w:tc>
          <w:tcPr>
            <w:tcW w:w="3600" w:type="dxa"/>
            <w:shd w:val="clear" w:color="auto" w:fill="FFFFFF" w:themeFill="background1"/>
          </w:tcPr>
          <w:p w14:paraId="474CA0AA" w14:textId="179DB343" w:rsidR="007873BC" w:rsidRDefault="007873BC" w:rsidP="00B20A92">
            <w:pPr>
              <w:pStyle w:val="IPPArialTable"/>
            </w:pPr>
            <w:hyperlink r:id="rId83" w:tgtFrame="_blank" w:history="1">
              <w:r>
                <w:rPr>
                  <w:rStyle w:val="Hyperlink"/>
                </w:rPr>
                <w:t>avijit.roy@aphis.usda.gov</w:t>
              </w:r>
            </w:hyperlink>
            <w:r>
              <w:t xml:space="preserve">; </w:t>
            </w:r>
          </w:p>
        </w:tc>
      </w:tr>
      <w:tr w:rsidR="007873BC" w:rsidRPr="00C83F00" w14:paraId="70E38D27" w14:textId="77777777" w:rsidTr="002B5119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6CDE1EA1" w14:textId="77777777" w:rsidR="007873BC" w:rsidRPr="00C83F00" w:rsidRDefault="007873BC" w:rsidP="00B20A92">
            <w:pPr>
              <w:pStyle w:val="IPPArialTable"/>
              <w:rPr>
                <w:rFonts w:cs="Arial"/>
                <w:bCs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2049F8FB" w14:textId="77777777" w:rsidR="007873BC" w:rsidRPr="00C83F00" w:rsidRDefault="007873BC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50E17DA3" w14:textId="77777777" w:rsidR="007873BC" w:rsidRPr="00BF5293" w:rsidRDefault="007873BC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759DC8DA" w14:textId="02797A02" w:rsidR="007873BC" w:rsidRPr="00C83F00" w:rsidRDefault="007873BC" w:rsidP="00B20A92">
            <w:pPr>
              <w:pStyle w:val="IPPArialTable"/>
              <w:rPr>
                <w:rFonts w:cs="Arial"/>
                <w:bCs/>
                <w:szCs w:val="18"/>
              </w:rPr>
            </w:pPr>
            <w:r>
              <w:t>Brazil</w:t>
            </w:r>
          </w:p>
        </w:tc>
        <w:tc>
          <w:tcPr>
            <w:tcW w:w="1260" w:type="dxa"/>
            <w:shd w:val="clear" w:color="auto" w:fill="FFFFFF" w:themeFill="background1"/>
          </w:tcPr>
          <w:p w14:paraId="412F4FF4" w14:textId="2D8949CD" w:rsidR="007873BC" w:rsidRPr="00C83F00" w:rsidRDefault="007873BC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C83F00">
              <w:rPr>
                <w:rFonts w:cs="Arial"/>
                <w:bCs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4F1B07C0" w14:textId="63C15CD4" w:rsidR="007873BC" w:rsidRPr="00C83F00" w:rsidRDefault="5802789F" w:rsidP="5802789F">
            <w:pPr>
              <w:pStyle w:val="IPPArialTable"/>
              <w:rPr>
                <w:rFonts w:cs="Arial"/>
              </w:rPr>
            </w:pPr>
            <w:r>
              <w:t>Ms Juliana Freitas-ASTÚA</w:t>
            </w:r>
          </w:p>
        </w:tc>
        <w:tc>
          <w:tcPr>
            <w:tcW w:w="3600" w:type="dxa"/>
            <w:shd w:val="clear" w:color="auto" w:fill="FFFFFF" w:themeFill="background1"/>
          </w:tcPr>
          <w:p w14:paraId="5B052EDC" w14:textId="17F2D96C" w:rsidR="007873BC" w:rsidRDefault="007873BC" w:rsidP="00B20A92">
            <w:pPr>
              <w:pStyle w:val="IPPArialTable"/>
            </w:pPr>
            <w:hyperlink r:id="rId84" w:tgtFrame="_blank" w:history="1">
              <w:r>
                <w:rPr>
                  <w:rStyle w:val="Hyperlink"/>
                </w:rPr>
                <w:t>Juliana.astua@embrapa.br</w:t>
              </w:r>
            </w:hyperlink>
            <w:r>
              <w:t xml:space="preserve">; </w:t>
            </w:r>
          </w:p>
        </w:tc>
      </w:tr>
      <w:tr w:rsidR="007873BC" w:rsidRPr="00C83F00" w14:paraId="432A04DD" w14:textId="77777777" w:rsidTr="002B5119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20E134E3" w14:textId="77777777" w:rsidR="007873BC" w:rsidRPr="00C83F00" w:rsidRDefault="007873BC" w:rsidP="00B20A92">
            <w:pPr>
              <w:pStyle w:val="IPPArialTable"/>
              <w:rPr>
                <w:rFonts w:cs="Arial"/>
                <w:bCs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7AB6BC9B" w14:textId="77777777" w:rsidR="007873BC" w:rsidRPr="00C83F00" w:rsidRDefault="007873BC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4F6E85D6" w14:textId="77777777" w:rsidR="007873BC" w:rsidRPr="00BF5293" w:rsidRDefault="007873BC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5E114293" w14:textId="52D353D1" w:rsidR="007873BC" w:rsidRDefault="007873BC" w:rsidP="00B20A92">
            <w:pPr>
              <w:pStyle w:val="IPPArialTable"/>
            </w:pPr>
            <w:r>
              <w:t>Jamaica</w:t>
            </w:r>
          </w:p>
        </w:tc>
        <w:tc>
          <w:tcPr>
            <w:tcW w:w="1260" w:type="dxa"/>
            <w:shd w:val="clear" w:color="auto" w:fill="FFFFFF" w:themeFill="background1"/>
          </w:tcPr>
          <w:p w14:paraId="5733E774" w14:textId="3D1C6097" w:rsidR="007873BC" w:rsidRPr="00C83F00" w:rsidRDefault="007873BC" w:rsidP="00B20A92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C83F00">
              <w:rPr>
                <w:rFonts w:cs="Arial"/>
                <w:bCs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7D43361D" w14:textId="2D7CC658" w:rsidR="007873BC" w:rsidRDefault="5802789F" w:rsidP="00B20A92">
            <w:pPr>
              <w:pStyle w:val="IPPArialTable"/>
            </w:pPr>
            <w:r>
              <w:t>Ms Peta Gaye CHANG</w:t>
            </w:r>
          </w:p>
        </w:tc>
        <w:tc>
          <w:tcPr>
            <w:tcW w:w="3600" w:type="dxa"/>
            <w:shd w:val="clear" w:color="auto" w:fill="FFFFFF" w:themeFill="background1"/>
          </w:tcPr>
          <w:p w14:paraId="167FE2BC" w14:textId="2DB4D51D" w:rsidR="007873BC" w:rsidRDefault="00D6757E" w:rsidP="00B20A92">
            <w:pPr>
              <w:pStyle w:val="IPPArialTable"/>
            </w:pPr>
            <w:hyperlink r:id="rId85" w:history="1">
              <w:r w:rsidRPr="000E582E">
                <w:rPr>
                  <w:rStyle w:val="Hyperlink"/>
                </w:rPr>
                <w:t>petagaye.chang@moa.gov.jm</w:t>
              </w:r>
            </w:hyperlink>
          </w:p>
        </w:tc>
      </w:tr>
      <w:tr w:rsidR="6D4C1AD2" w14:paraId="41B0D65A" w14:textId="77777777" w:rsidTr="002B5119">
        <w:trPr>
          <w:cantSplit/>
        </w:trPr>
        <w:tc>
          <w:tcPr>
            <w:tcW w:w="1908" w:type="dxa"/>
            <w:vMerge w:val="restart"/>
            <w:shd w:val="clear" w:color="auto" w:fill="E7E6E6" w:themeFill="background2"/>
          </w:tcPr>
          <w:p w14:paraId="56808E86" w14:textId="1036EA4B" w:rsidR="6D4C1AD2" w:rsidRDefault="6D4C1AD2" w:rsidP="6D4C1AD2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6D4C1AD2">
              <w:rPr>
                <w:rFonts w:eastAsia="Arial" w:cs="Arial"/>
                <w:color w:val="000000" w:themeColor="text1"/>
                <w:szCs w:val="18"/>
              </w:rPr>
              <w:t>Pospiviroid</w:t>
            </w:r>
            <w:proofErr w:type="spellEnd"/>
            <w:r w:rsidRPr="6D4C1AD2">
              <w:rPr>
                <w:rFonts w:eastAsia="Arial" w:cs="Arial"/>
                <w:color w:val="000000" w:themeColor="text1"/>
                <w:szCs w:val="18"/>
              </w:rPr>
              <w:t xml:space="preserve"> species (except Potato spindle tuber viroid (DP 7)) (2018-031)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  <w:vAlign w:val="center"/>
          </w:tcPr>
          <w:p w14:paraId="5BDD06A0" w14:textId="094935D4" w:rsidR="6D4C1AD2" w:rsidRDefault="00574CAA" w:rsidP="6D4C1AD2">
            <w:pPr>
              <w:pStyle w:val="IPPArialTable"/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E7E6E6" w:themeFill="background2"/>
            <w:vAlign w:val="center"/>
          </w:tcPr>
          <w:p w14:paraId="2336D3C2" w14:textId="470A1660" w:rsidR="6D4C1AD2" w:rsidRPr="00BF5293" w:rsidRDefault="00D6757E" w:rsidP="00B750C8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szCs w:val="18"/>
              </w:rPr>
              <w:t>ISPM adopted</w:t>
            </w:r>
          </w:p>
        </w:tc>
        <w:tc>
          <w:tcPr>
            <w:tcW w:w="2250" w:type="dxa"/>
            <w:shd w:val="clear" w:color="auto" w:fill="E7E6E6" w:themeFill="background2"/>
          </w:tcPr>
          <w:p w14:paraId="32F960AC" w14:textId="0D66F385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United Kingdom</w:t>
            </w:r>
          </w:p>
        </w:tc>
        <w:tc>
          <w:tcPr>
            <w:tcW w:w="1260" w:type="dxa"/>
            <w:shd w:val="clear" w:color="auto" w:fill="E7E6E6" w:themeFill="background2"/>
          </w:tcPr>
          <w:p w14:paraId="6788F9BA" w14:textId="3A70A63F" w:rsidR="6D4C1AD2" w:rsidRDefault="6D4C1AD2" w:rsidP="6D4C1AD2">
            <w:pPr>
              <w:pStyle w:val="IPPArialTable"/>
              <w:jc w:val="center"/>
              <w:rPr>
                <w:szCs w:val="18"/>
              </w:rPr>
            </w:pPr>
            <w:r w:rsidRPr="6D4C1AD2">
              <w:rPr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2D03EB5" w14:textId="3D8310FB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Mr Christophe LACOMME</w:t>
            </w:r>
          </w:p>
        </w:tc>
        <w:tc>
          <w:tcPr>
            <w:tcW w:w="3600" w:type="dxa"/>
            <w:shd w:val="clear" w:color="auto" w:fill="E7E6E6" w:themeFill="background2"/>
          </w:tcPr>
          <w:p w14:paraId="24990805" w14:textId="65C044BC" w:rsidR="6D4C1AD2" w:rsidRDefault="6D4C1AD2" w:rsidP="6D4C1AD2">
            <w:pPr>
              <w:pStyle w:val="IPPArialTable"/>
              <w:rPr>
                <w:szCs w:val="18"/>
              </w:rPr>
            </w:pPr>
            <w:hyperlink r:id="rId86">
              <w:r w:rsidRPr="6D4C1AD2">
                <w:rPr>
                  <w:rStyle w:val="Hyperlink"/>
                  <w:szCs w:val="18"/>
                </w:rPr>
                <w:t>christophe.lacomme@sasa.gov.scot</w:t>
              </w:r>
            </w:hyperlink>
          </w:p>
        </w:tc>
      </w:tr>
      <w:tr w:rsidR="6D4C1AD2" w14:paraId="55D724BD" w14:textId="77777777" w:rsidTr="002B5119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68A16F2D" w14:textId="77777777" w:rsidR="00280A4B" w:rsidRDefault="00280A4B"/>
        </w:tc>
        <w:tc>
          <w:tcPr>
            <w:tcW w:w="900" w:type="dxa"/>
            <w:vMerge/>
            <w:shd w:val="clear" w:color="auto" w:fill="E7E6E6" w:themeFill="background2"/>
          </w:tcPr>
          <w:p w14:paraId="627D9EF9" w14:textId="77777777" w:rsidR="00280A4B" w:rsidRDefault="00280A4B"/>
        </w:tc>
        <w:tc>
          <w:tcPr>
            <w:tcW w:w="1440" w:type="dxa"/>
            <w:vMerge/>
            <w:shd w:val="clear" w:color="auto" w:fill="E7E6E6" w:themeFill="background2"/>
          </w:tcPr>
          <w:p w14:paraId="78F23D55" w14:textId="77777777" w:rsidR="00280A4B" w:rsidRPr="00BF5293" w:rsidRDefault="00280A4B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72CBCFFF" w14:textId="6113FC8A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The Netherlands</w:t>
            </w:r>
          </w:p>
        </w:tc>
        <w:tc>
          <w:tcPr>
            <w:tcW w:w="1260" w:type="dxa"/>
            <w:shd w:val="clear" w:color="auto" w:fill="E7E6E6" w:themeFill="background2"/>
          </w:tcPr>
          <w:p w14:paraId="52D77E72" w14:textId="7D763B30" w:rsidR="6D4C1AD2" w:rsidRDefault="6D4C1AD2" w:rsidP="6D4C1AD2">
            <w:pPr>
              <w:pStyle w:val="IPPArialTable"/>
              <w:jc w:val="center"/>
              <w:rPr>
                <w:szCs w:val="18"/>
              </w:rPr>
            </w:pPr>
            <w:r w:rsidRPr="6D4C1AD2">
              <w:rPr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1140201E" w14:textId="3DDF5B4C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Ms Johanna W. ROENSHORST</w:t>
            </w:r>
          </w:p>
        </w:tc>
        <w:tc>
          <w:tcPr>
            <w:tcW w:w="3600" w:type="dxa"/>
            <w:shd w:val="clear" w:color="auto" w:fill="E7E6E6" w:themeFill="background2"/>
          </w:tcPr>
          <w:p w14:paraId="6DF33D0A" w14:textId="5B37B79B" w:rsidR="6D4C1AD2" w:rsidRDefault="6D4C1AD2" w:rsidP="6D4C1AD2">
            <w:pPr>
              <w:pStyle w:val="IPPArialTable"/>
              <w:rPr>
                <w:szCs w:val="18"/>
              </w:rPr>
            </w:pPr>
            <w:hyperlink r:id="rId87">
              <w:r w:rsidRPr="6D4C1AD2">
                <w:rPr>
                  <w:rStyle w:val="Hyperlink"/>
                  <w:szCs w:val="18"/>
                </w:rPr>
                <w:t>j.w.roenhorst@nvwa.nl</w:t>
              </w:r>
            </w:hyperlink>
          </w:p>
        </w:tc>
      </w:tr>
      <w:tr w:rsidR="6D4C1AD2" w14:paraId="2E3F5D73" w14:textId="77777777" w:rsidTr="002B5119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5DD501A4" w14:textId="77777777" w:rsidR="00280A4B" w:rsidRDefault="00280A4B"/>
        </w:tc>
        <w:tc>
          <w:tcPr>
            <w:tcW w:w="900" w:type="dxa"/>
            <w:vMerge/>
            <w:shd w:val="clear" w:color="auto" w:fill="E7E6E6" w:themeFill="background2"/>
          </w:tcPr>
          <w:p w14:paraId="4137482C" w14:textId="77777777" w:rsidR="00280A4B" w:rsidRDefault="00280A4B"/>
        </w:tc>
        <w:tc>
          <w:tcPr>
            <w:tcW w:w="1440" w:type="dxa"/>
            <w:vMerge/>
            <w:shd w:val="clear" w:color="auto" w:fill="E7E6E6" w:themeFill="background2"/>
          </w:tcPr>
          <w:p w14:paraId="3022F7D8" w14:textId="77777777" w:rsidR="00280A4B" w:rsidRPr="00BF5293" w:rsidRDefault="00280A4B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61F830B2" w14:textId="16316EF5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United States of America</w:t>
            </w:r>
          </w:p>
        </w:tc>
        <w:tc>
          <w:tcPr>
            <w:tcW w:w="1260" w:type="dxa"/>
            <w:shd w:val="clear" w:color="auto" w:fill="E7E6E6" w:themeFill="background2"/>
          </w:tcPr>
          <w:p w14:paraId="769CA952" w14:textId="58D5E6F2" w:rsidR="6D4C1AD2" w:rsidRDefault="6D4C1AD2" w:rsidP="6D4C1AD2">
            <w:pPr>
              <w:pStyle w:val="IPPArialTable"/>
              <w:jc w:val="center"/>
              <w:rPr>
                <w:szCs w:val="18"/>
              </w:rPr>
            </w:pPr>
            <w:r w:rsidRPr="6D4C1AD2">
              <w:rPr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E5E77F1" w14:textId="7A474718" w:rsidR="6D4C1AD2" w:rsidRDefault="6D4C1AD2" w:rsidP="6D4C1AD2">
            <w:pPr>
              <w:pStyle w:val="IPPArialTable"/>
              <w:rPr>
                <w:szCs w:val="18"/>
              </w:rPr>
            </w:pPr>
            <w:r w:rsidRPr="6D4C1AD2">
              <w:rPr>
                <w:szCs w:val="18"/>
              </w:rPr>
              <w:t>Ms Rosemarie HAMMOND</w:t>
            </w:r>
          </w:p>
        </w:tc>
        <w:tc>
          <w:tcPr>
            <w:tcW w:w="3600" w:type="dxa"/>
            <w:shd w:val="clear" w:color="auto" w:fill="E7E6E6" w:themeFill="background2"/>
          </w:tcPr>
          <w:p w14:paraId="402A9B81" w14:textId="12B66215" w:rsidR="6D4C1AD2" w:rsidRDefault="6D4C1AD2" w:rsidP="6D4C1AD2">
            <w:pPr>
              <w:pStyle w:val="IPPArialTable"/>
              <w:rPr>
                <w:szCs w:val="18"/>
              </w:rPr>
            </w:pPr>
            <w:hyperlink r:id="rId88">
              <w:r w:rsidRPr="6D4C1AD2">
                <w:rPr>
                  <w:rStyle w:val="Hyperlink"/>
                  <w:szCs w:val="18"/>
                </w:rPr>
                <w:t>rose.hammond@usda.gov</w:t>
              </w:r>
            </w:hyperlink>
          </w:p>
        </w:tc>
      </w:tr>
      <w:tr w:rsidR="00191C17" w14:paraId="2E4F621C" w14:textId="77777777" w:rsidTr="002B5119">
        <w:trPr>
          <w:cantSplit/>
        </w:trPr>
        <w:tc>
          <w:tcPr>
            <w:tcW w:w="1908" w:type="dxa"/>
            <w:vMerge w:val="restart"/>
            <w:shd w:val="clear" w:color="auto" w:fill="FFFFFF" w:themeFill="background1"/>
            <w:vAlign w:val="center"/>
          </w:tcPr>
          <w:p w14:paraId="6269F1EF" w14:textId="77777777" w:rsidR="00191C17" w:rsidRPr="00B750C8" w:rsidRDefault="00191C17" w:rsidP="00191C17">
            <w:pPr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B750C8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Tomato brown rugose fruit virus (2021-025)</w:t>
            </w:r>
          </w:p>
          <w:p w14:paraId="61F68FA3" w14:textId="7183A550" w:rsidR="00191C17" w:rsidRPr="00B750C8" w:rsidRDefault="00191C17" w:rsidP="00191C17">
            <w:pPr>
              <w:rPr>
                <w:lang w:val="en-US"/>
              </w:rPr>
            </w:pP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0DD605A9" w14:textId="7131AF84" w:rsidR="00191C17" w:rsidRPr="00B750C8" w:rsidRDefault="00191C17" w:rsidP="00191C17"/>
          <w:p w14:paraId="66A3DBC4" w14:textId="75DFA323" w:rsidR="00191C17" w:rsidRPr="00B750C8" w:rsidRDefault="008E450E" w:rsidP="008E4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50C8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732D0F6" w14:textId="38372307" w:rsidR="00191C17" w:rsidRPr="00B750C8" w:rsidRDefault="00191C17" w:rsidP="00191C17"/>
          <w:p w14:paraId="4AF14BD0" w14:textId="712F21F8" w:rsidR="00191C17" w:rsidRPr="00B750C8" w:rsidRDefault="00191C17" w:rsidP="00191C17"/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4DB4A9B6" w14:textId="5F821884" w:rsidR="00191C17" w:rsidRPr="00BF5293" w:rsidRDefault="00191C17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  <w:p w14:paraId="6B85F3F0" w14:textId="0185E1D7" w:rsidR="00191C17" w:rsidRPr="00B750C8" w:rsidRDefault="00B73D76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  <w:p w14:paraId="25F63E1C" w14:textId="081D2FC4" w:rsidR="00191C17" w:rsidRPr="00BF5293" w:rsidRDefault="00191C17" w:rsidP="00BF5293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72B97FF3" w14:textId="2A256F3F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United Kingdom</w:t>
            </w:r>
          </w:p>
        </w:tc>
        <w:tc>
          <w:tcPr>
            <w:tcW w:w="1260" w:type="dxa"/>
            <w:shd w:val="clear" w:color="auto" w:fill="FFFFFF" w:themeFill="background1"/>
          </w:tcPr>
          <w:p w14:paraId="516E8DEE" w14:textId="1D148181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1947B8A8" w14:textId="12B7CC2B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Adrian Richard FOX</w:t>
            </w:r>
          </w:p>
        </w:tc>
        <w:tc>
          <w:tcPr>
            <w:tcW w:w="3600" w:type="dxa"/>
            <w:shd w:val="clear" w:color="auto" w:fill="FFFFFF" w:themeFill="background1"/>
          </w:tcPr>
          <w:p w14:paraId="6F83CCA9" w14:textId="5AFA453A" w:rsidR="00191C17" w:rsidRPr="00B750C8" w:rsidRDefault="00191C17" w:rsidP="00191C17">
            <w:pPr>
              <w:pStyle w:val="IPPArialTable"/>
            </w:pPr>
            <w:hyperlink r:id="rId89" w:history="1">
              <w:r w:rsidRPr="00B750C8">
                <w:rPr>
                  <w:rStyle w:val="Hyperlink"/>
                  <w:rFonts w:eastAsia="Calibri" w:cs="Arial"/>
                  <w:szCs w:val="18"/>
                </w:rPr>
                <w:t>Adrian.fox@fera.co.uk</w:t>
              </w:r>
            </w:hyperlink>
          </w:p>
        </w:tc>
      </w:tr>
      <w:tr w:rsidR="00191C17" w14:paraId="78552AB5" w14:textId="77777777" w:rsidTr="002B5119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62C419E8" w14:textId="7D4432D1" w:rsidR="00191C17" w:rsidRPr="00B750C8" w:rsidRDefault="00191C17" w:rsidP="00191C17"/>
        </w:tc>
        <w:tc>
          <w:tcPr>
            <w:tcW w:w="900" w:type="dxa"/>
            <w:vMerge/>
            <w:shd w:val="clear" w:color="auto" w:fill="FFFFFF" w:themeFill="background1"/>
          </w:tcPr>
          <w:p w14:paraId="1822CC86" w14:textId="31A95976" w:rsidR="00191C17" w:rsidRPr="00B750C8" w:rsidRDefault="00191C17" w:rsidP="00191C17"/>
        </w:tc>
        <w:tc>
          <w:tcPr>
            <w:tcW w:w="1440" w:type="dxa"/>
            <w:vMerge/>
            <w:shd w:val="clear" w:color="auto" w:fill="FFFFFF" w:themeFill="background1"/>
          </w:tcPr>
          <w:p w14:paraId="0A0CF219" w14:textId="5BBF3943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2DB04C26" w14:textId="79297C74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shd w:val="clear" w:color="auto" w:fill="FFFFFF" w:themeFill="background1"/>
          </w:tcPr>
          <w:p w14:paraId="5F6627F1" w14:textId="36B90675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6D173618" w14:textId="30204E5C" w:rsidR="00191C17" w:rsidRPr="00B750C8" w:rsidRDefault="00191C17" w:rsidP="00191C17">
            <w:pPr>
              <w:pStyle w:val="IPPArialTable"/>
              <w:rPr>
                <w:szCs w:val="18"/>
              </w:rPr>
            </w:pPr>
            <w:proofErr w:type="spellStart"/>
            <w:r w:rsidRPr="00B750C8">
              <w:rPr>
                <w:rFonts w:eastAsia="Calibri" w:cs="Arial"/>
                <w:szCs w:val="18"/>
              </w:rPr>
              <w:t>Xiuling</w:t>
            </w:r>
            <w:proofErr w:type="spellEnd"/>
            <w:r w:rsidRPr="00B750C8">
              <w:rPr>
                <w:rFonts w:eastAsia="Calibri" w:cs="Arial"/>
                <w:szCs w:val="18"/>
              </w:rPr>
              <w:t xml:space="preserve"> YANG </w:t>
            </w:r>
          </w:p>
        </w:tc>
        <w:tc>
          <w:tcPr>
            <w:tcW w:w="3600" w:type="dxa"/>
            <w:shd w:val="clear" w:color="auto" w:fill="FFFFFF" w:themeFill="background1"/>
          </w:tcPr>
          <w:p w14:paraId="2E8325FD" w14:textId="49F7A143" w:rsidR="00191C17" w:rsidRPr="00B750C8" w:rsidRDefault="00191C17" w:rsidP="00191C17">
            <w:pPr>
              <w:pStyle w:val="IPPArialTable"/>
            </w:pPr>
            <w:hyperlink r:id="rId90" w:history="1">
              <w:r w:rsidRPr="00B750C8">
                <w:rPr>
                  <w:rStyle w:val="Hyperlink"/>
                  <w:rFonts w:eastAsia="Calibri" w:cs="Arial"/>
                  <w:szCs w:val="18"/>
                </w:rPr>
                <w:t>yangxiuling@caas.cn</w:t>
              </w:r>
            </w:hyperlink>
          </w:p>
        </w:tc>
      </w:tr>
      <w:tr w:rsidR="00191C17" w14:paraId="63116895" w14:textId="77777777" w:rsidTr="002B5119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6B3D9C00" w14:textId="24F06C28" w:rsidR="00191C17" w:rsidRPr="00B750C8" w:rsidRDefault="00191C17" w:rsidP="00191C17"/>
        </w:tc>
        <w:tc>
          <w:tcPr>
            <w:tcW w:w="900" w:type="dxa"/>
            <w:vMerge/>
            <w:shd w:val="clear" w:color="auto" w:fill="FFFFFF" w:themeFill="background1"/>
          </w:tcPr>
          <w:p w14:paraId="3596A3E3" w14:textId="2D1F9AC6" w:rsidR="00191C17" w:rsidRPr="00B750C8" w:rsidRDefault="00191C17" w:rsidP="00191C17"/>
        </w:tc>
        <w:tc>
          <w:tcPr>
            <w:tcW w:w="1440" w:type="dxa"/>
            <w:vMerge/>
            <w:shd w:val="clear" w:color="auto" w:fill="FFFFFF" w:themeFill="background1"/>
          </w:tcPr>
          <w:p w14:paraId="6F1A06EA" w14:textId="4021138F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54883BD6" w14:textId="479873AA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  <w:shd w:val="clear" w:color="auto" w:fill="FFFFFF" w:themeFill="background1"/>
          </w:tcPr>
          <w:p w14:paraId="096C7243" w14:textId="7339931D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20682EF0" w14:textId="626AF6DD" w:rsidR="00191C17" w:rsidRPr="00B750C8" w:rsidRDefault="00191C17" w:rsidP="00191C17">
            <w:pPr>
              <w:pStyle w:val="IPPArialTable"/>
              <w:rPr>
                <w:szCs w:val="18"/>
              </w:rPr>
            </w:pPr>
            <w:proofErr w:type="spellStart"/>
            <w:r w:rsidRPr="00B750C8">
              <w:rPr>
                <w:rFonts w:eastAsia="Calibri" w:cs="Arial"/>
                <w:szCs w:val="18"/>
              </w:rPr>
              <w:t>Yongjiang</w:t>
            </w:r>
            <w:proofErr w:type="spellEnd"/>
            <w:r w:rsidRPr="00B750C8">
              <w:rPr>
                <w:rFonts w:eastAsia="Calibri" w:cs="Arial"/>
                <w:szCs w:val="18"/>
              </w:rPr>
              <w:t xml:space="preserve"> ZHANG </w:t>
            </w:r>
          </w:p>
        </w:tc>
        <w:tc>
          <w:tcPr>
            <w:tcW w:w="3600" w:type="dxa"/>
            <w:shd w:val="clear" w:color="auto" w:fill="FFFFFF" w:themeFill="background1"/>
          </w:tcPr>
          <w:p w14:paraId="57DD624F" w14:textId="610A4BA4" w:rsidR="00191C17" w:rsidRPr="00B750C8" w:rsidRDefault="00191C17" w:rsidP="00191C17">
            <w:pPr>
              <w:pStyle w:val="IPPArialTable"/>
            </w:pPr>
            <w:hyperlink r:id="rId91" w:history="1">
              <w:r w:rsidRPr="00B750C8">
                <w:rPr>
                  <w:rStyle w:val="Hyperlink"/>
                  <w:rFonts w:eastAsia="Calibri" w:cs="Arial"/>
                  <w:szCs w:val="18"/>
                </w:rPr>
                <w:t>zhangyjpvi@yeah.net</w:t>
              </w:r>
            </w:hyperlink>
          </w:p>
        </w:tc>
      </w:tr>
      <w:tr w:rsidR="00191C17" w14:paraId="22EDE184" w14:textId="77777777" w:rsidTr="002B5119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2DE60DF2" w14:textId="23CE2656" w:rsidR="00191C17" w:rsidRPr="00B750C8" w:rsidRDefault="00191C17" w:rsidP="00191C17"/>
        </w:tc>
        <w:tc>
          <w:tcPr>
            <w:tcW w:w="900" w:type="dxa"/>
            <w:vMerge/>
            <w:shd w:val="clear" w:color="auto" w:fill="FFFFFF" w:themeFill="background1"/>
          </w:tcPr>
          <w:p w14:paraId="6DB1D361" w14:textId="74A09F7B" w:rsidR="00191C17" w:rsidRPr="00B750C8" w:rsidRDefault="00191C17" w:rsidP="00191C17"/>
        </w:tc>
        <w:tc>
          <w:tcPr>
            <w:tcW w:w="1440" w:type="dxa"/>
            <w:vMerge/>
            <w:shd w:val="clear" w:color="auto" w:fill="FFFFFF" w:themeFill="background1"/>
          </w:tcPr>
          <w:p w14:paraId="5A07219B" w14:textId="3E24BEB3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5EA10A67" w14:textId="3E9A0E9C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Germany</w:t>
            </w:r>
          </w:p>
        </w:tc>
        <w:tc>
          <w:tcPr>
            <w:tcW w:w="1260" w:type="dxa"/>
            <w:shd w:val="clear" w:color="auto" w:fill="FFFFFF" w:themeFill="background1"/>
          </w:tcPr>
          <w:p w14:paraId="6318FC1D" w14:textId="02CDACDC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508CD78D" w14:textId="3C8D5527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Heiko ZIEBELL </w:t>
            </w:r>
          </w:p>
        </w:tc>
        <w:tc>
          <w:tcPr>
            <w:tcW w:w="3600" w:type="dxa"/>
            <w:shd w:val="clear" w:color="auto" w:fill="FFFFFF" w:themeFill="background1"/>
          </w:tcPr>
          <w:p w14:paraId="46360F18" w14:textId="18AA2B84" w:rsidR="00191C17" w:rsidRPr="00B750C8" w:rsidRDefault="00191C17" w:rsidP="00191C17">
            <w:pPr>
              <w:pStyle w:val="IPPArialTable"/>
            </w:pPr>
            <w:hyperlink r:id="rId92" w:history="1">
              <w:r w:rsidRPr="00B750C8">
                <w:rPr>
                  <w:rStyle w:val="Hyperlink"/>
                  <w:rFonts w:eastAsia="Calibri" w:cs="Arial"/>
                  <w:szCs w:val="18"/>
                </w:rPr>
                <w:t>heiko.ziebell@julius-kuehn.de</w:t>
              </w:r>
            </w:hyperlink>
          </w:p>
        </w:tc>
      </w:tr>
      <w:tr w:rsidR="00191C17" w14:paraId="67E0EBD8" w14:textId="77777777" w:rsidTr="002B5119">
        <w:trPr>
          <w:cantSplit/>
        </w:trPr>
        <w:tc>
          <w:tcPr>
            <w:tcW w:w="1908" w:type="dxa"/>
            <w:vMerge/>
            <w:shd w:val="clear" w:color="auto" w:fill="FFFFFF" w:themeFill="background1"/>
          </w:tcPr>
          <w:p w14:paraId="7C92F7AA" w14:textId="721EA2DA" w:rsidR="00191C17" w:rsidRPr="00B750C8" w:rsidRDefault="00191C17" w:rsidP="00191C17"/>
        </w:tc>
        <w:tc>
          <w:tcPr>
            <w:tcW w:w="900" w:type="dxa"/>
            <w:vMerge/>
            <w:shd w:val="clear" w:color="auto" w:fill="FFFFFF" w:themeFill="background1"/>
          </w:tcPr>
          <w:p w14:paraId="2D343D94" w14:textId="09C6996B" w:rsidR="00191C17" w:rsidRPr="00B750C8" w:rsidRDefault="00191C17" w:rsidP="00191C17"/>
        </w:tc>
        <w:tc>
          <w:tcPr>
            <w:tcW w:w="1440" w:type="dxa"/>
            <w:vMerge/>
            <w:shd w:val="clear" w:color="auto" w:fill="FFFFFF" w:themeFill="background1"/>
          </w:tcPr>
          <w:p w14:paraId="482B2451" w14:textId="574D13AD" w:rsidR="00191C17" w:rsidRPr="00757E57" w:rsidRDefault="00191C17" w:rsidP="00757E5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3A1D1131" w14:textId="372F45F2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Canada</w:t>
            </w:r>
          </w:p>
        </w:tc>
        <w:tc>
          <w:tcPr>
            <w:tcW w:w="1260" w:type="dxa"/>
            <w:shd w:val="clear" w:color="auto" w:fill="FFFFFF" w:themeFill="background1"/>
          </w:tcPr>
          <w:p w14:paraId="08294F82" w14:textId="276D2800" w:rsidR="00191C17" w:rsidRPr="00B750C8" w:rsidRDefault="00191C17" w:rsidP="00191C17">
            <w:pPr>
              <w:pStyle w:val="IPPArialTable"/>
              <w:jc w:val="center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  <w:shd w:val="clear" w:color="auto" w:fill="FFFFFF" w:themeFill="background1"/>
          </w:tcPr>
          <w:p w14:paraId="33DBE560" w14:textId="15087CFB" w:rsidR="00191C17" w:rsidRPr="00B750C8" w:rsidRDefault="00191C17" w:rsidP="00191C17">
            <w:pPr>
              <w:pStyle w:val="IPPArialTable"/>
              <w:rPr>
                <w:szCs w:val="18"/>
              </w:rPr>
            </w:pPr>
            <w:r w:rsidRPr="00B750C8">
              <w:rPr>
                <w:rFonts w:eastAsia="Calibri" w:cs="Arial"/>
                <w:szCs w:val="18"/>
              </w:rPr>
              <w:t xml:space="preserve">Yahya Zakaria Abdou GAAFAR </w:t>
            </w:r>
          </w:p>
        </w:tc>
        <w:tc>
          <w:tcPr>
            <w:tcW w:w="3600" w:type="dxa"/>
            <w:shd w:val="clear" w:color="auto" w:fill="FFFFFF" w:themeFill="background1"/>
          </w:tcPr>
          <w:p w14:paraId="15FB61BA" w14:textId="675F094C" w:rsidR="00191C17" w:rsidRPr="00B750C8" w:rsidRDefault="00191C17" w:rsidP="00191C17">
            <w:pPr>
              <w:pStyle w:val="IPPArialTable"/>
            </w:pPr>
            <w:hyperlink r:id="rId93" w:history="1">
              <w:r w:rsidRPr="00B750C8">
                <w:rPr>
                  <w:rStyle w:val="Hyperlink"/>
                  <w:rFonts w:eastAsia="Calibri" w:cs="Arial"/>
                  <w:szCs w:val="18"/>
                </w:rPr>
                <w:t>yahya.gaafar@inspection.gc.ca</w:t>
              </w:r>
            </w:hyperlink>
          </w:p>
        </w:tc>
      </w:tr>
      <w:tr w:rsidR="00AD0E04" w14:paraId="00CAF785" w14:textId="77777777" w:rsidTr="002B5119">
        <w:trPr>
          <w:cantSplit/>
        </w:trPr>
        <w:tc>
          <w:tcPr>
            <w:tcW w:w="1908" w:type="dxa"/>
            <w:vMerge w:val="restart"/>
            <w:shd w:val="clear" w:color="auto" w:fill="E7E6E6" w:themeFill="background2"/>
          </w:tcPr>
          <w:p w14:paraId="73B59CCD" w14:textId="6FFC05C2" w:rsidR="00AD0E04" w:rsidRPr="00B750C8" w:rsidRDefault="00AD0E04" w:rsidP="00AD0E04">
            <w:r w:rsidRPr="00757E5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Avocado sun blotch viroid (2023-026)</w:t>
            </w:r>
          </w:p>
        </w:tc>
        <w:tc>
          <w:tcPr>
            <w:tcW w:w="900" w:type="dxa"/>
            <w:vMerge w:val="restart"/>
            <w:shd w:val="clear" w:color="auto" w:fill="E7E6E6" w:themeFill="background2"/>
          </w:tcPr>
          <w:p w14:paraId="194D4941" w14:textId="69F5DCB7" w:rsidR="00AD0E04" w:rsidRPr="00B750C8" w:rsidRDefault="00AD0E04" w:rsidP="00AD0E04">
            <w:pPr>
              <w:jc w:val="center"/>
            </w:pPr>
            <w:r w:rsidRPr="00AD0E0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vMerge w:val="restart"/>
            <w:shd w:val="clear" w:color="auto" w:fill="E7E6E6" w:themeFill="background2"/>
          </w:tcPr>
          <w:p w14:paraId="594B4713" w14:textId="77777777" w:rsidR="00287DAC" w:rsidRPr="00B750C8" w:rsidRDefault="00287DAC" w:rsidP="00287DAC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  <w:p w14:paraId="450001ED" w14:textId="5D6726E0" w:rsidR="00AD0E04" w:rsidRPr="00757E57" w:rsidRDefault="00AD0E04" w:rsidP="00AD0E04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E7E6E6" w:themeFill="background2"/>
          </w:tcPr>
          <w:p w14:paraId="2C56CD98" w14:textId="1EB793AE" w:rsidR="00AD0E04" w:rsidRPr="00B750C8" w:rsidRDefault="00462D74" w:rsidP="00AD0E04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Spain</w:t>
            </w:r>
          </w:p>
        </w:tc>
        <w:tc>
          <w:tcPr>
            <w:tcW w:w="1260" w:type="dxa"/>
            <w:shd w:val="clear" w:color="auto" w:fill="E7E6E6" w:themeFill="background2"/>
          </w:tcPr>
          <w:p w14:paraId="191A1AA9" w14:textId="2D411B81" w:rsidR="00AD0E04" w:rsidRPr="00B750C8" w:rsidRDefault="00AD0E04" w:rsidP="00AD0E04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Lead 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197D8217" w14:textId="35C8F4B6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 w:rsidRPr="00F54197">
              <w:rPr>
                <w:rFonts w:cs="Arial"/>
                <w:spacing w:val="-3"/>
                <w:szCs w:val="18"/>
                <w:lang w:val="pt-BR"/>
              </w:rPr>
              <w:t>Antonio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Pr="00F54197">
              <w:rPr>
                <w:rFonts w:cs="Arial"/>
                <w:spacing w:val="-3"/>
                <w:szCs w:val="18"/>
                <w:lang w:val="pt-BR"/>
              </w:rPr>
              <w:t>Olmos</w:t>
            </w:r>
          </w:p>
        </w:tc>
        <w:tc>
          <w:tcPr>
            <w:tcW w:w="3600" w:type="dxa"/>
            <w:shd w:val="clear" w:color="auto" w:fill="E7E6E6" w:themeFill="background2"/>
          </w:tcPr>
          <w:p w14:paraId="7EF464C6" w14:textId="61DA77D6" w:rsidR="00AD0E04" w:rsidRDefault="00D32F55" w:rsidP="00AD0E04">
            <w:pPr>
              <w:pStyle w:val="IPPArialTable"/>
            </w:pPr>
            <w:hyperlink r:id="rId94" w:history="1">
              <w:r w:rsidRPr="0047582E">
                <w:rPr>
                  <w:rStyle w:val="Hyperlink"/>
                </w:rPr>
                <w:t>olmos_antcas@gva.es</w:t>
              </w:r>
            </w:hyperlink>
            <w:r>
              <w:t xml:space="preserve"> </w:t>
            </w:r>
          </w:p>
        </w:tc>
      </w:tr>
      <w:tr w:rsidR="00AD0E04" w14:paraId="54251B9F" w14:textId="77777777" w:rsidTr="002B5119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53F40A65" w14:textId="77777777" w:rsidR="00AD0E04" w:rsidRPr="00B750C8" w:rsidRDefault="00AD0E04" w:rsidP="00AD0E04"/>
        </w:tc>
        <w:tc>
          <w:tcPr>
            <w:tcW w:w="900" w:type="dxa"/>
            <w:vMerge/>
            <w:shd w:val="clear" w:color="auto" w:fill="E7E6E6" w:themeFill="background2"/>
          </w:tcPr>
          <w:p w14:paraId="543FAA38" w14:textId="77777777" w:rsidR="00AD0E04" w:rsidRPr="00B750C8" w:rsidRDefault="00AD0E04" w:rsidP="00AD0E04"/>
        </w:tc>
        <w:tc>
          <w:tcPr>
            <w:tcW w:w="1440" w:type="dxa"/>
            <w:vMerge/>
            <w:shd w:val="clear" w:color="auto" w:fill="E7E6E6" w:themeFill="background2"/>
          </w:tcPr>
          <w:p w14:paraId="297204E8" w14:textId="5903C648" w:rsidR="00AD0E04" w:rsidRPr="00B750C8" w:rsidRDefault="00AD0E04" w:rsidP="00AD0E04"/>
        </w:tc>
        <w:tc>
          <w:tcPr>
            <w:tcW w:w="2250" w:type="dxa"/>
            <w:shd w:val="clear" w:color="auto" w:fill="E7E6E6" w:themeFill="background2"/>
          </w:tcPr>
          <w:p w14:paraId="1632F49A" w14:textId="03A945AB" w:rsidR="00AD0E04" w:rsidRPr="00B750C8" w:rsidRDefault="00462D74" w:rsidP="00AD0E04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China</w:t>
            </w:r>
          </w:p>
        </w:tc>
        <w:tc>
          <w:tcPr>
            <w:tcW w:w="1260" w:type="dxa"/>
            <w:shd w:val="clear" w:color="auto" w:fill="E7E6E6" w:themeFill="background2"/>
          </w:tcPr>
          <w:p w14:paraId="3BDE73E3" w14:textId="6B2F2BEE" w:rsidR="00AD0E04" w:rsidRPr="00B750C8" w:rsidRDefault="00AD0E04" w:rsidP="00AD0E04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6010B14A" w14:textId="0BB53822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 w:rsidRPr="00BF2EB1">
              <w:rPr>
                <w:rFonts w:cs="Arial"/>
                <w:spacing w:val="-3"/>
                <w:szCs w:val="18"/>
                <w:lang w:val="pt-BR"/>
              </w:rPr>
              <w:t>Yongjiang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Pr="00BF2EB1">
              <w:rPr>
                <w:rFonts w:cs="Arial"/>
                <w:spacing w:val="-3"/>
                <w:szCs w:val="18"/>
                <w:lang w:val="pt-BR"/>
              </w:rPr>
              <w:t>Zhang</w:t>
            </w:r>
          </w:p>
        </w:tc>
        <w:tc>
          <w:tcPr>
            <w:tcW w:w="3600" w:type="dxa"/>
            <w:shd w:val="clear" w:color="auto" w:fill="E7E6E6" w:themeFill="background2"/>
          </w:tcPr>
          <w:p w14:paraId="7B6E5E50" w14:textId="4270A2F1" w:rsidR="00AD0E04" w:rsidRDefault="00462D74" w:rsidP="00AD0E04">
            <w:pPr>
              <w:pStyle w:val="IPPArialTable"/>
            </w:pPr>
            <w:hyperlink r:id="rId95" w:history="1">
              <w:r w:rsidRPr="0047582E">
                <w:rPr>
                  <w:rStyle w:val="Hyperlink"/>
                </w:rPr>
                <w:t>zhangyjpvi@yeah.net</w:t>
              </w:r>
            </w:hyperlink>
            <w:r>
              <w:t xml:space="preserve"> </w:t>
            </w:r>
          </w:p>
        </w:tc>
      </w:tr>
      <w:tr w:rsidR="00F574FC" w14:paraId="6B8C710E" w14:textId="77777777" w:rsidTr="002B5119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0EFD1922" w14:textId="77777777" w:rsidR="00F574FC" w:rsidRPr="00B750C8" w:rsidRDefault="00F574FC" w:rsidP="00AD0E04"/>
        </w:tc>
        <w:tc>
          <w:tcPr>
            <w:tcW w:w="900" w:type="dxa"/>
            <w:vMerge/>
            <w:shd w:val="clear" w:color="auto" w:fill="E7E6E6" w:themeFill="background2"/>
          </w:tcPr>
          <w:p w14:paraId="1EB9DB0F" w14:textId="77777777" w:rsidR="00F574FC" w:rsidRPr="00B750C8" w:rsidRDefault="00F574FC" w:rsidP="00AD0E04"/>
        </w:tc>
        <w:tc>
          <w:tcPr>
            <w:tcW w:w="1440" w:type="dxa"/>
            <w:vMerge/>
            <w:shd w:val="clear" w:color="auto" w:fill="E7E6E6" w:themeFill="background2"/>
          </w:tcPr>
          <w:p w14:paraId="5B15A0A5" w14:textId="77777777" w:rsidR="00F574FC" w:rsidRPr="00B750C8" w:rsidRDefault="00F574FC" w:rsidP="00AD0E04"/>
        </w:tc>
        <w:tc>
          <w:tcPr>
            <w:tcW w:w="2250" w:type="dxa"/>
            <w:shd w:val="clear" w:color="auto" w:fill="E7E6E6" w:themeFill="background2"/>
          </w:tcPr>
          <w:p w14:paraId="67C0BDBE" w14:textId="54FB840E" w:rsidR="00F574FC" w:rsidRDefault="00F574FC" w:rsidP="00AD0E04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Spain</w:t>
            </w:r>
          </w:p>
        </w:tc>
        <w:tc>
          <w:tcPr>
            <w:tcW w:w="1260" w:type="dxa"/>
            <w:shd w:val="clear" w:color="auto" w:fill="E7E6E6" w:themeFill="background2"/>
          </w:tcPr>
          <w:p w14:paraId="683C2020" w14:textId="2245FD74" w:rsidR="00F574FC" w:rsidRDefault="00F574FC" w:rsidP="00AD0E0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65A9605C" w14:textId="6BF15DCD" w:rsidR="00F574FC" w:rsidRPr="00BF2EB1" w:rsidRDefault="00F574FC" w:rsidP="00AD0E04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F574FC">
              <w:rPr>
                <w:rFonts w:cs="Arial"/>
                <w:spacing w:val="-3"/>
                <w:szCs w:val="18"/>
              </w:rPr>
              <w:t>Ana Belén RUIZ GARCÍA</w:t>
            </w:r>
          </w:p>
        </w:tc>
        <w:tc>
          <w:tcPr>
            <w:tcW w:w="3600" w:type="dxa"/>
            <w:shd w:val="clear" w:color="auto" w:fill="E7E6E6" w:themeFill="background2"/>
          </w:tcPr>
          <w:p w14:paraId="2DE2A97A" w14:textId="4DC6DBEF" w:rsidR="00F574FC" w:rsidRDefault="006E0B69" w:rsidP="00AD0E04">
            <w:pPr>
              <w:pStyle w:val="IPPArialTable"/>
            </w:pPr>
            <w:hyperlink r:id="rId96" w:history="1">
              <w:r w:rsidRPr="006E0B69">
                <w:rPr>
                  <w:rStyle w:val="Hyperlink"/>
                </w:rPr>
                <w:t>ruiz_anagarb@gva.es</w:t>
              </w:r>
            </w:hyperlink>
          </w:p>
        </w:tc>
      </w:tr>
      <w:tr w:rsidR="00AD0E04" w14:paraId="3920F322" w14:textId="77777777" w:rsidTr="002B5119">
        <w:trPr>
          <w:cantSplit/>
        </w:trPr>
        <w:tc>
          <w:tcPr>
            <w:tcW w:w="1908" w:type="dxa"/>
            <w:vMerge/>
            <w:shd w:val="clear" w:color="auto" w:fill="E7E6E6" w:themeFill="background2"/>
          </w:tcPr>
          <w:p w14:paraId="1544B18B" w14:textId="77777777" w:rsidR="00AD0E04" w:rsidRPr="00B750C8" w:rsidRDefault="00AD0E04" w:rsidP="00AD0E04"/>
        </w:tc>
        <w:tc>
          <w:tcPr>
            <w:tcW w:w="900" w:type="dxa"/>
            <w:vMerge/>
            <w:shd w:val="clear" w:color="auto" w:fill="E7E6E6" w:themeFill="background2"/>
          </w:tcPr>
          <w:p w14:paraId="075BCC95" w14:textId="77777777" w:rsidR="00AD0E04" w:rsidRPr="00B750C8" w:rsidRDefault="00AD0E04" w:rsidP="00AD0E04"/>
        </w:tc>
        <w:tc>
          <w:tcPr>
            <w:tcW w:w="1440" w:type="dxa"/>
            <w:vMerge/>
            <w:shd w:val="clear" w:color="auto" w:fill="E7E6E6" w:themeFill="background2"/>
          </w:tcPr>
          <w:p w14:paraId="67C4349C" w14:textId="00DAA063" w:rsidR="00AD0E04" w:rsidRPr="00B750C8" w:rsidRDefault="00AD0E04" w:rsidP="00AD0E04"/>
        </w:tc>
        <w:tc>
          <w:tcPr>
            <w:tcW w:w="2250" w:type="dxa"/>
            <w:shd w:val="clear" w:color="auto" w:fill="E7E6E6" w:themeFill="background2"/>
          </w:tcPr>
          <w:p w14:paraId="6D23459F" w14:textId="6FAA2612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Thailand</w:t>
            </w:r>
          </w:p>
        </w:tc>
        <w:tc>
          <w:tcPr>
            <w:tcW w:w="1260" w:type="dxa"/>
            <w:shd w:val="clear" w:color="auto" w:fill="E7E6E6" w:themeFill="background2"/>
          </w:tcPr>
          <w:p w14:paraId="7D32D5C0" w14:textId="6D8373DA" w:rsidR="00AD0E04" w:rsidRPr="00B750C8" w:rsidRDefault="00AD0E04" w:rsidP="00AD0E04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Co-author</w:t>
            </w:r>
          </w:p>
        </w:tc>
        <w:tc>
          <w:tcPr>
            <w:tcW w:w="2880" w:type="dxa"/>
            <w:shd w:val="clear" w:color="auto" w:fill="E7E6E6" w:themeFill="background2"/>
          </w:tcPr>
          <w:p w14:paraId="223F23A8" w14:textId="16C1EB09" w:rsidR="00AD0E04" w:rsidRPr="00B750C8" w:rsidRDefault="00AD0E04" w:rsidP="00AD0E04">
            <w:pPr>
              <w:pStyle w:val="IPPArialTable"/>
              <w:rPr>
                <w:rFonts w:eastAsia="Calibri" w:cs="Arial"/>
                <w:szCs w:val="18"/>
              </w:rPr>
            </w:pPr>
            <w:r w:rsidRPr="004E24AC">
              <w:rPr>
                <w:rFonts w:cs="Arial"/>
                <w:spacing w:val="-3"/>
                <w:szCs w:val="18"/>
                <w:lang w:val="pt-BR"/>
              </w:rPr>
              <w:t>Sukhontip</w:t>
            </w:r>
            <w:r>
              <w:rPr>
                <w:rFonts w:cs="Arial"/>
                <w:spacing w:val="-3"/>
                <w:szCs w:val="18"/>
                <w:lang w:val="pt-BR"/>
              </w:rPr>
              <w:t xml:space="preserve"> </w:t>
            </w:r>
            <w:r w:rsidRPr="004E24AC">
              <w:rPr>
                <w:rFonts w:cs="Arial"/>
                <w:spacing w:val="-3"/>
                <w:szCs w:val="18"/>
                <w:lang w:val="pt-BR"/>
              </w:rPr>
              <w:t>Sombat</w:t>
            </w:r>
          </w:p>
        </w:tc>
        <w:tc>
          <w:tcPr>
            <w:tcW w:w="3600" w:type="dxa"/>
            <w:shd w:val="clear" w:color="auto" w:fill="E7E6E6" w:themeFill="background2"/>
          </w:tcPr>
          <w:p w14:paraId="6B47B613" w14:textId="417E202A" w:rsidR="00AD0E04" w:rsidRDefault="005D49A0" w:rsidP="00AD0E04">
            <w:pPr>
              <w:pStyle w:val="IPPArialTable"/>
            </w:pPr>
            <w:hyperlink r:id="rId97" w:history="1">
              <w:r w:rsidRPr="0047582E">
                <w:rPr>
                  <w:rStyle w:val="Hyperlink"/>
                </w:rPr>
                <w:t>sukhontip.s@doa.in.th</w:t>
              </w:r>
            </w:hyperlink>
            <w:r>
              <w:t xml:space="preserve"> </w:t>
            </w:r>
          </w:p>
        </w:tc>
      </w:tr>
    </w:tbl>
    <w:p w14:paraId="4B5F5443" w14:textId="3FDEAB4F" w:rsidR="6D4C1AD2" w:rsidRDefault="6D4C1AD2"/>
    <w:p w14:paraId="1B41DD45" w14:textId="79D382B5" w:rsidR="0071341A" w:rsidRDefault="0071341A" w:rsidP="0071341A">
      <w:pPr>
        <w:pStyle w:val="IPPNormal"/>
        <w:rPr>
          <w:lang w:val="de-DE"/>
        </w:rPr>
      </w:pPr>
    </w:p>
    <w:p w14:paraId="7408E19C" w14:textId="77777777" w:rsidR="00B01BB7" w:rsidRDefault="00B01BB7" w:rsidP="0071341A">
      <w:pPr>
        <w:pStyle w:val="IPPNormal"/>
        <w:rPr>
          <w:lang w:val="de-DE"/>
        </w:rPr>
      </w:pPr>
    </w:p>
    <w:p w14:paraId="424A4BDF" w14:textId="2C8C1F31" w:rsidR="004B3182" w:rsidRPr="00DB0D77" w:rsidRDefault="00DB0D77" w:rsidP="00DB0D77">
      <w:pPr>
        <w:pStyle w:val="IPPHeading1"/>
        <w:rPr>
          <w:rFonts w:ascii="Arial" w:hAnsi="Arial" w:cs="Arial"/>
          <w:sz w:val="20"/>
          <w:szCs w:val="18"/>
        </w:rPr>
      </w:pPr>
      <w:r w:rsidRPr="00DB0D77">
        <w:rPr>
          <w:rFonts w:ascii="Arial" w:hAnsi="Arial" w:cs="Arial"/>
          <w:sz w:val="20"/>
          <w:szCs w:val="18"/>
        </w:rPr>
        <w:t>None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00"/>
        <w:gridCol w:w="1440"/>
        <w:gridCol w:w="2250"/>
        <w:gridCol w:w="1260"/>
        <w:gridCol w:w="2880"/>
        <w:gridCol w:w="3580"/>
      </w:tblGrid>
      <w:tr w:rsidR="00DB0D77" w:rsidRPr="00DB0D77" w14:paraId="1B9A669F" w14:textId="77777777">
        <w:trPr>
          <w:cantSplit/>
          <w:trHeight w:val="375"/>
        </w:trPr>
        <w:tc>
          <w:tcPr>
            <w:tcW w:w="1908" w:type="dxa"/>
            <w:vMerge w:val="restart"/>
            <w:shd w:val="clear" w:color="auto" w:fill="FFFFFF" w:themeFill="background1"/>
          </w:tcPr>
          <w:p w14:paraId="3F43CCB2" w14:textId="77777777" w:rsidR="00DB0D77" w:rsidRPr="002E7B81" w:rsidRDefault="00DB0D77">
            <w:pPr>
              <w:pStyle w:val="IPPArialTable"/>
              <w:rPr>
                <w:rFonts w:cs="Arial"/>
                <w:iCs/>
                <w:szCs w:val="18"/>
              </w:rPr>
            </w:pPr>
            <w:r w:rsidRPr="002E7B81">
              <w:rPr>
                <w:rFonts w:cs="Arial"/>
                <w:iCs/>
                <w:szCs w:val="18"/>
              </w:rPr>
              <w:t>High-throughput sequencing identification of pure culture of phytopathogenic regulated bacteria isolated from plants (2023-009)</w:t>
            </w:r>
          </w:p>
        </w:tc>
        <w:tc>
          <w:tcPr>
            <w:tcW w:w="900" w:type="dxa"/>
            <w:vMerge w:val="restart"/>
            <w:shd w:val="clear" w:color="auto" w:fill="FFFFFF" w:themeFill="background1"/>
          </w:tcPr>
          <w:p w14:paraId="2710A786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14:paraId="4392FC6B" w14:textId="77777777" w:rsidR="009B22A6" w:rsidRPr="00B750C8" w:rsidRDefault="009B22A6" w:rsidP="009B22A6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4612F">
              <w:rPr>
                <w:rFonts w:cs="Arial"/>
                <w:szCs w:val="18"/>
              </w:rPr>
              <w:t>Draft ISPM under development</w:t>
            </w:r>
          </w:p>
          <w:p w14:paraId="698A17D5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71C12DB4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Belgium</w:t>
            </w:r>
          </w:p>
        </w:tc>
        <w:tc>
          <w:tcPr>
            <w:tcW w:w="1260" w:type="dxa"/>
          </w:tcPr>
          <w:p w14:paraId="1B033EBD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Lead author</w:t>
            </w:r>
          </w:p>
        </w:tc>
        <w:tc>
          <w:tcPr>
            <w:tcW w:w="2880" w:type="dxa"/>
          </w:tcPr>
          <w:p w14:paraId="668AA54F" w14:textId="77777777" w:rsidR="00DB0D77" w:rsidRPr="001076BB" w:rsidRDefault="00DB0D77">
            <w:pPr>
              <w:pStyle w:val="IPPArialTable"/>
              <w:rPr>
                <w:rFonts w:eastAsia="Calibri" w:cs="Arial"/>
                <w:szCs w:val="18"/>
                <w:lang w:val="da-DK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Sebastien L.G.A.E. MASSART</w:t>
            </w:r>
          </w:p>
        </w:tc>
        <w:tc>
          <w:tcPr>
            <w:tcW w:w="3580" w:type="dxa"/>
          </w:tcPr>
          <w:p w14:paraId="6FF4C0EE" w14:textId="77777777" w:rsidR="00DB0D77" w:rsidRPr="00DB0D77" w:rsidRDefault="00DB0D7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hyperlink r:id="rId98" w:history="1">
              <w:r w:rsidRPr="00DB0D77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Sebastien.massart@uliege.be</w:t>
              </w:r>
            </w:hyperlink>
          </w:p>
        </w:tc>
      </w:tr>
      <w:tr w:rsidR="00DB0D77" w:rsidRPr="00DB0D77" w14:paraId="6A2AF579" w14:textId="77777777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0D5F947E" w14:textId="77777777" w:rsidR="00DB0D77" w:rsidRPr="00186C95" w:rsidRDefault="00DB0D7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26D05821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21D19FDD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01EEABC5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China</w:t>
            </w:r>
          </w:p>
        </w:tc>
        <w:tc>
          <w:tcPr>
            <w:tcW w:w="1260" w:type="dxa"/>
          </w:tcPr>
          <w:p w14:paraId="3C4046CF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08E94D6B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Zhixin Du</w:t>
            </w:r>
          </w:p>
        </w:tc>
        <w:tc>
          <w:tcPr>
            <w:tcW w:w="3580" w:type="dxa"/>
          </w:tcPr>
          <w:p w14:paraId="794BC0A8" w14:textId="77777777" w:rsidR="00DB0D77" w:rsidRPr="00DB0D77" w:rsidRDefault="00DB0D7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hyperlink r:id="rId99" w:history="1">
              <w:r w:rsidRPr="00DB0D77">
                <w:rPr>
                  <w:rStyle w:val="Hyperlink"/>
                  <w:rFonts w:ascii="Arial" w:hAnsi="Arial" w:cs="Arial"/>
                  <w:sz w:val="18"/>
                  <w:szCs w:val="18"/>
                </w:rPr>
                <w:t>xiaoxin0086@126.com</w:t>
              </w:r>
            </w:hyperlink>
            <w:r w:rsidRPr="00DB0D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B0D77" w:rsidRPr="00DB0D77" w14:paraId="72ABD936" w14:textId="77777777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0D181A52" w14:textId="77777777" w:rsidR="00DB0D77" w:rsidRPr="00186C95" w:rsidRDefault="00DB0D7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70B67CD3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23DF9DF8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54BBFB8C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USA</w:t>
            </w:r>
          </w:p>
        </w:tc>
        <w:tc>
          <w:tcPr>
            <w:tcW w:w="1260" w:type="dxa"/>
          </w:tcPr>
          <w:p w14:paraId="4AAE1C80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148830E5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Eric Alan Newberry</w:t>
            </w:r>
          </w:p>
        </w:tc>
        <w:tc>
          <w:tcPr>
            <w:tcW w:w="3580" w:type="dxa"/>
          </w:tcPr>
          <w:p w14:paraId="47C8853A" w14:textId="77777777" w:rsidR="00DB0D77" w:rsidRPr="00DB0D77" w:rsidRDefault="00DB0D7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hyperlink r:id="rId100" w:history="1">
              <w:r w:rsidRPr="00DB0D77">
                <w:rPr>
                  <w:rStyle w:val="Hyperlink"/>
                  <w:rFonts w:ascii="Arial" w:hAnsi="Arial" w:cs="Arial"/>
                  <w:sz w:val="18"/>
                  <w:szCs w:val="18"/>
                </w:rPr>
                <w:t>eric.newberry@usda.gov</w:t>
              </w:r>
            </w:hyperlink>
            <w:r w:rsidRPr="00DB0D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B0D77" w:rsidRPr="00DB0D77" w14:paraId="41C6D98C" w14:textId="77777777">
        <w:trPr>
          <w:cantSplit/>
          <w:trHeight w:val="375"/>
        </w:trPr>
        <w:tc>
          <w:tcPr>
            <w:tcW w:w="1908" w:type="dxa"/>
            <w:vMerge/>
            <w:shd w:val="clear" w:color="auto" w:fill="FFFFFF" w:themeFill="background1"/>
          </w:tcPr>
          <w:p w14:paraId="45B8CFF9" w14:textId="77777777" w:rsidR="00DB0D77" w:rsidRPr="00186C95" w:rsidRDefault="00DB0D77">
            <w:pPr>
              <w:pStyle w:val="IPPArialTable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vMerge/>
            <w:shd w:val="clear" w:color="auto" w:fill="FFFFFF" w:themeFill="background1"/>
          </w:tcPr>
          <w:p w14:paraId="5E0F57E6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14:paraId="0DAC0799" w14:textId="77777777" w:rsidR="00DB0D77" w:rsidRPr="00186C95" w:rsidRDefault="00DB0D77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  <w:tc>
          <w:tcPr>
            <w:tcW w:w="2250" w:type="dxa"/>
          </w:tcPr>
          <w:p w14:paraId="1BAC216C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New Zealand</w:t>
            </w:r>
          </w:p>
        </w:tc>
        <w:tc>
          <w:tcPr>
            <w:tcW w:w="1260" w:type="dxa"/>
          </w:tcPr>
          <w:p w14:paraId="358ADF7C" w14:textId="77777777" w:rsidR="00DB0D77" w:rsidRPr="00186C95" w:rsidRDefault="00DB0D77">
            <w:pPr>
              <w:pStyle w:val="IPPArialTable"/>
              <w:jc w:val="center"/>
              <w:rPr>
                <w:rFonts w:eastAsia="Calibri" w:cs="Arial"/>
                <w:szCs w:val="18"/>
              </w:rPr>
            </w:pPr>
            <w:r w:rsidRPr="00186C95">
              <w:rPr>
                <w:rFonts w:eastAsia="Calibri" w:cs="Arial"/>
                <w:szCs w:val="18"/>
              </w:rPr>
              <w:t>Co-author</w:t>
            </w:r>
          </w:p>
        </w:tc>
        <w:tc>
          <w:tcPr>
            <w:tcW w:w="2880" w:type="dxa"/>
          </w:tcPr>
          <w:p w14:paraId="2BAC7B2E" w14:textId="77777777" w:rsidR="00DB0D77" w:rsidRPr="00186C95" w:rsidRDefault="00DB0D77">
            <w:pPr>
              <w:pStyle w:val="IPPArialTable"/>
              <w:rPr>
                <w:rFonts w:eastAsia="Calibri" w:cs="Arial"/>
                <w:szCs w:val="18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Luciano Ariel Rigano</w:t>
            </w:r>
          </w:p>
        </w:tc>
        <w:tc>
          <w:tcPr>
            <w:tcW w:w="3580" w:type="dxa"/>
          </w:tcPr>
          <w:p w14:paraId="12FE531A" w14:textId="77777777" w:rsidR="00DB0D77" w:rsidRPr="001076BB" w:rsidRDefault="00DB0D77">
            <w:pPr>
              <w:pStyle w:val="Default"/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101" w:history="1">
              <w:r w:rsidRPr="001076B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Luciano.rigano@mpi.govt.nz</w:t>
              </w:r>
            </w:hyperlink>
            <w:r w:rsidRPr="001076BB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7E552CFF" w14:textId="77777777" w:rsidR="00DB0D77" w:rsidRDefault="00DB0D77" w:rsidP="0071341A">
      <w:pPr>
        <w:pStyle w:val="IPPNormal"/>
        <w:rPr>
          <w:lang w:val="de-DE"/>
        </w:rPr>
      </w:pPr>
    </w:p>
    <w:sectPr w:rsidR="00DB0D77" w:rsidSect="00F321A3">
      <w:headerReference w:type="even" r:id="rId102"/>
      <w:headerReference w:type="default" r:id="rId103"/>
      <w:footerReference w:type="even" r:id="rId104"/>
      <w:footerReference w:type="default" r:id="rId105"/>
      <w:headerReference w:type="first" r:id="rId106"/>
      <w:footerReference w:type="first" r:id="rId107"/>
      <w:type w:val="continuous"/>
      <w:pgSz w:w="16838" w:h="11906" w:orient="landscape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8945A" w14:textId="77777777" w:rsidR="00F2286F" w:rsidRDefault="00F2286F" w:rsidP="00AD0B9E">
      <w:r>
        <w:separator/>
      </w:r>
    </w:p>
  </w:endnote>
  <w:endnote w:type="continuationSeparator" w:id="0">
    <w:p w14:paraId="620C7AB4" w14:textId="77777777" w:rsidR="00F2286F" w:rsidRDefault="00F2286F" w:rsidP="00AD0B9E">
      <w:r>
        <w:continuationSeparator/>
      </w:r>
    </w:p>
  </w:endnote>
  <w:endnote w:type="continuationNotice" w:id="1">
    <w:p w14:paraId="1AEAEC87" w14:textId="77777777" w:rsidR="00F2286F" w:rsidRDefault="00F228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ans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1258" w14:textId="3FEA049F" w:rsidR="00AF5FE5" w:rsidRPr="0082177B" w:rsidRDefault="00AF5FE5" w:rsidP="0082177B">
    <w:pPr>
      <w:pBdr>
        <w:top w:val="single" w:sz="4" w:space="1" w:color="auto"/>
      </w:pBdr>
      <w:tabs>
        <w:tab w:val="left" w:pos="1134"/>
        <w:tab w:val="right" w:pos="14034"/>
      </w:tabs>
      <w:spacing w:line="259" w:lineRule="auto"/>
      <w:ind w:right="-32"/>
      <w:rPr>
        <w:rFonts w:ascii="Arial" w:eastAsiaTheme="minorHAnsi" w:hAnsi="Arial" w:cstheme="minorBidi"/>
        <w:b/>
        <w:noProof/>
        <w:sz w:val="18"/>
        <w:szCs w:val="22"/>
        <w:lang w:val="en-US"/>
      </w:rPr>
    </w:pP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Page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PAGE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2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 of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NUMPAGES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7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  <w:t>International Plant Protection Convention</w:t>
    </w:r>
  </w:p>
  <w:p w14:paraId="0B1F5746" w14:textId="77777777" w:rsidR="00AF5FE5" w:rsidRPr="0082177B" w:rsidRDefault="00AF5FE5" w:rsidP="0082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2D24" w14:textId="5126FC96" w:rsidR="00AF5FE5" w:rsidRPr="0082177B" w:rsidRDefault="00AF5FE5" w:rsidP="0082177B">
    <w:pPr>
      <w:pBdr>
        <w:top w:val="single" w:sz="4" w:space="1" w:color="auto"/>
      </w:pBdr>
      <w:tabs>
        <w:tab w:val="left" w:pos="1134"/>
        <w:tab w:val="right" w:pos="14034"/>
      </w:tabs>
      <w:spacing w:line="259" w:lineRule="auto"/>
      <w:ind w:right="-32"/>
      <w:jc w:val="right"/>
      <w:rPr>
        <w:rFonts w:ascii="Arial" w:eastAsiaTheme="minorHAnsi" w:hAnsi="Arial" w:cstheme="minorBidi"/>
        <w:b/>
        <w:noProof/>
        <w:sz w:val="18"/>
        <w:szCs w:val="22"/>
        <w:lang w:val="en-US"/>
      </w:rPr>
    </w:pP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>International Plant Protection Convention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  <w:t xml:space="preserve">Page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PAGE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3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 of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NUMPAGES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7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</w:p>
  <w:p w14:paraId="2DB47C62" w14:textId="77777777" w:rsidR="00AF5FE5" w:rsidRPr="0082177B" w:rsidRDefault="00AF5FE5" w:rsidP="0082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4609" w14:textId="23E64287" w:rsidR="00AF5FE5" w:rsidRPr="0082177B" w:rsidRDefault="00AF5FE5" w:rsidP="0082177B">
    <w:pPr>
      <w:pBdr>
        <w:top w:val="single" w:sz="4" w:space="1" w:color="auto"/>
      </w:pBdr>
      <w:tabs>
        <w:tab w:val="left" w:pos="1134"/>
        <w:tab w:val="right" w:pos="14034"/>
      </w:tabs>
      <w:spacing w:line="259" w:lineRule="auto"/>
      <w:ind w:right="-32"/>
      <w:jc w:val="right"/>
      <w:rPr>
        <w:rFonts w:ascii="Arial" w:eastAsiaTheme="minorHAnsi" w:hAnsi="Arial" w:cstheme="minorBidi"/>
        <w:b/>
        <w:noProof/>
        <w:sz w:val="18"/>
        <w:szCs w:val="22"/>
        <w:lang w:val="en-US"/>
      </w:rPr>
    </w:pP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>International Plant Protection Convention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ab/>
      <w:t xml:space="preserve">Page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PAGE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1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t xml:space="preserve"> of 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begin"/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instrText xml:space="preserve"> NUMPAGES </w:instrTex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separate"/>
    </w:r>
    <w:r w:rsidR="008F2C55">
      <w:rPr>
        <w:rFonts w:ascii="Arial" w:eastAsiaTheme="minorHAnsi" w:hAnsi="Arial" w:cstheme="minorBidi"/>
        <w:b/>
        <w:noProof/>
        <w:sz w:val="18"/>
        <w:szCs w:val="22"/>
        <w:lang w:val="en-US"/>
      </w:rPr>
      <w:t>7</w:t>
    </w:r>
    <w:r w:rsidRPr="0082177B">
      <w:rPr>
        <w:rFonts w:ascii="Arial" w:eastAsiaTheme="minorHAnsi" w:hAnsi="Arial" w:cstheme="minorBidi"/>
        <w:b/>
        <w:noProof/>
        <w:sz w:val="18"/>
        <w:szCs w:val="22"/>
        <w:lang w:val="en-US"/>
      </w:rPr>
      <w:fldChar w:fldCharType="end"/>
    </w:r>
  </w:p>
  <w:p w14:paraId="1B13D0A6" w14:textId="77777777" w:rsidR="00AF5FE5" w:rsidRPr="0082177B" w:rsidRDefault="00AF5FE5" w:rsidP="0082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02A07" w14:textId="77777777" w:rsidR="00F2286F" w:rsidRDefault="00F2286F" w:rsidP="00AD0B9E">
      <w:r>
        <w:separator/>
      </w:r>
    </w:p>
  </w:footnote>
  <w:footnote w:type="continuationSeparator" w:id="0">
    <w:p w14:paraId="45F89B7E" w14:textId="77777777" w:rsidR="00F2286F" w:rsidRDefault="00F2286F" w:rsidP="00AD0B9E">
      <w:r>
        <w:continuationSeparator/>
      </w:r>
    </w:p>
  </w:footnote>
  <w:footnote w:type="continuationNotice" w:id="1">
    <w:p w14:paraId="4AD47D4B" w14:textId="77777777" w:rsidR="00F2286F" w:rsidRDefault="00F2286F"/>
  </w:footnote>
  <w:footnote w:id="2">
    <w:p w14:paraId="3817B0FA" w14:textId="1A1D0B70" w:rsidR="00AF5FE5" w:rsidRPr="007B4B96" w:rsidRDefault="00AF5FE5" w:rsidP="00413C88">
      <w:pPr>
        <w:pStyle w:val="IPPFootnote"/>
      </w:pPr>
      <w:r>
        <w:rPr>
          <w:rStyle w:val="FootnoteReference"/>
        </w:rPr>
        <w:footnoteRef/>
      </w:r>
      <w:r>
        <w:t xml:space="preserve"> </w:t>
      </w:r>
      <w:r w:rsidRPr="001B3704">
        <w:rPr>
          <w:lang w:val="en-US"/>
        </w:rPr>
        <w:t>List of topics for IPPC standards</w:t>
      </w:r>
      <w:r>
        <w:rPr>
          <w:lang w:val="en-US"/>
        </w:rPr>
        <w:t xml:space="preserve">: </w:t>
      </w:r>
      <w:hyperlink r:id="rId1" w:history="1">
        <w:r w:rsidR="004B65C2" w:rsidRPr="00CD5DFF">
          <w:rPr>
            <w:rStyle w:val="Hyperlink"/>
          </w:rPr>
          <w:t>https://www.ippc.int/en/core-activities/standards-setting/list-topics-ippc-standards/list</w:t>
        </w:r>
      </w:hyperlink>
      <w:r w:rsidR="004B65C2">
        <w:t xml:space="preserve"> </w:t>
      </w:r>
    </w:p>
  </w:footnote>
  <w:footnote w:id="3">
    <w:p w14:paraId="7FED454D" w14:textId="6038895D" w:rsidR="00AF5FE5" w:rsidRPr="0042009D" w:rsidRDefault="00AF5FE5" w:rsidP="00A06229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>
        <w:t xml:space="preserve"> TPDP membership and contact information: </w:t>
      </w:r>
      <w:hyperlink r:id="rId2" w:history="1">
        <w:r w:rsidR="00912E67" w:rsidRPr="00CD5DFF">
          <w:rPr>
            <w:rStyle w:val="Hyperlink"/>
          </w:rPr>
          <w:t>https://www.ippc.int/en/publications/92200/</w:t>
        </w:r>
      </w:hyperlink>
      <w:r w:rsidR="00912E67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CAB2E" w14:textId="2138A16C" w:rsidR="00AF5FE5" w:rsidRPr="00377B4E" w:rsidRDefault="00656AF7" w:rsidP="00615819">
    <w:pPr>
      <w:pStyle w:val="IPPHeaderlandscape"/>
    </w:pPr>
    <w:r>
      <w:t>Updated 2025-10-09</w:t>
    </w:r>
    <w:r w:rsidR="00AF5FE5">
      <w:tab/>
    </w:r>
    <w:r w:rsidR="00AF5FE5" w:rsidRPr="00377B4E">
      <w:t>Status of IPPC diagnostic protocols (including contact details of authors)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B7A16" w14:textId="2500FC1A" w:rsidR="00AF5FE5" w:rsidRPr="00377B4E" w:rsidRDefault="00AF5FE5" w:rsidP="00C46A9E">
    <w:pPr>
      <w:pStyle w:val="IPPHeaderlandscape"/>
    </w:pPr>
    <w:r w:rsidRPr="00377B4E">
      <w:t xml:space="preserve">IPPC diagnostic protocols </w:t>
    </w:r>
    <w:r>
      <w:t xml:space="preserve">drafting groups </w:t>
    </w:r>
    <w:r w:rsidRPr="00377B4E">
      <w:t>(including contact details of authors</w:t>
    </w:r>
    <w:r>
      <w:t xml:space="preserve"> and DP status</w:t>
    </w:r>
    <w:r w:rsidRPr="00377B4E">
      <w:t>)</w:t>
    </w:r>
    <w:r>
      <w:tab/>
    </w:r>
    <w:r w:rsidR="00656AF7">
      <w:t>Updated 2025-10-09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3A8EA" w14:textId="1CE0C1D3" w:rsidR="00DD7744" w:rsidRPr="005A08EA" w:rsidRDefault="00DD7744" w:rsidP="00DD7744">
    <w:pPr>
      <w:pStyle w:val="IPPHeader"/>
      <w:tabs>
        <w:tab w:val="clear" w:pos="1134"/>
        <w:tab w:val="clear" w:pos="9072"/>
        <w:tab w:val="right" w:pos="14003"/>
      </w:tabs>
      <w:spacing w:before="240" w:after="0"/>
    </w:pPr>
    <w:bookmarkStart w:id="11" w:name="_Hlk38796923"/>
    <w:bookmarkStart w:id="12" w:name="_Hlk38796924"/>
    <w:bookmarkStart w:id="13" w:name="_Hlk178852869"/>
    <w:bookmarkStart w:id="14" w:name="_Hlk178852870"/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34B58D9A" wp14:editId="3406294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88128" cy="557515"/>
          <wp:effectExtent l="0" t="0" r="0" b="0"/>
          <wp:wrapTopAndBottom/>
          <wp:docPr id="165196114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71692" cy="5618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1B8C">
      <w:rPr>
        <w:i/>
        <w:iCs/>
        <w:noProof/>
      </w:rPr>
      <w:drawing>
        <wp:anchor distT="0" distB="0" distL="114300" distR="114300" simplePos="0" relativeHeight="251662336" behindDoc="1" locked="0" layoutInCell="1" allowOverlap="1" wp14:anchorId="6B699A6C" wp14:editId="4D560C15">
          <wp:simplePos x="0" y="0"/>
          <wp:positionH relativeFrom="page">
            <wp:posOffset>2520315</wp:posOffset>
          </wp:positionH>
          <wp:positionV relativeFrom="page">
            <wp:posOffset>556260</wp:posOffset>
          </wp:positionV>
          <wp:extent cx="1756410" cy="697865"/>
          <wp:effectExtent l="0" t="0" r="0" b="0"/>
          <wp:wrapTight wrapText="bothSides">
            <wp:wrapPolygon edited="0">
              <wp:start x="0" y="0"/>
              <wp:lineTo x="0" y="21227"/>
              <wp:lineTo x="21319" y="21227"/>
              <wp:lineTo x="21319" y="0"/>
              <wp:lineTo x="0" y="0"/>
            </wp:wrapPolygon>
          </wp:wrapTight>
          <wp:docPr id="269435222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410" cy="697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383F4555" wp14:editId="07169E53">
              <wp:simplePos x="0" y="0"/>
              <wp:positionH relativeFrom="margin">
                <wp:posOffset>1574799</wp:posOffset>
              </wp:positionH>
              <wp:positionV relativeFrom="page">
                <wp:posOffset>720090</wp:posOffset>
              </wp:positionV>
              <wp:extent cx="0" cy="360045"/>
              <wp:effectExtent l="0" t="0" r="38100" b="20955"/>
              <wp:wrapNone/>
              <wp:docPr id="78007722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E578D2" id="Straight Connector 1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page;mso-width-percent:0;mso-height-percent:0;mso-width-relative:page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" strokecolor="black [3213]" strokeweight=".5pt">
              <v:stroke joinstyle="miter"/>
              <o:lock v:ext="edit" shapetype="f"/>
              <w10:wrap anchorx="margin" anchory="page"/>
            </v:line>
          </w:pict>
        </mc:Fallback>
      </mc:AlternateContent>
    </w:r>
    <w:r w:rsidRPr="00021B8C">
      <w:rPr>
        <w:noProof/>
      </w:rPr>
      <w:drawing>
        <wp:anchor distT="0" distB="0" distL="114300" distR="114300" simplePos="0" relativeHeight="251661312" behindDoc="1" locked="0" layoutInCell="1" allowOverlap="1" wp14:anchorId="791A5C5D" wp14:editId="03565AB8">
          <wp:simplePos x="0" y="0"/>
          <wp:positionH relativeFrom="page">
            <wp:posOffset>738505</wp:posOffset>
          </wp:positionH>
          <wp:positionV relativeFrom="page">
            <wp:posOffset>563245</wp:posOffset>
          </wp:positionV>
          <wp:extent cx="1727835" cy="697865"/>
          <wp:effectExtent l="0" t="0" r="5715" b="6985"/>
          <wp:wrapTight wrapText="bothSides">
            <wp:wrapPolygon edited="0">
              <wp:start x="0" y="0"/>
              <wp:lineTo x="0" y="21227"/>
              <wp:lineTo x="21433" y="21227"/>
              <wp:lineTo x="21433" y="0"/>
              <wp:lineTo x="0" y="0"/>
            </wp:wrapPolygon>
          </wp:wrapTight>
          <wp:docPr id="1926935829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97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08EA">
      <w:tab/>
    </w:r>
    <w:r w:rsidR="00F953B6">
      <w:t>Updated 202</w:t>
    </w:r>
    <w:r w:rsidR="00656AF7">
      <w:t>5</w:t>
    </w:r>
    <w:r w:rsidR="00F953B6">
      <w:t>-</w:t>
    </w:r>
    <w:r w:rsidR="00656AF7">
      <w:t>10</w:t>
    </w:r>
    <w:r w:rsidR="00F953B6">
      <w:t>-</w:t>
    </w:r>
    <w:r w:rsidR="002847CC">
      <w:t>0</w:t>
    </w:r>
    <w:r w:rsidR="00656AF7">
      <w:t>9</w:t>
    </w:r>
  </w:p>
  <w:p w14:paraId="1A840D73" w14:textId="1B095A62" w:rsidR="00DD7744" w:rsidRPr="005A08EA" w:rsidRDefault="00DD7744" w:rsidP="00DD7744">
    <w:pPr>
      <w:pStyle w:val="IPPHeader"/>
      <w:tabs>
        <w:tab w:val="clear" w:pos="1134"/>
        <w:tab w:val="clear" w:pos="9072"/>
        <w:tab w:val="right" w:pos="14003"/>
      </w:tabs>
      <w:spacing w:after="0"/>
    </w:pPr>
  </w:p>
  <w:p w14:paraId="5704B2BE" w14:textId="77777777" w:rsidR="00DD7744" w:rsidRPr="005A08EA" w:rsidRDefault="00DD7744" w:rsidP="00DD7744">
    <w:pPr>
      <w:pStyle w:val="IPPHeader"/>
      <w:tabs>
        <w:tab w:val="clear" w:pos="1134"/>
        <w:tab w:val="clear" w:pos="9072"/>
        <w:tab w:val="left" w:pos="6086"/>
      </w:tabs>
      <w:spacing w:after="260"/>
    </w:pPr>
    <w:r w:rsidRPr="005A08EA">
      <w:tab/>
    </w:r>
  </w:p>
  <w:bookmarkEnd w:id="11"/>
  <w:bookmarkEnd w:id="12"/>
  <w:bookmarkEnd w:id="13"/>
  <w:bookmarkEnd w:id="14"/>
  <w:p w14:paraId="2E48FDA9" w14:textId="695C4F1C" w:rsidR="00AF5FE5" w:rsidRDefault="00DD7744" w:rsidP="00DD7744">
    <w:pPr>
      <w:pStyle w:val="IPPHeader"/>
      <w:tabs>
        <w:tab w:val="clear" w:pos="1134"/>
      </w:tabs>
      <w:spacing w:after="0"/>
    </w:pPr>
    <w:r>
      <w:t>Status of IPPC diagnostic protocols (including contact details of authors)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53BAB"/>
    <w:multiLevelType w:val="hybridMultilevel"/>
    <w:tmpl w:val="16F4E098"/>
    <w:lvl w:ilvl="0" w:tplc="0EDC9030">
      <w:start w:val="200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8FF6012"/>
    <w:multiLevelType w:val="hybridMultilevel"/>
    <w:tmpl w:val="D41E11F6"/>
    <w:lvl w:ilvl="0" w:tplc="0A444CBA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8688E"/>
    <w:multiLevelType w:val="hybridMultilevel"/>
    <w:tmpl w:val="D2280446"/>
    <w:lvl w:ilvl="0" w:tplc="0809000D">
      <w:start w:val="1"/>
      <w:numFmt w:val="bullet"/>
      <w:lvlText w:val=""/>
      <w:lvlJc w:val="left"/>
      <w:pPr>
        <w:ind w:left="70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6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F4065"/>
    <w:multiLevelType w:val="hybridMultilevel"/>
    <w:tmpl w:val="9C8E68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A35A0E"/>
    <w:multiLevelType w:val="hybridMultilevel"/>
    <w:tmpl w:val="35A09A60"/>
    <w:lvl w:ilvl="0" w:tplc="FA90FAAC">
      <w:numFmt w:val="decimalZero"/>
      <w:lvlText w:val="%1."/>
      <w:lvlJc w:val="left"/>
      <w:pPr>
        <w:ind w:left="5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6" w:hanging="360"/>
      </w:pPr>
    </w:lvl>
    <w:lvl w:ilvl="2" w:tplc="0809001B" w:tentative="1">
      <w:start w:val="1"/>
      <w:numFmt w:val="lowerRoman"/>
      <w:lvlText w:val="%3."/>
      <w:lvlJc w:val="right"/>
      <w:pPr>
        <w:ind w:left="1976" w:hanging="180"/>
      </w:pPr>
    </w:lvl>
    <w:lvl w:ilvl="3" w:tplc="0809000F" w:tentative="1">
      <w:start w:val="1"/>
      <w:numFmt w:val="decimal"/>
      <w:lvlText w:val="%4."/>
      <w:lvlJc w:val="left"/>
      <w:pPr>
        <w:ind w:left="2696" w:hanging="360"/>
      </w:pPr>
    </w:lvl>
    <w:lvl w:ilvl="4" w:tplc="08090019" w:tentative="1">
      <w:start w:val="1"/>
      <w:numFmt w:val="lowerLetter"/>
      <w:lvlText w:val="%5."/>
      <w:lvlJc w:val="left"/>
      <w:pPr>
        <w:ind w:left="3416" w:hanging="360"/>
      </w:pPr>
    </w:lvl>
    <w:lvl w:ilvl="5" w:tplc="0809001B" w:tentative="1">
      <w:start w:val="1"/>
      <w:numFmt w:val="lowerRoman"/>
      <w:lvlText w:val="%6."/>
      <w:lvlJc w:val="right"/>
      <w:pPr>
        <w:ind w:left="4136" w:hanging="180"/>
      </w:pPr>
    </w:lvl>
    <w:lvl w:ilvl="6" w:tplc="0809000F" w:tentative="1">
      <w:start w:val="1"/>
      <w:numFmt w:val="decimal"/>
      <w:lvlText w:val="%7."/>
      <w:lvlJc w:val="left"/>
      <w:pPr>
        <w:ind w:left="4856" w:hanging="360"/>
      </w:pPr>
    </w:lvl>
    <w:lvl w:ilvl="7" w:tplc="08090019" w:tentative="1">
      <w:start w:val="1"/>
      <w:numFmt w:val="lowerLetter"/>
      <w:lvlText w:val="%8."/>
      <w:lvlJc w:val="left"/>
      <w:pPr>
        <w:ind w:left="5576" w:hanging="360"/>
      </w:pPr>
    </w:lvl>
    <w:lvl w:ilvl="8" w:tplc="08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 w15:restartNumberingAfterBreak="0">
    <w:nsid w:val="0F864D83"/>
    <w:multiLevelType w:val="hybridMultilevel"/>
    <w:tmpl w:val="B5FADDA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E6139D"/>
    <w:multiLevelType w:val="hybridMultilevel"/>
    <w:tmpl w:val="54E67290"/>
    <w:lvl w:ilvl="0" w:tplc="78E09CD0">
      <w:start w:val="200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B0036"/>
    <w:multiLevelType w:val="hybridMultilevel"/>
    <w:tmpl w:val="96FA9DF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A1F59"/>
    <w:multiLevelType w:val="hybridMultilevel"/>
    <w:tmpl w:val="6764FE62"/>
    <w:lvl w:ilvl="0" w:tplc="6436E9A0">
      <w:numFmt w:val="decimalZero"/>
      <w:lvlText w:val="%1.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19AD27A2"/>
    <w:multiLevelType w:val="hybridMultilevel"/>
    <w:tmpl w:val="39D29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22888"/>
    <w:multiLevelType w:val="hybridMultilevel"/>
    <w:tmpl w:val="6122EB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CC69D4"/>
    <w:multiLevelType w:val="hybridMultilevel"/>
    <w:tmpl w:val="8F2C3742"/>
    <w:lvl w:ilvl="0" w:tplc="5D3EA0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A0302"/>
    <w:multiLevelType w:val="hybridMultilevel"/>
    <w:tmpl w:val="485ED2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745096"/>
    <w:multiLevelType w:val="hybridMultilevel"/>
    <w:tmpl w:val="8F96083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EA0CDD"/>
    <w:multiLevelType w:val="hybridMultilevel"/>
    <w:tmpl w:val="337A3C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FF4566"/>
    <w:multiLevelType w:val="hybridMultilevel"/>
    <w:tmpl w:val="B75238CA"/>
    <w:lvl w:ilvl="0" w:tplc="017C6EE4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24D0D"/>
    <w:multiLevelType w:val="hybridMultilevel"/>
    <w:tmpl w:val="8756561E"/>
    <w:lvl w:ilvl="0" w:tplc="5D3EA0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453FC"/>
    <w:multiLevelType w:val="hybridMultilevel"/>
    <w:tmpl w:val="43C67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EE62E9"/>
    <w:multiLevelType w:val="hybridMultilevel"/>
    <w:tmpl w:val="A2FAF214"/>
    <w:lvl w:ilvl="0" w:tplc="5D3EA0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5" w15:restartNumberingAfterBreak="0">
    <w:nsid w:val="35692ABC"/>
    <w:multiLevelType w:val="hybridMultilevel"/>
    <w:tmpl w:val="58343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33840"/>
    <w:multiLevelType w:val="hybridMultilevel"/>
    <w:tmpl w:val="72A6EDB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85E6D"/>
    <w:multiLevelType w:val="hybridMultilevel"/>
    <w:tmpl w:val="C4E64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E7F59"/>
    <w:multiLevelType w:val="hybridMultilevel"/>
    <w:tmpl w:val="29866642"/>
    <w:lvl w:ilvl="0" w:tplc="E35E4E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7071CE"/>
    <w:multiLevelType w:val="hybridMultilevel"/>
    <w:tmpl w:val="D56E9BA2"/>
    <w:lvl w:ilvl="0" w:tplc="5C22EA0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5C8A893A">
      <w:start w:val="1"/>
      <w:numFmt w:val="lowerLetter"/>
      <w:lvlText w:val="%2."/>
      <w:lvlJc w:val="left"/>
      <w:pPr>
        <w:ind w:left="1440" w:hanging="360"/>
      </w:pPr>
    </w:lvl>
    <w:lvl w:ilvl="2" w:tplc="1C2AD076">
      <w:start w:val="1"/>
      <w:numFmt w:val="lowerRoman"/>
      <w:lvlText w:val="%3."/>
      <w:lvlJc w:val="right"/>
      <w:pPr>
        <w:ind w:left="2160" w:hanging="180"/>
      </w:pPr>
    </w:lvl>
    <w:lvl w:ilvl="3" w:tplc="FF74C934">
      <w:start w:val="1"/>
      <w:numFmt w:val="decimal"/>
      <w:lvlText w:val="%4."/>
      <w:lvlJc w:val="left"/>
      <w:pPr>
        <w:ind w:left="2880" w:hanging="360"/>
      </w:pPr>
    </w:lvl>
    <w:lvl w:ilvl="4" w:tplc="69D2379E">
      <w:start w:val="1"/>
      <w:numFmt w:val="lowerLetter"/>
      <w:lvlText w:val="%5."/>
      <w:lvlJc w:val="left"/>
      <w:pPr>
        <w:ind w:left="3600" w:hanging="360"/>
      </w:pPr>
    </w:lvl>
    <w:lvl w:ilvl="5" w:tplc="321E308A">
      <w:start w:val="1"/>
      <w:numFmt w:val="lowerRoman"/>
      <w:lvlText w:val="%6."/>
      <w:lvlJc w:val="right"/>
      <w:pPr>
        <w:ind w:left="4320" w:hanging="180"/>
      </w:pPr>
    </w:lvl>
    <w:lvl w:ilvl="6" w:tplc="89FC1064">
      <w:start w:val="1"/>
      <w:numFmt w:val="decimal"/>
      <w:lvlText w:val="%7."/>
      <w:lvlJc w:val="left"/>
      <w:pPr>
        <w:ind w:left="5040" w:hanging="360"/>
      </w:pPr>
    </w:lvl>
    <w:lvl w:ilvl="7" w:tplc="497C7A60">
      <w:start w:val="1"/>
      <w:numFmt w:val="lowerLetter"/>
      <w:lvlText w:val="%8."/>
      <w:lvlJc w:val="left"/>
      <w:pPr>
        <w:ind w:left="5760" w:hanging="360"/>
      </w:pPr>
    </w:lvl>
    <w:lvl w:ilvl="8" w:tplc="103AC24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87581"/>
    <w:multiLevelType w:val="multilevel"/>
    <w:tmpl w:val="08090001"/>
    <w:lvl w:ilvl="0">
      <w:start w:val="1"/>
      <w:numFmt w:val="bullet"/>
      <w:pStyle w:val="IPPParagraphnumbering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0EE7D59"/>
    <w:multiLevelType w:val="hybridMultilevel"/>
    <w:tmpl w:val="77D47F9E"/>
    <w:lvl w:ilvl="0" w:tplc="EC8E9D14">
      <w:start w:val="200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420DA7"/>
    <w:multiLevelType w:val="hybridMultilevel"/>
    <w:tmpl w:val="081A20D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0B23DA"/>
    <w:multiLevelType w:val="hybridMultilevel"/>
    <w:tmpl w:val="2BC441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A936AE"/>
    <w:multiLevelType w:val="hybridMultilevel"/>
    <w:tmpl w:val="CE369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22517"/>
    <w:multiLevelType w:val="hybridMultilevel"/>
    <w:tmpl w:val="3934F1B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B17F7E"/>
    <w:multiLevelType w:val="hybridMultilevel"/>
    <w:tmpl w:val="B4EA1E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F01ED"/>
    <w:multiLevelType w:val="hybridMultilevel"/>
    <w:tmpl w:val="E42E49B2"/>
    <w:lvl w:ilvl="0" w:tplc="DD72F030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597EE8"/>
    <w:multiLevelType w:val="hybridMultilevel"/>
    <w:tmpl w:val="762842E2"/>
    <w:lvl w:ilvl="0" w:tplc="22A8E0FA">
      <w:numFmt w:val="decimalZero"/>
      <w:lvlText w:val="%1."/>
      <w:lvlJc w:val="left"/>
      <w:pPr>
        <w:ind w:left="5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6" w:hanging="360"/>
      </w:pPr>
    </w:lvl>
    <w:lvl w:ilvl="2" w:tplc="0809001B" w:tentative="1">
      <w:start w:val="1"/>
      <w:numFmt w:val="lowerRoman"/>
      <w:lvlText w:val="%3."/>
      <w:lvlJc w:val="right"/>
      <w:pPr>
        <w:ind w:left="1976" w:hanging="180"/>
      </w:pPr>
    </w:lvl>
    <w:lvl w:ilvl="3" w:tplc="0809000F" w:tentative="1">
      <w:start w:val="1"/>
      <w:numFmt w:val="decimal"/>
      <w:lvlText w:val="%4."/>
      <w:lvlJc w:val="left"/>
      <w:pPr>
        <w:ind w:left="2696" w:hanging="360"/>
      </w:pPr>
    </w:lvl>
    <w:lvl w:ilvl="4" w:tplc="08090019" w:tentative="1">
      <w:start w:val="1"/>
      <w:numFmt w:val="lowerLetter"/>
      <w:lvlText w:val="%5."/>
      <w:lvlJc w:val="left"/>
      <w:pPr>
        <w:ind w:left="3416" w:hanging="360"/>
      </w:pPr>
    </w:lvl>
    <w:lvl w:ilvl="5" w:tplc="0809001B" w:tentative="1">
      <w:start w:val="1"/>
      <w:numFmt w:val="lowerRoman"/>
      <w:lvlText w:val="%6."/>
      <w:lvlJc w:val="right"/>
      <w:pPr>
        <w:ind w:left="4136" w:hanging="180"/>
      </w:pPr>
    </w:lvl>
    <w:lvl w:ilvl="6" w:tplc="0809000F" w:tentative="1">
      <w:start w:val="1"/>
      <w:numFmt w:val="decimal"/>
      <w:lvlText w:val="%7."/>
      <w:lvlJc w:val="left"/>
      <w:pPr>
        <w:ind w:left="4856" w:hanging="360"/>
      </w:pPr>
    </w:lvl>
    <w:lvl w:ilvl="7" w:tplc="08090019" w:tentative="1">
      <w:start w:val="1"/>
      <w:numFmt w:val="lowerLetter"/>
      <w:lvlText w:val="%8."/>
      <w:lvlJc w:val="left"/>
      <w:pPr>
        <w:ind w:left="5576" w:hanging="360"/>
      </w:pPr>
    </w:lvl>
    <w:lvl w:ilvl="8" w:tplc="08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0D2"/>
    <w:multiLevelType w:val="hybridMultilevel"/>
    <w:tmpl w:val="0062F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E869A0"/>
    <w:multiLevelType w:val="hybridMultilevel"/>
    <w:tmpl w:val="ED4E48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79A2"/>
    <w:multiLevelType w:val="hybridMultilevel"/>
    <w:tmpl w:val="6B8A19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943ECD"/>
    <w:multiLevelType w:val="multilevel"/>
    <w:tmpl w:val="49943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FEC451D"/>
    <w:multiLevelType w:val="hybridMultilevel"/>
    <w:tmpl w:val="49304B1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761200">
    <w:abstractNumId w:val="23"/>
  </w:num>
  <w:num w:numId="2" w16cid:durableId="117384219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  <w:sz w:val="28"/>
        </w:rPr>
      </w:lvl>
    </w:lvlOverride>
  </w:num>
  <w:num w:numId="3" w16cid:durableId="78840526">
    <w:abstractNumId w:val="31"/>
  </w:num>
  <w:num w:numId="4" w16cid:durableId="646588468">
    <w:abstractNumId w:val="37"/>
  </w:num>
  <w:num w:numId="5" w16cid:durableId="1216356899">
    <w:abstractNumId w:val="29"/>
  </w:num>
  <w:num w:numId="6" w16cid:durableId="1270772667">
    <w:abstractNumId w:val="19"/>
  </w:num>
  <w:num w:numId="7" w16cid:durableId="1291277720">
    <w:abstractNumId w:val="17"/>
  </w:num>
  <w:num w:numId="8" w16cid:durableId="390739568">
    <w:abstractNumId w:val="7"/>
  </w:num>
  <w:num w:numId="9" w16cid:durableId="381251070">
    <w:abstractNumId w:val="46"/>
  </w:num>
  <w:num w:numId="10" w16cid:durableId="653992024">
    <w:abstractNumId w:val="15"/>
  </w:num>
  <w:num w:numId="11" w16cid:durableId="2105374059">
    <w:abstractNumId w:val="35"/>
  </w:num>
  <w:num w:numId="12" w16cid:durableId="1092362433">
    <w:abstractNumId w:val="11"/>
  </w:num>
  <w:num w:numId="13" w16cid:durableId="1792237628">
    <w:abstractNumId w:val="9"/>
  </w:num>
  <w:num w:numId="14" w16cid:durableId="507789778">
    <w:abstractNumId w:val="5"/>
  </w:num>
  <w:num w:numId="15" w16cid:durableId="519129836">
    <w:abstractNumId w:val="8"/>
  </w:num>
  <w:num w:numId="16" w16cid:durableId="1220939361">
    <w:abstractNumId w:val="41"/>
  </w:num>
  <w:num w:numId="17" w16cid:durableId="677779102">
    <w:abstractNumId w:val="12"/>
  </w:num>
  <w:num w:numId="18" w16cid:durableId="1218778922">
    <w:abstractNumId w:val="13"/>
  </w:num>
  <w:num w:numId="19" w16cid:durableId="1769541592">
    <w:abstractNumId w:val="34"/>
  </w:num>
  <w:num w:numId="20" w16cid:durableId="134376826">
    <w:abstractNumId w:val="39"/>
  </w:num>
  <w:num w:numId="21" w16cid:durableId="461777485">
    <w:abstractNumId w:val="20"/>
  </w:num>
  <w:num w:numId="22" w16cid:durableId="1190293388">
    <w:abstractNumId w:val="40"/>
  </w:num>
  <w:num w:numId="23" w16cid:durableId="561906762">
    <w:abstractNumId w:val="6"/>
  </w:num>
  <w:num w:numId="24" w16cid:durableId="1667442836">
    <w:abstractNumId w:val="3"/>
  </w:num>
  <w:num w:numId="25" w16cid:durableId="1844583905">
    <w:abstractNumId w:val="24"/>
  </w:num>
  <w:num w:numId="26" w16cid:durableId="1146245602">
    <w:abstractNumId w:val="44"/>
  </w:num>
  <w:num w:numId="27" w16cid:durableId="27099064">
    <w:abstractNumId w:val="33"/>
  </w:num>
  <w:num w:numId="28" w16cid:durableId="1718822206">
    <w:abstractNumId w:val="26"/>
  </w:num>
  <w:num w:numId="29" w16cid:durableId="1762144104">
    <w:abstractNumId w:val="47"/>
  </w:num>
  <w:num w:numId="30" w16cid:durableId="899830304">
    <w:abstractNumId w:val="14"/>
  </w:num>
  <w:num w:numId="31" w16cid:durableId="1801877921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 w16cid:durableId="4495905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 w16cid:durableId="20252694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 w16cid:durableId="1551383142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 w16cid:durableId="172991600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232349380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541745673">
    <w:abstractNumId w:val="2"/>
  </w:num>
  <w:num w:numId="38" w16cid:durableId="1364404386">
    <w:abstractNumId w:val="30"/>
  </w:num>
  <w:num w:numId="39" w16cid:durableId="1544365218">
    <w:abstractNumId w:val="42"/>
  </w:num>
  <w:num w:numId="40" w16cid:durableId="1472014310">
    <w:abstractNumId w:val="32"/>
  </w:num>
  <w:num w:numId="41" w16cid:durableId="738554344">
    <w:abstractNumId w:val="10"/>
  </w:num>
  <w:num w:numId="42" w16cid:durableId="1088385543">
    <w:abstractNumId w:val="1"/>
  </w:num>
  <w:num w:numId="43" w16cid:durableId="233007601">
    <w:abstractNumId w:val="16"/>
  </w:num>
  <w:num w:numId="44" w16cid:durableId="983776701">
    <w:abstractNumId w:val="45"/>
  </w:num>
  <w:num w:numId="45" w16cid:durableId="1199316939">
    <w:abstractNumId w:val="21"/>
  </w:num>
  <w:num w:numId="46" w16cid:durableId="139932478">
    <w:abstractNumId w:val="38"/>
  </w:num>
  <w:num w:numId="47" w16cid:durableId="1481846686">
    <w:abstractNumId w:val="18"/>
  </w:num>
  <w:num w:numId="48" w16cid:durableId="1118378956">
    <w:abstractNumId w:val="27"/>
  </w:num>
  <w:num w:numId="49" w16cid:durableId="974530093">
    <w:abstractNumId w:val="48"/>
  </w:num>
  <w:num w:numId="50" w16cid:durableId="1932157000">
    <w:abstractNumId w:val="4"/>
  </w:num>
  <w:num w:numId="51" w16cid:durableId="1967854381">
    <w:abstractNumId w:val="25"/>
  </w:num>
  <w:num w:numId="52" w16cid:durableId="486433350">
    <w:abstractNumId w:val="22"/>
  </w:num>
  <w:num w:numId="53" w16cid:durableId="106777006">
    <w:abstractNumId w:val="43"/>
  </w:num>
  <w:num w:numId="54" w16cid:durableId="1164861681">
    <w:abstractNumId w:val="36"/>
  </w:num>
  <w:num w:numId="55" w16cid:durableId="1014771518">
    <w:abstractNumId w:val="28"/>
  </w:num>
  <w:num w:numId="56" w16cid:durableId="730075148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7" w16cid:durableId="1487743017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SV" w:vendorID="64" w:dllVersion="0" w:nlCheck="1" w:checkStyle="0"/>
  <w:activeWritingStyle w:appName="MSWord" w:lang="en-NZ" w:vendorID="64" w:dllVersion="0" w:nlCheck="1" w:checkStyle="0"/>
  <w:activeWritingStyle w:appName="MSWord" w:lang="es-C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defaultTabStop w:val="720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zNzI1NzaztDQ0MjZR0lEKTi0uzszPAykwrAUAHC+MYCwAAAA="/>
  </w:docVars>
  <w:rsids>
    <w:rsidRoot w:val="0080600D"/>
    <w:rsid w:val="000001FC"/>
    <w:rsid w:val="0000042B"/>
    <w:rsid w:val="00002FC2"/>
    <w:rsid w:val="00006028"/>
    <w:rsid w:val="00006381"/>
    <w:rsid w:val="000078DB"/>
    <w:rsid w:val="00011085"/>
    <w:rsid w:val="0001109C"/>
    <w:rsid w:val="00011E8E"/>
    <w:rsid w:val="00012F63"/>
    <w:rsid w:val="000138DA"/>
    <w:rsid w:val="00013945"/>
    <w:rsid w:val="0001506C"/>
    <w:rsid w:val="00015C6B"/>
    <w:rsid w:val="000219F8"/>
    <w:rsid w:val="00026476"/>
    <w:rsid w:val="000266B7"/>
    <w:rsid w:val="00030F3A"/>
    <w:rsid w:val="00032792"/>
    <w:rsid w:val="000329A3"/>
    <w:rsid w:val="00033493"/>
    <w:rsid w:val="00042224"/>
    <w:rsid w:val="00043389"/>
    <w:rsid w:val="00043E57"/>
    <w:rsid w:val="0004412B"/>
    <w:rsid w:val="0004524A"/>
    <w:rsid w:val="00046496"/>
    <w:rsid w:val="0004743A"/>
    <w:rsid w:val="00047ED4"/>
    <w:rsid w:val="0005028E"/>
    <w:rsid w:val="000515A8"/>
    <w:rsid w:val="000534FF"/>
    <w:rsid w:val="000539C6"/>
    <w:rsid w:val="00053FCF"/>
    <w:rsid w:val="0005697C"/>
    <w:rsid w:val="00057175"/>
    <w:rsid w:val="00061361"/>
    <w:rsid w:val="000638F9"/>
    <w:rsid w:val="00066060"/>
    <w:rsid w:val="00067E5B"/>
    <w:rsid w:val="00072E43"/>
    <w:rsid w:val="0007330A"/>
    <w:rsid w:val="0007501F"/>
    <w:rsid w:val="00076841"/>
    <w:rsid w:val="00077526"/>
    <w:rsid w:val="000808D9"/>
    <w:rsid w:val="00081D90"/>
    <w:rsid w:val="000830D0"/>
    <w:rsid w:val="000850B4"/>
    <w:rsid w:val="00085CF1"/>
    <w:rsid w:val="000908CE"/>
    <w:rsid w:val="0009252D"/>
    <w:rsid w:val="00094C47"/>
    <w:rsid w:val="00094C6F"/>
    <w:rsid w:val="0009657A"/>
    <w:rsid w:val="000A2EA4"/>
    <w:rsid w:val="000A33C5"/>
    <w:rsid w:val="000A42F4"/>
    <w:rsid w:val="000A74AE"/>
    <w:rsid w:val="000B2E4E"/>
    <w:rsid w:val="000B31F6"/>
    <w:rsid w:val="000C11EC"/>
    <w:rsid w:val="000C1368"/>
    <w:rsid w:val="000C16DE"/>
    <w:rsid w:val="000C1F92"/>
    <w:rsid w:val="000C205E"/>
    <w:rsid w:val="000C3B2F"/>
    <w:rsid w:val="000D1A74"/>
    <w:rsid w:val="000D2B3B"/>
    <w:rsid w:val="000D7A9B"/>
    <w:rsid w:val="000E0032"/>
    <w:rsid w:val="000E0728"/>
    <w:rsid w:val="000E3EEC"/>
    <w:rsid w:val="000E62BA"/>
    <w:rsid w:val="000F07C3"/>
    <w:rsid w:val="000F2543"/>
    <w:rsid w:val="000F628C"/>
    <w:rsid w:val="000F6F04"/>
    <w:rsid w:val="000F740C"/>
    <w:rsid w:val="0010051D"/>
    <w:rsid w:val="00102E6A"/>
    <w:rsid w:val="001030AA"/>
    <w:rsid w:val="0010559B"/>
    <w:rsid w:val="0010629A"/>
    <w:rsid w:val="001066DC"/>
    <w:rsid w:val="00106A9E"/>
    <w:rsid w:val="001076BB"/>
    <w:rsid w:val="00110BAF"/>
    <w:rsid w:val="001116DD"/>
    <w:rsid w:val="001124A0"/>
    <w:rsid w:val="0011268C"/>
    <w:rsid w:val="0011312F"/>
    <w:rsid w:val="001176D6"/>
    <w:rsid w:val="00120392"/>
    <w:rsid w:val="00121DDE"/>
    <w:rsid w:val="001248E5"/>
    <w:rsid w:val="0012743F"/>
    <w:rsid w:val="001324A3"/>
    <w:rsid w:val="001374DC"/>
    <w:rsid w:val="00141765"/>
    <w:rsid w:val="00141B52"/>
    <w:rsid w:val="0014525E"/>
    <w:rsid w:val="00145EB2"/>
    <w:rsid w:val="0014620D"/>
    <w:rsid w:val="001479FD"/>
    <w:rsid w:val="00150B57"/>
    <w:rsid w:val="001510D5"/>
    <w:rsid w:val="00151682"/>
    <w:rsid w:val="001517CC"/>
    <w:rsid w:val="00152362"/>
    <w:rsid w:val="001525FA"/>
    <w:rsid w:val="00162E00"/>
    <w:rsid w:val="001648AE"/>
    <w:rsid w:val="00164F8C"/>
    <w:rsid w:val="00166CE7"/>
    <w:rsid w:val="001701F6"/>
    <w:rsid w:val="00170FFD"/>
    <w:rsid w:val="00173FC7"/>
    <w:rsid w:val="001760BF"/>
    <w:rsid w:val="0017765C"/>
    <w:rsid w:val="00181719"/>
    <w:rsid w:val="00182641"/>
    <w:rsid w:val="0018326A"/>
    <w:rsid w:val="00185DD2"/>
    <w:rsid w:val="00186C95"/>
    <w:rsid w:val="00187DAF"/>
    <w:rsid w:val="00191C17"/>
    <w:rsid w:val="00194237"/>
    <w:rsid w:val="001942DA"/>
    <w:rsid w:val="00195C64"/>
    <w:rsid w:val="00197B5C"/>
    <w:rsid w:val="001A076E"/>
    <w:rsid w:val="001A281A"/>
    <w:rsid w:val="001A321D"/>
    <w:rsid w:val="001A566B"/>
    <w:rsid w:val="001A56EB"/>
    <w:rsid w:val="001A5F94"/>
    <w:rsid w:val="001A7367"/>
    <w:rsid w:val="001A7FD7"/>
    <w:rsid w:val="001B0368"/>
    <w:rsid w:val="001B2CA7"/>
    <w:rsid w:val="001B35C9"/>
    <w:rsid w:val="001B3704"/>
    <w:rsid w:val="001B7F4E"/>
    <w:rsid w:val="001C0F87"/>
    <w:rsid w:val="001C11F1"/>
    <w:rsid w:val="001C374C"/>
    <w:rsid w:val="001C4D28"/>
    <w:rsid w:val="001C655F"/>
    <w:rsid w:val="001C76F4"/>
    <w:rsid w:val="001D09AE"/>
    <w:rsid w:val="001D2EEE"/>
    <w:rsid w:val="001D3397"/>
    <w:rsid w:val="001D58EA"/>
    <w:rsid w:val="001D7852"/>
    <w:rsid w:val="001E0D3A"/>
    <w:rsid w:val="001E1B61"/>
    <w:rsid w:val="001E2C29"/>
    <w:rsid w:val="001E3C80"/>
    <w:rsid w:val="001E4C94"/>
    <w:rsid w:val="001E6029"/>
    <w:rsid w:val="001F0A1B"/>
    <w:rsid w:val="001F1552"/>
    <w:rsid w:val="002026EB"/>
    <w:rsid w:val="00203E16"/>
    <w:rsid w:val="00204FD2"/>
    <w:rsid w:val="002075F0"/>
    <w:rsid w:val="00210CEC"/>
    <w:rsid w:val="00212BBA"/>
    <w:rsid w:val="002154ED"/>
    <w:rsid w:val="00220358"/>
    <w:rsid w:val="00222E31"/>
    <w:rsid w:val="00224C11"/>
    <w:rsid w:val="0023163A"/>
    <w:rsid w:val="00232FF7"/>
    <w:rsid w:val="00235BBD"/>
    <w:rsid w:val="00237B14"/>
    <w:rsid w:val="002423BC"/>
    <w:rsid w:val="00244807"/>
    <w:rsid w:val="00244929"/>
    <w:rsid w:val="00244955"/>
    <w:rsid w:val="0024609A"/>
    <w:rsid w:val="00246F65"/>
    <w:rsid w:val="0025079B"/>
    <w:rsid w:val="0025121F"/>
    <w:rsid w:val="00251DD0"/>
    <w:rsid w:val="002522DE"/>
    <w:rsid w:val="002524C5"/>
    <w:rsid w:val="00253AB3"/>
    <w:rsid w:val="00253CD5"/>
    <w:rsid w:val="00253EFC"/>
    <w:rsid w:val="002540BE"/>
    <w:rsid w:val="0025453B"/>
    <w:rsid w:val="0025471F"/>
    <w:rsid w:val="00256230"/>
    <w:rsid w:val="00257326"/>
    <w:rsid w:val="00257D4B"/>
    <w:rsid w:val="00261D57"/>
    <w:rsid w:val="002625A7"/>
    <w:rsid w:val="00262890"/>
    <w:rsid w:val="002636FF"/>
    <w:rsid w:val="0026382D"/>
    <w:rsid w:val="00263903"/>
    <w:rsid w:val="00263BCE"/>
    <w:rsid w:val="00265B00"/>
    <w:rsid w:val="00266AA2"/>
    <w:rsid w:val="00267759"/>
    <w:rsid w:val="002716DC"/>
    <w:rsid w:val="00272295"/>
    <w:rsid w:val="002756C3"/>
    <w:rsid w:val="002778FD"/>
    <w:rsid w:val="00277D38"/>
    <w:rsid w:val="00277F96"/>
    <w:rsid w:val="00280A4B"/>
    <w:rsid w:val="002815BF"/>
    <w:rsid w:val="002819C0"/>
    <w:rsid w:val="0028306F"/>
    <w:rsid w:val="00283E1A"/>
    <w:rsid w:val="002845FE"/>
    <w:rsid w:val="002847CC"/>
    <w:rsid w:val="00284A58"/>
    <w:rsid w:val="00284D4E"/>
    <w:rsid w:val="00286AB5"/>
    <w:rsid w:val="002870D3"/>
    <w:rsid w:val="00287DAC"/>
    <w:rsid w:val="002911DA"/>
    <w:rsid w:val="0029123B"/>
    <w:rsid w:val="00295643"/>
    <w:rsid w:val="00295E01"/>
    <w:rsid w:val="002A18D8"/>
    <w:rsid w:val="002A2DB2"/>
    <w:rsid w:val="002A30EC"/>
    <w:rsid w:val="002A39F0"/>
    <w:rsid w:val="002A48B0"/>
    <w:rsid w:val="002A699F"/>
    <w:rsid w:val="002A76F7"/>
    <w:rsid w:val="002B0FF0"/>
    <w:rsid w:val="002B2FA2"/>
    <w:rsid w:val="002B3442"/>
    <w:rsid w:val="002B49E6"/>
    <w:rsid w:val="002B5119"/>
    <w:rsid w:val="002B5405"/>
    <w:rsid w:val="002B6E54"/>
    <w:rsid w:val="002B77AC"/>
    <w:rsid w:val="002C1DB1"/>
    <w:rsid w:val="002C5405"/>
    <w:rsid w:val="002C5EBE"/>
    <w:rsid w:val="002D10D1"/>
    <w:rsid w:val="002D7549"/>
    <w:rsid w:val="002E1B9B"/>
    <w:rsid w:val="002E3024"/>
    <w:rsid w:val="002E4D3D"/>
    <w:rsid w:val="002E6575"/>
    <w:rsid w:val="002E7373"/>
    <w:rsid w:val="002E7B81"/>
    <w:rsid w:val="002F1066"/>
    <w:rsid w:val="002F3A78"/>
    <w:rsid w:val="002F4033"/>
    <w:rsid w:val="002F4824"/>
    <w:rsid w:val="002F564A"/>
    <w:rsid w:val="002F7FDF"/>
    <w:rsid w:val="00303894"/>
    <w:rsid w:val="00306398"/>
    <w:rsid w:val="003077F7"/>
    <w:rsid w:val="003078FE"/>
    <w:rsid w:val="00311305"/>
    <w:rsid w:val="00313A37"/>
    <w:rsid w:val="003232CD"/>
    <w:rsid w:val="003238AC"/>
    <w:rsid w:val="00324755"/>
    <w:rsid w:val="0032488F"/>
    <w:rsid w:val="00327A0B"/>
    <w:rsid w:val="003335C3"/>
    <w:rsid w:val="00333876"/>
    <w:rsid w:val="0034035D"/>
    <w:rsid w:val="003429EA"/>
    <w:rsid w:val="003452A2"/>
    <w:rsid w:val="003468B1"/>
    <w:rsid w:val="00350E29"/>
    <w:rsid w:val="0035179F"/>
    <w:rsid w:val="0035220B"/>
    <w:rsid w:val="00355276"/>
    <w:rsid w:val="0035754B"/>
    <w:rsid w:val="0036063E"/>
    <w:rsid w:val="00360D33"/>
    <w:rsid w:val="0036193A"/>
    <w:rsid w:val="00362244"/>
    <w:rsid w:val="0036265E"/>
    <w:rsid w:val="00363295"/>
    <w:rsid w:val="00363FF1"/>
    <w:rsid w:val="00367484"/>
    <w:rsid w:val="003701AE"/>
    <w:rsid w:val="00370D65"/>
    <w:rsid w:val="00370DA4"/>
    <w:rsid w:val="003744EA"/>
    <w:rsid w:val="00375740"/>
    <w:rsid w:val="00377B4E"/>
    <w:rsid w:val="0038091D"/>
    <w:rsid w:val="00380A2C"/>
    <w:rsid w:val="00381FB6"/>
    <w:rsid w:val="00382BA9"/>
    <w:rsid w:val="0038320D"/>
    <w:rsid w:val="00383507"/>
    <w:rsid w:val="00384CF7"/>
    <w:rsid w:val="003853BF"/>
    <w:rsid w:val="0038546B"/>
    <w:rsid w:val="00386A7B"/>
    <w:rsid w:val="00386D65"/>
    <w:rsid w:val="00390303"/>
    <w:rsid w:val="00391172"/>
    <w:rsid w:val="0039229A"/>
    <w:rsid w:val="003978FC"/>
    <w:rsid w:val="00397ED4"/>
    <w:rsid w:val="00397FF7"/>
    <w:rsid w:val="003A045B"/>
    <w:rsid w:val="003A0975"/>
    <w:rsid w:val="003A0B98"/>
    <w:rsid w:val="003A19AB"/>
    <w:rsid w:val="003A1D3B"/>
    <w:rsid w:val="003A2CD1"/>
    <w:rsid w:val="003A5310"/>
    <w:rsid w:val="003A60CE"/>
    <w:rsid w:val="003A69B0"/>
    <w:rsid w:val="003B14A8"/>
    <w:rsid w:val="003B4AA9"/>
    <w:rsid w:val="003B595B"/>
    <w:rsid w:val="003B61E9"/>
    <w:rsid w:val="003B7B40"/>
    <w:rsid w:val="003C0156"/>
    <w:rsid w:val="003C2C2E"/>
    <w:rsid w:val="003C30F1"/>
    <w:rsid w:val="003C317D"/>
    <w:rsid w:val="003C529B"/>
    <w:rsid w:val="003C5469"/>
    <w:rsid w:val="003C5ADF"/>
    <w:rsid w:val="003C6216"/>
    <w:rsid w:val="003C7B6E"/>
    <w:rsid w:val="003D4857"/>
    <w:rsid w:val="003D5399"/>
    <w:rsid w:val="003D6D53"/>
    <w:rsid w:val="003E0A88"/>
    <w:rsid w:val="003E1A7D"/>
    <w:rsid w:val="003E2673"/>
    <w:rsid w:val="003E36C1"/>
    <w:rsid w:val="003E37B5"/>
    <w:rsid w:val="003E42CB"/>
    <w:rsid w:val="003E446E"/>
    <w:rsid w:val="003E4A6D"/>
    <w:rsid w:val="003E5DD5"/>
    <w:rsid w:val="003F2A17"/>
    <w:rsid w:val="003F3F38"/>
    <w:rsid w:val="003F4B74"/>
    <w:rsid w:val="003F5E18"/>
    <w:rsid w:val="003F67BF"/>
    <w:rsid w:val="00400BDF"/>
    <w:rsid w:val="004056E9"/>
    <w:rsid w:val="004065B8"/>
    <w:rsid w:val="0040697C"/>
    <w:rsid w:val="004103BD"/>
    <w:rsid w:val="00413816"/>
    <w:rsid w:val="00413C88"/>
    <w:rsid w:val="0042009D"/>
    <w:rsid w:val="00420E96"/>
    <w:rsid w:val="004226A0"/>
    <w:rsid w:val="00423D98"/>
    <w:rsid w:val="004242C6"/>
    <w:rsid w:val="0042545B"/>
    <w:rsid w:val="0042574B"/>
    <w:rsid w:val="00425B77"/>
    <w:rsid w:val="0043383E"/>
    <w:rsid w:val="00433CC1"/>
    <w:rsid w:val="00440FB4"/>
    <w:rsid w:val="00441115"/>
    <w:rsid w:val="00443EBA"/>
    <w:rsid w:val="00443FB9"/>
    <w:rsid w:val="00444F2A"/>
    <w:rsid w:val="004458D8"/>
    <w:rsid w:val="00445EEA"/>
    <w:rsid w:val="00446462"/>
    <w:rsid w:val="00452F1A"/>
    <w:rsid w:val="00454C80"/>
    <w:rsid w:val="00455224"/>
    <w:rsid w:val="00455959"/>
    <w:rsid w:val="00455D11"/>
    <w:rsid w:val="004600B2"/>
    <w:rsid w:val="00461C56"/>
    <w:rsid w:val="00462D74"/>
    <w:rsid w:val="00464D89"/>
    <w:rsid w:val="00467DFF"/>
    <w:rsid w:val="0047094B"/>
    <w:rsid w:val="00471A03"/>
    <w:rsid w:val="00471DA8"/>
    <w:rsid w:val="00471E9A"/>
    <w:rsid w:val="004728F4"/>
    <w:rsid w:val="00476035"/>
    <w:rsid w:val="00477532"/>
    <w:rsid w:val="00477C29"/>
    <w:rsid w:val="00477EB7"/>
    <w:rsid w:val="00482E44"/>
    <w:rsid w:val="004878CD"/>
    <w:rsid w:val="0049290F"/>
    <w:rsid w:val="00494714"/>
    <w:rsid w:val="0049513B"/>
    <w:rsid w:val="00495AD8"/>
    <w:rsid w:val="004A15FE"/>
    <w:rsid w:val="004A2A7F"/>
    <w:rsid w:val="004A39BD"/>
    <w:rsid w:val="004A75A6"/>
    <w:rsid w:val="004B0FB3"/>
    <w:rsid w:val="004B2E3F"/>
    <w:rsid w:val="004B3182"/>
    <w:rsid w:val="004B652D"/>
    <w:rsid w:val="004B65C2"/>
    <w:rsid w:val="004B7FDC"/>
    <w:rsid w:val="004C1728"/>
    <w:rsid w:val="004C1C6E"/>
    <w:rsid w:val="004C1D90"/>
    <w:rsid w:val="004C4879"/>
    <w:rsid w:val="004C5362"/>
    <w:rsid w:val="004C5C6F"/>
    <w:rsid w:val="004D0EF2"/>
    <w:rsid w:val="004D10E5"/>
    <w:rsid w:val="004D2BC1"/>
    <w:rsid w:val="004D3B2A"/>
    <w:rsid w:val="004D3DA3"/>
    <w:rsid w:val="004D445A"/>
    <w:rsid w:val="004D47AA"/>
    <w:rsid w:val="004D6AB2"/>
    <w:rsid w:val="004D6E0D"/>
    <w:rsid w:val="004E1D9A"/>
    <w:rsid w:val="004E25E2"/>
    <w:rsid w:val="004E3B4F"/>
    <w:rsid w:val="004E59D0"/>
    <w:rsid w:val="004E784A"/>
    <w:rsid w:val="004E79D7"/>
    <w:rsid w:val="004F026D"/>
    <w:rsid w:val="004F1A6C"/>
    <w:rsid w:val="004F3C85"/>
    <w:rsid w:val="0050035C"/>
    <w:rsid w:val="005010E3"/>
    <w:rsid w:val="005011D9"/>
    <w:rsid w:val="00501FD0"/>
    <w:rsid w:val="0050238D"/>
    <w:rsid w:val="00502B4F"/>
    <w:rsid w:val="0050581D"/>
    <w:rsid w:val="00507A54"/>
    <w:rsid w:val="00510E16"/>
    <w:rsid w:val="00511ED0"/>
    <w:rsid w:val="005127E4"/>
    <w:rsid w:val="005134CA"/>
    <w:rsid w:val="00514E04"/>
    <w:rsid w:val="005163E2"/>
    <w:rsid w:val="00517B01"/>
    <w:rsid w:val="00517B22"/>
    <w:rsid w:val="005213C9"/>
    <w:rsid w:val="005219DF"/>
    <w:rsid w:val="0052212D"/>
    <w:rsid w:val="00522F89"/>
    <w:rsid w:val="005231CE"/>
    <w:rsid w:val="00523D8D"/>
    <w:rsid w:val="005251E6"/>
    <w:rsid w:val="0052694C"/>
    <w:rsid w:val="005310AD"/>
    <w:rsid w:val="00532F9B"/>
    <w:rsid w:val="00534997"/>
    <w:rsid w:val="005354F2"/>
    <w:rsid w:val="0054293E"/>
    <w:rsid w:val="0055392F"/>
    <w:rsid w:val="005544A2"/>
    <w:rsid w:val="005546EB"/>
    <w:rsid w:val="005549E1"/>
    <w:rsid w:val="00554C91"/>
    <w:rsid w:val="00556137"/>
    <w:rsid w:val="00556D1C"/>
    <w:rsid w:val="00564F3F"/>
    <w:rsid w:val="005667B2"/>
    <w:rsid w:val="005673FB"/>
    <w:rsid w:val="00572D5E"/>
    <w:rsid w:val="00574CAA"/>
    <w:rsid w:val="00577DEA"/>
    <w:rsid w:val="005806D8"/>
    <w:rsid w:val="00582FC4"/>
    <w:rsid w:val="0058539B"/>
    <w:rsid w:val="00587820"/>
    <w:rsid w:val="0059628A"/>
    <w:rsid w:val="005A2D37"/>
    <w:rsid w:val="005A3F68"/>
    <w:rsid w:val="005A612F"/>
    <w:rsid w:val="005A6C4F"/>
    <w:rsid w:val="005A7160"/>
    <w:rsid w:val="005A7B0D"/>
    <w:rsid w:val="005A7BD7"/>
    <w:rsid w:val="005B054D"/>
    <w:rsid w:val="005B1973"/>
    <w:rsid w:val="005B25B8"/>
    <w:rsid w:val="005B2E65"/>
    <w:rsid w:val="005B320D"/>
    <w:rsid w:val="005B4496"/>
    <w:rsid w:val="005B4B65"/>
    <w:rsid w:val="005C2E0A"/>
    <w:rsid w:val="005C57B8"/>
    <w:rsid w:val="005C6E40"/>
    <w:rsid w:val="005C7079"/>
    <w:rsid w:val="005D00FA"/>
    <w:rsid w:val="005D2399"/>
    <w:rsid w:val="005D3C59"/>
    <w:rsid w:val="005D49A0"/>
    <w:rsid w:val="005E0188"/>
    <w:rsid w:val="005E0CE2"/>
    <w:rsid w:val="005E1837"/>
    <w:rsid w:val="005E4D50"/>
    <w:rsid w:val="005E5A90"/>
    <w:rsid w:val="005E6546"/>
    <w:rsid w:val="005F045E"/>
    <w:rsid w:val="005F2A08"/>
    <w:rsid w:val="005F3CA8"/>
    <w:rsid w:val="005F5408"/>
    <w:rsid w:val="005F64C0"/>
    <w:rsid w:val="005F7183"/>
    <w:rsid w:val="00600515"/>
    <w:rsid w:val="006009E1"/>
    <w:rsid w:val="00600A92"/>
    <w:rsid w:val="0060249F"/>
    <w:rsid w:val="00602A4C"/>
    <w:rsid w:val="00610F06"/>
    <w:rsid w:val="00612180"/>
    <w:rsid w:val="00612ED7"/>
    <w:rsid w:val="0061357D"/>
    <w:rsid w:val="0061565A"/>
    <w:rsid w:val="00615707"/>
    <w:rsid w:val="00615819"/>
    <w:rsid w:val="00617CE0"/>
    <w:rsid w:val="0062798F"/>
    <w:rsid w:val="00630D2A"/>
    <w:rsid w:val="00633BD7"/>
    <w:rsid w:val="00634DFC"/>
    <w:rsid w:val="00635D53"/>
    <w:rsid w:val="00635DF0"/>
    <w:rsid w:val="006407BB"/>
    <w:rsid w:val="006465BF"/>
    <w:rsid w:val="0064733A"/>
    <w:rsid w:val="00647B8A"/>
    <w:rsid w:val="00654ABD"/>
    <w:rsid w:val="0065542C"/>
    <w:rsid w:val="006554D6"/>
    <w:rsid w:val="00655DE9"/>
    <w:rsid w:val="00656AF7"/>
    <w:rsid w:val="0065706F"/>
    <w:rsid w:val="00663B24"/>
    <w:rsid w:val="0066578A"/>
    <w:rsid w:val="00665E4B"/>
    <w:rsid w:val="006679CA"/>
    <w:rsid w:val="00670D4E"/>
    <w:rsid w:val="00671111"/>
    <w:rsid w:val="0067151B"/>
    <w:rsid w:val="006718CF"/>
    <w:rsid w:val="00676FB3"/>
    <w:rsid w:val="00676FC2"/>
    <w:rsid w:val="0067755C"/>
    <w:rsid w:val="00682894"/>
    <w:rsid w:val="00683ACA"/>
    <w:rsid w:val="00684666"/>
    <w:rsid w:val="00684CA4"/>
    <w:rsid w:val="00686514"/>
    <w:rsid w:val="006956DA"/>
    <w:rsid w:val="006A1437"/>
    <w:rsid w:val="006A1ECD"/>
    <w:rsid w:val="006A3B95"/>
    <w:rsid w:val="006A410A"/>
    <w:rsid w:val="006A4A2D"/>
    <w:rsid w:val="006A5291"/>
    <w:rsid w:val="006B0E2B"/>
    <w:rsid w:val="006B6976"/>
    <w:rsid w:val="006B6BD3"/>
    <w:rsid w:val="006B6C45"/>
    <w:rsid w:val="006C0A28"/>
    <w:rsid w:val="006C2B33"/>
    <w:rsid w:val="006C2F72"/>
    <w:rsid w:val="006C385C"/>
    <w:rsid w:val="006C58C1"/>
    <w:rsid w:val="006C5DED"/>
    <w:rsid w:val="006C725A"/>
    <w:rsid w:val="006C72DD"/>
    <w:rsid w:val="006D4D5F"/>
    <w:rsid w:val="006D6C5E"/>
    <w:rsid w:val="006D7C61"/>
    <w:rsid w:val="006E016B"/>
    <w:rsid w:val="006E0A6A"/>
    <w:rsid w:val="006E0B69"/>
    <w:rsid w:val="006E0DB6"/>
    <w:rsid w:val="006E1E69"/>
    <w:rsid w:val="006E1F41"/>
    <w:rsid w:val="006E2458"/>
    <w:rsid w:val="006E2B69"/>
    <w:rsid w:val="006E360A"/>
    <w:rsid w:val="006E3618"/>
    <w:rsid w:val="006E4A8F"/>
    <w:rsid w:val="006E4BAE"/>
    <w:rsid w:val="006E665D"/>
    <w:rsid w:val="006F11FD"/>
    <w:rsid w:val="006F5577"/>
    <w:rsid w:val="006F5D18"/>
    <w:rsid w:val="00700655"/>
    <w:rsid w:val="00700CA4"/>
    <w:rsid w:val="00700FB1"/>
    <w:rsid w:val="007020E4"/>
    <w:rsid w:val="0070458A"/>
    <w:rsid w:val="00705C70"/>
    <w:rsid w:val="007101FA"/>
    <w:rsid w:val="007109CD"/>
    <w:rsid w:val="00712BC4"/>
    <w:rsid w:val="00713081"/>
    <w:rsid w:val="0071341A"/>
    <w:rsid w:val="00717C65"/>
    <w:rsid w:val="00720065"/>
    <w:rsid w:val="0072161B"/>
    <w:rsid w:val="00721942"/>
    <w:rsid w:val="007226C3"/>
    <w:rsid w:val="007232FD"/>
    <w:rsid w:val="00723598"/>
    <w:rsid w:val="00724160"/>
    <w:rsid w:val="007261A9"/>
    <w:rsid w:val="0072663C"/>
    <w:rsid w:val="00726BDB"/>
    <w:rsid w:val="00727301"/>
    <w:rsid w:val="00731DBE"/>
    <w:rsid w:val="00731FF4"/>
    <w:rsid w:val="007324E2"/>
    <w:rsid w:val="00734E94"/>
    <w:rsid w:val="00735BB4"/>
    <w:rsid w:val="00735E7A"/>
    <w:rsid w:val="00736C59"/>
    <w:rsid w:val="00737791"/>
    <w:rsid w:val="0074059F"/>
    <w:rsid w:val="00741CD1"/>
    <w:rsid w:val="00743C1B"/>
    <w:rsid w:val="00744DBB"/>
    <w:rsid w:val="00744FAE"/>
    <w:rsid w:val="00745CCC"/>
    <w:rsid w:val="00752AAC"/>
    <w:rsid w:val="00757E57"/>
    <w:rsid w:val="00760040"/>
    <w:rsid w:val="0076300D"/>
    <w:rsid w:val="007646F9"/>
    <w:rsid w:val="00771FB4"/>
    <w:rsid w:val="00773811"/>
    <w:rsid w:val="00776AC5"/>
    <w:rsid w:val="00776B94"/>
    <w:rsid w:val="00777D30"/>
    <w:rsid w:val="00785AE6"/>
    <w:rsid w:val="00786D1C"/>
    <w:rsid w:val="007873BC"/>
    <w:rsid w:val="00791E08"/>
    <w:rsid w:val="007922B2"/>
    <w:rsid w:val="00792387"/>
    <w:rsid w:val="00793E91"/>
    <w:rsid w:val="0079691D"/>
    <w:rsid w:val="00797EE5"/>
    <w:rsid w:val="007A189E"/>
    <w:rsid w:val="007A22BA"/>
    <w:rsid w:val="007A3039"/>
    <w:rsid w:val="007A45C7"/>
    <w:rsid w:val="007A5CD7"/>
    <w:rsid w:val="007A6600"/>
    <w:rsid w:val="007A774A"/>
    <w:rsid w:val="007B0251"/>
    <w:rsid w:val="007B4052"/>
    <w:rsid w:val="007B4B96"/>
    <w:rsid w:val="007B4FAA"/>
    <w:rsid w:val="007B6BA9"/>
    <w:rsid w:val="007C399E"/>
    <w:rsid w:val="007C5858"/>
    <w:rsid w:val="007D4EA8"/>
    <w:rsid w:val="007D5DDB"/>
    <w:rsid w:val="007D6BD2"/>
    <w:rsid w:val="007D722B"/>
    <w:rsid w:val="007E2706"/>
    <w:rsid w:val="007E2D18"/>
    <w:rsid w:val="007E48C4"/>
    <w:rsid w:val="007E4CB3"/>
    <w:rsid w:val="007E4CE8"/>
    <w:rsid w:val="007E7812"/>
    <w:rsid w:val="007E78F2"/>
    <w:rsid w:val="007F05E0"/>
    <w:rsid w:val="007F4675"/>
    <w:rsid w:val="007F4A7D"/>
    <w:rsid w:val="007F766C"/>
    <w:rsid w:val="007F79EA"/>
    <w:rsid w:val="008015E2"/>
    <w:rsid w:val="00805B2A"/>
    <w:rsid w:val="0080600D"/>
    <w:rsid w:val="00812AD1"/>
    <w:rsid w:val="00812C29"/>
    <w:rsid w:val="008174F7"/>
    <w:rsid w:val="00817925"/>
    <w:rsid w:val="0082177B"/>
    <w:rsid w:val="008222FC"/>
    <w:rsid w:val="00823BAE"/>
    <w:rsid w:val="00825BFE"/>
    <w:rsid w:val="00825E2A"/>
    <w:rsid w:val="00826B5C"/>
    <w:rsid w:val="00827B40"/>
    <w:rsid w:val="008366DA"/>
    <w:rsid w:val="00837FDD"/>
    <w:rsid w:val="0084096E"/>
    <w:rsid w:val="00841223"/>
    <w:rsid w:val="00842377"/>
    <w:rsid w:val="008426D3"/>
    <w:rsid w:val="00844E72"/>
    <w:rsid w:val="0084646A"/>
    <w:rsid w:val="008469B5"/>
    <w:rsid w:val="008471AE"/>
    <w:rsid w:val="00847BD0"/>
    <w:rsid w:val="00850930"/>
    <w:rsid w:val="00852893"/>
    <w:rsid w:val="00852F3E"/>
    <w:rsid w:val="00853AE5"/>
    <w:rsid w:val="008549F3"/>
    <w:rsid w:val="00855345"/>
    <w:rsid w:val="008553D5"/>
    <w:rsid w:val="00856DCF"/>
    <w:rsid w:val="008573F3"/>
    <w:rsid w:val="008579D2"/>
    <w:rsid w:val="00861525"/>
    <w:rsid w:val="00865251"/>
    <w:rsid w:val="00866966"/>
    <w:rsid w:val="00871535"/>
    <w:rsid w:val="00872B0D"/>
    <w:rsid w:val="00873181"/>
    <w:rsid w:val="00874823"/>
    <w:rsid w:val="00875EBB"/>
    <w:rsid w:val="00876941"/>
    <w:rsid w:val="00883182"/>
    <w:rsid w:val="00883E69"/>
    <w:rsid w:val="008848C3"/>
    <w:rsid w:val="0089090D"/>
    <w:rsid w:val="00890B58"/>
    <w:rsid w:val="00892977"/>
    <w:rsid w:val="00893C3E"/>
    <w:rsid w:val="00895E6E"/>
    <w:rsid w:val="008A5287"/>
    <w:rsid w:val="008A6A9B"/>
    <w:rsid w:val="008B083E"/>
    <w:rsid w:val="008B1473"/>
    <w:rsid w:val="008B211F"/>
    <w:rsid w:val="008B42B2"/>
    <w:rsid w:val="008B6DCF"/>
    <w:rsid w:val="008B7469"/>
    <w:rsid w:val="008C13DB"/>
    <w:rsid w:val="008C13F9"/>
    <w:rsid w:val="008C6244"/>
    <w:rsid w:val="008C63F7"/>
    <w:rsid w:val="008D1418"/>
    <w:rsid w:val="008D181D"/>
    <w:rsid w:val="008D52A6"/>
    <w:rsid w:val="008E0D50"/>
    <w:rsid w:val="008E3631"/>
    <w:rsid w:val="008E36F6"/>
    <w:rsid w:val="008E3C4F"/>
    <w:rsid w:val="008E450E"/>
    <w:rsid w:val="008E52E0"/>
    <w:rsid w:val="008E63AB"/>
    <w:rsid w:val="008E6938"/>
    <w:rsid w:val="008F1359"/>
    <w:rsid w:val="008F2C55"/>
    <w:rsid w:val="008F50E5"/>
    <w:rsid w:val="00901753"/>
    <w:rsid w:val="00901B12"/>
    <w:rsid w:val="00903797"/>
    <w:rsid w:val="0090395E"/>
    <w:rsid w:val="00903963"/>
    <w:rsid w:val="00906663"/>
    <w:rsid w:val="00906F57"/>
    <w:rsid w:val="00910436"/>
    <w:rsid w:val="00912881"/>
    <w:rsid w:val="00912E67"/>
    <w:rsid w:val="00913DC0"/>
    <w:rsid w:val="00914C59"/>
    <w:rsid w:val="0091688C"/>
    <w:rsid w:val="00917CBF"/>
    <w:rsid w:val="00920121"/>
    <w:rsid w:val="009209F1"/>
    <w:rsid w:val="009211DF"/>
    <w:rsid w:val="009213C4"/>
    <w:rsid w:val="00933CAA"/>
    <w:rsid w:val="00934EB1"/>
    <w:rsid w:val="009414EF"/>
    <w:rsid w:val="00943C59"/>
    <w:rsid w:val="00944717"/>
    <w:rsid w:val="0094625C"/>
    <w:rsid w:val="009469AA"/>
    <w:rsid w:val="00950BCB"/>
    <w:rsid w:val="00951A04"/>
    <w:rsid w:val="009528A9"/>
    <w:rsid w:val="00952F9D"/>
    <w:rsid w:val="00954446"/>
    <w:rsid w:val="009549ED"/>
    <w:rsid w:val="00954C11"/>
    <w:rsid w:val="00954FE1"/>
    <w:rsid w:val="00960735"/>
    <w:rsid w:val="009612CB"/>
    <w:rsid w:val="00961433"/>
    <w:rsid w:val="00962298"/>
    <w:rsid w:val="00966343"/>
    <w:rsid w:val="00970718"/>
    <w:rsid w:val="00970E73"/>
    <w:rsid w:val="00970E74"/>
    <w:rsid w:val="0097180F"/>
    <w:rsid w:val="00971D0F"/>
    <w:rsid w:val="0097260B"/>
    <w:rsid w:val="00972F3E"/>
    <w:rsid w:val="009757A1"/>
    <w:rsid w:val="00975E6D"/>
    <w:rsid w:val="009770DE"/>
    <w:rsid w:val="009808AC"/>
    <w:rsid w:val="00981FFD"/>
    <w:rsid w:val="00982BE4"/>
    <w:rsid w:val="00982BF9"/>
    <w:rsid w:val="00984887"/>
    <w:rsid w:val="00985676"/>
    <w:rsid w:val="00986241"/>
    <w:rsid w:val="009864FE"/>
    <w:rsid w:val="0099462E"/>
    <w:rsid w:val="009963E3"/>
    <w:rsid w:val="00997AF7"/>
    <w:rsid w:val="009A1F0A"/>
    <w:rsid w:val="009A22C0"/>
    <w:rsid w:val="009A6A12"/>
    <w:rsid w:val="009B1038"/>
    <w:rsid w:val="009B14F7"/>
    <w:rsid w:val="009B1706"/>
    <w:rsid w:val="009B22A6"/>
    <w:rsid w:val="009B3779"/>
    <w:rsid w:val="009B57CC"/>
    <w:rsid w:val="009B6CE1"/>
    <w:rsid w:val="009C12D0"/>
    <w:rsid w:val="009C23BB"/>
    <w:rsid w:val="009C25C4"/>
    <w:rsid w:val="009C66A2"/>
    <w:rsid w:val="009C7F63"/>
    <w:rsid w:val="009D2A71"/>
    <w:rsid w:val="009D353A"/>
    <w:rsid w:val="009D42DF"/>
    <w:rsid w:val="009D556E"/>
    <w:rsid w:val="009D5754"/>
    <w:rsid w:val="009E2321"/>
    <w:rsid w:val="009E6220"/>
    <w:rsid w:val="009E6B28"/>
    <w:rsid w:val="009F08D6"/>
    <w:rsid w:val="009F1671"/>
    <w:rsid w:val="009F19D4"/>
    <w:rsid w:val="009F2964"/>
    <w:rsid w:val="009F5E99"/>
    <w:rsid w:val="00A03B81"/>
    <w:rsid w:val="00A06229"/>
    <w:rsid w:val="00A10BD9"/>
    <w:rsid w:val="00A11522"/>
    <w:rsid w:val="00A123D3"/>
    <w:rsid w:val="00A1347D"/>
    <w:rsid w:val="00A13E95"/>
    <w:rsid w:val="00A20124"/>
    <w:rsid w:val="00A236A3"/>
    <w:rsid w:val="00A238E1"/>
    <w:rsid w:val="00A23FE9"/>
    <w:rsid w:val="00A3098F"/>
    <w:rsid w:val="00A314F9"/>
    <w:rsid w:val="00A32345"/>
    <w:rsid w:val="00A323D2"/>
    <w:rsid w:val="00A342D3"/>
    <w:rsid w:val="00A3493C"/>
    <w:rsid w:val="00A351FE"/>
    <w:rsid w:val="00A357D8"/>
    <w:rsid w:val="00A3639B"/>
    <w:rsid w:val="00A36FAE"/>
    <w:rsid w:val="00A3765B"/>
    <w:rsid w:val="00A406C2"/>
    <w:rsid w:val="00A40C24"/>
    <w:rsid w:val="00A4116F"/>
    <w:rsid w:val="00A4188A"/>
    <w:rsid w:val="00A42D0E"/>
    <w:rsid w:val="00A45EC5"/>
    <w:rsid w:val="00A4612F"/>
    <w:rsid w:val="00A50908"/>
    <w:rsid w:val="00A51AE1"/>
    <w:rsid w:val="00A523CF"/>
    <w:rsid w:val="00A5244F"/>
    <w:rsid w:val="00A5410D"/>
    <w:rsid w:val="00A545EA"/>
    <w:rsid w:val="00A55DC6"/>
    <w:rsid w:val="00A60E1B"/>
    <w:rsid w:val="00A628D6"/>
    <w:rsid w:val="00A629B4"/>
    <w:rsid w:val="00A631C2"/>
    <w:rsid w:val="00A65769"/>
    <w:rsid w:val="00A66784"/>
    <w:rsid w:val="00A701BD"/>
    <w:rsid w:val="00A70FC8"/>
    <w:rsid w:val="00A7308F"/>
    <w:rsid w:val="00A80F51"/>
    <w:rsid w:val="00A833CA"/>
    <w:rsid w:val="00A84D79"/>
    <w:rsid w:val="00A86858"/>
    <w:rsid w:val="00A868C3"/>
    <w:rsid w:val="00A92375"/>
    <w:rsid w:val="00A9301E"/>
    <w:rsid w:val="00A9369C"/>
    <w:rsid w:val="00A9384E"/>
    <w:rsid w:val="00AA6792"/>
    <w:rsid w:val="00AA7847"/>
    <w:rsid w:val="00AB092C"/>
    <w:rsid w:val="00AB215F"/>
    <w:rsid w:val="00AB4398"/>
    <w:rsid w:val="00AB583A"/>
    <w:rsid w:val="00AB6E87"/>
    <w:rsid w:val="00AC106E"/>
    <w:rsid w:val="00AC3420"/>
    <w:rsid w:val="00AC35F9"/>
    <w:rsid w:val="00AC7619"/>
    <w:rsid w:val="00AD0B9E"/>
    <w:rsid w:val="00AD0E04"/>
    <w:rsid w:val="00AD1562"/>
    <w:rsid w:val="00AD2DD3"/>
    <w:rsid w:val="00AD4FFE"/>
    <w:rsid w:val="00AD582F"/>
    <w:rsid w:val="00AD5B62"/>
    <w:rsid w:val="00AE4002"/>
    <w:rsid w:val="00AE4141"/>
    <w:rsid w:val="00AE45E3"/>
    <w:rsid w:val="00AE6035"/>
    <w:rsid w:val="00AE754E"/>
    <w:rsid w:val="00AF0274"/>
    <w:rsid w:val="00AF2549"/>
    <w:rsid w:val="00AF55D5"/>
    <w:rsid w:val="00AF5FE5"/>
    <w:rsid w:val="00AF7371"/>
    <w:rsid w:val="00AF7A72"/>
    <w:rsid w:val="00B00B3B"/>
    <w:rsid w:val="00B00DE7"/>
    <w:rsid w:val="00B01BB7"/>
    <w:rsid w:val="00B04B31"/>
    <w:rsid w:val="00B060F0"/>
    <w:rsid w:val="00B10156"/>
    <w:rsid w:val="00B111ED"/>
    <w:rsid w:val="00B11BD3"/>
    <w:rsid w:val="00B12365"/>
    <w:rsid w:val="00B13556"/>
    <w:rsid w:val="00B138EA"/>
    <w:rsid w:val="00B14A59"/>
    <w:rsid w:val="00B14ABF"/>
    <w:rsid w:val="00B20A92"/>
    <w:rsid w:val="00B20B7E"/>
    <w:rsid w:val="00B21DF6"/>
    <w:rsid w:val="00B23CAD"/>
    <w:rsid w:val="00B25CC4"/>
    <w:rsid w:val="00B338D7"/>
    <w:rsid w:val="00B33C5E"/>
    <w:rsid w:val="00B34FD7"/>
    <w:rsid w:val="00B413D4"/>
    <w:rsid w:val="00B44AC3"/>
    <w:rsid w:val="00B456FB"/>
    <w:rsid w:val="00B47454"/>
    <w:rsid w:val="00B47910"/>
    <w:rsid w:val="00B53A77"/>
    <w:rsid w:val="00B53A97"/>
    <w:rsid w:val="00B5420F"/>
    <w:rsid w:val="00B5582E"/>
    <w:rsid w:val="00B560C7"/>
    <w:rsid w:val="00B609FF"/>
    <w:rsid w:val="00B613C0"/>
    <w:rsid w:val="00B613CB"/>
    <w:rsid w:val="00B6255E"/>
    <w:rsid w:val="00B62CF0"/>
    <w:rsid w:val="00B64F13"/>
    <w:rsid w:val="00B665DC"/>
    <w:rsid w:val="00B6681A"/>
    <w:rsid w:val="00B715DB"/>
    <w:rsid w:val="00B73D76"/>
    <w:rsid w:val="00B750C8"/>
    <w:rsid w:val="00B763D1"/>
    <w:rsid w:val="00B765B1"/>
    <w:rsid w:val="00B82665"/>
    <w:rsid w:val="00B8274B"/>
    <w:rsid w:val="00B84762"/>
    <w:rsid w:val="00B856AE"/>
    <w:rsid w:val="00B902C0"/>
    <w:rsid w:val="00B9061C"/>
    <w:rsid w:val="00B90FB2"/>
    <w:rsid w:val="00B913FC"/>
    <w:rsid w:val="00B916C7"/>
    <w:rsid w:val="00B930E9"/>
    <w:rsid w:val="00B93F65"/>
    <w:rsid w:val="00B97DE5"/>
    <w:rsid w:val="00BA311A"/>
    <w:rsid w:val="00BA44C1"/>
    <w:rsid w:val="00BA656F"/>
    <w:rsid w:val="00BB1297"/>
    <w:rsid w:val="00BB2518"/>
    <w:rsid w:val="00BB2943"/>
    <w:rsid w:val="00BB4277"/>
    <w:rsid w:val="00BB50B8"/>
    <w:rsid w:val="00BB5B84"/>
    <w:rsid w:val="00BB5D8D"/>
    <w:rsid w:val="00BB7AB7"/>
    <w:rsid w:val="00BC6EA5"/>
    <w:rsid w:val="00BC786A"/>
    <w:rsid w:val="00BD0967"/>
    <w:rsid w:val="00BD2369"/>
    <w:rsid w:val="00BD41FD"/>
    <w:rsid w:val="00BD4FBC"/>
    <w:rsid w:val="00BD7017"/>
    <w:rsid w:val="00BD7634"/>
    <w:rsid w:val="00BD7A4E"/>
    <w:rsid w:val="00BE17AC"/>
    <w:rsid w:val="00BE4D11"/>
    <w:rsid w:val="00BE57DE"/>
    <w:rsid w:val="00BE74A6"/>
    <w:rsid w:val="00BE7F6D"/>
    <w:rsid w:val="00BF3C7F"/>
    <w:rsid w:val="00BF3D56"/>
    <w:rsid w:val="00BF5293"/>
    <w:rsid w:val="00C014BD"/>
    <w:rsid w:val="00C02D6B"/>
    <w:rsid w:val="00C049F9"/>
    <w:rsid w:val="00C05138"/>
    <w:rsid w:val="00C06E2F"/>
    <w:rsid w:val="00C06F4C"/>
    <w:rsid w:val="00C104F0"/>
    <w:rsid w:val="00C11E76"/>
    <w:rsid w:val="00C1359D"/>
    <w:rsid w:val="00C17EBC"/>
    <w:rsid w:val="00C206BB"/>
    <w:rsid w:val="00C2158A"/>
    <w:rsid w:val="00C264A2"/>
    <w:rsid w:val="00C30775"/>
    <w:rsid w:val="00C317AD"/>
    <w:rsid w:val="00C341F3"/>
    <w:rsid w:val="00C34EA1"/>
    <w:rsid w:val="00C35F3B"/>
    <w:rsid w:val="00C447B9"/>
    <w:rsid w:val="00C46A9E"/>
    <w:rsid w:val="00C473AC"/>
    <w:rsid w:val="00C47805"/>
    <w:rsid w:val="00C500EC"/>
    <w:rsid w:val="00C50E23"/>
    <w:rsid w:val="00C5133F"/>
    <w:rsid w:val="00C53196"/>
    <w:rsid w:val="00C57694"/>
    <w:rsid w:val="00C63796"/>
    <w:rsid w:val="00C65CB8"/>
    <w:rsid w:val="00C713A1"/>
    <w:rsid w:val="00C72550"/>
    <w:rsid w:val="00C7286F"/>
    <w:rsid w:val="00C73474"/>
    <w:rsid w:val="00C73D45"/>
    <w:rsid w:val="00C75406"/>
    <w:rsid w:val="00C75C22"/>
    <w:rsid w:val="00C76A48"/>
    <w:rsid w:val="00C80B1C"/>
    <w:rsid w:val="00C8130D"/>
    <w:rsid w:val="00C816A8"/>
    <w:rsid w:val="00C82B64"/>
    <w:rsid w:val="00C83208"/>
    <w:rsid w:val="00C83B4E"/>
    <w:rsid w:val="00C83F00"/>
    <w:rsid w:val="00C86DA5"/>
    <w:rsid w:val="00C87C76"/>
    <w:rsid w:val="00C90864"/>
    <w:rsid w:val="00C90AD0"/>
    <w:rsid w:val="00C91FA3"/>
    <w:rsid w:val="00C92507"/>
    <w:rsid w:val="00C958E7"/>
    <w:rsid w:val="00C96B5D"/>
    <w:rsid w:val="00CA0C1D"/>
    <w:rsid w:val="00CA18BF"/>
    <w:rsid w:val="00CA3513"/>
    <w:rsid w:val="00CA5CF4"/>
    <w:rsid w:val="00CA6AF5"/>
    <w:rsid w:val="00CA6CAF"/>
    <w:rsid w:val="00CA78CC"/>
    <w:rsid w:val="00CA7C00"/>
    <w:rsid w:val="00CB032A"/>
    <w:rsid w:val="00CB192B"/>
    <w:rsid w:val="00CB4049"/>
    <w:rsid w:val="00CC0A6B"/>
    <w:rsid w:val="00CC2274"/>
    <w:rsid w:val="00CC2DC4"/>
    <w:rsid w:val="00CC4F2E"/>
    <w:rsid w:val="00CC6792"/>
    <w:rsid w:val="00CC73CF"/>
    <w:rsid w:val="00CD25A4"/>
    <w:rsid w:val="00CD3A4A"/>
    <w:rsid w:val="00CD3F7C"/>
    <w:rsid w:val="00CD4238"/>
    <w:rsid w:val="00CD671A"/>
    <w:rsid w:val="00CD76DB"/>
    <w:rsid w:val="00CD7918"/>
    <w:rsid w:val="00CE3F23"/>
    <w:rsid w:val="00CF2ACC"/>
    <w:rsid w:val="00CF3246"/>
    <w:rsid w:val="00CF5E10"/>
    <w:rsid w:val="00CF7D52"/>
    <w:rsid w:val="00D00CC7"/>
    <w:rsid w:val="00D0188D"/>
    <w:rsid w:val="00D039CF"/>
    <w:rsid w:val="00D10BC4"/>
    <w:rsid w:val="00D14613"/>
    <w:rsid w:val="00D15D06"/>
    <w:rsid w:val="00D1621F"/>
    <w:rsid w:val="00D173EB"/>
    <w:rsid w:val="00D2142B"/>
    <w:rsid w:val="00D21F6F"/>
    <w:rsid w:val="00D25CEE"/>
    <w:rsid w:val="00D26541"/>
    <w:rsid w:val="00D32F55"/>
    <w:rsid w:val="00D35743"/>
    <w:rsid w:val="00D36A9C"/>
    <w:rsid w:val="00D400F0"/>
    <w:rsid w:val="00D40C4D"/>
    <w:rsid w:val="00D42268"/>
    <w:rsid w:val="00D461C9"/>
    <w:rsid w:val="00D56046"/>
    <w:rsid w:val="00D5656C"/>
    <w:rsid w:val="00D577BF"/>
    <w:rsid w:val="00D61C92"/>
    <w:rsid w:val="00D6465D"/>
    <w:rsid w:val="00D654B0"/>
    <w:rsid w:val="00D6757E"/>
    <w:rsid w:val="00D70361"/>
    <w:rsid w:val="00D70A9E"/>
    <w:rsid w:val="00D70EFD"/>
    <w:rsid w:val="00D71F4E"/>
    <w:rsid w:val="00D728A9"/>
    <w:rsid w:val="00D736D5"/>
    <w:rsid w:val="00D737C5"/>
    <w:rsid w:val="00D7477D"/>
    <w:rsid w:val="00D74BE2"/>
    <w:rsid w:val="00D80FEA"/>
    <w:rsid w:val="00D826D5"/>
    <w:rsid w:val="00D858CC"/>
    <w:rsid w:val="00D901A3"/>
    <w:rsid w:val="00D91AE0"/>
    <w:rsid w:val="00D91F00"/>
    <w:rsid w:val="00D92FF1"/>
    <w:rsid w:val="00DA11CB"/>
    <w:rsid w:val="00DA4BCF"/>
    <w:rsid w:val="00DA668B"/>
    <w:rsid w:val="00DA6E0A"/>
    <w:rsid w:val="00DB0D77"/>
    <w:rsid w:val="00DB24A2"/>
    <w:rsid w:val="00DB25D1"/>
    <w:rsid w:val="00DB2FD3"/>
    <w:rsid w:val="00DB4096"/>
    <w:rsid w:val="00DB5072"/>
    <w:rsid w:val="00DC037E"/>
    <w:rsid w:val="00DC0E97"/>
    <w:rsid w:val="00DC1892"/>
    <w:rsid w:val="00DC4C62"/>
    <w:rsid w:val="00DC7568"/>
    <w:rsid w:val="00DC7BB8"/>
    <w:rsid w:val="00DD43E9"/>
    <w:rsid w:val="00DD4997"/>
    <w:rsid w:val="00DD7020"/>
    <w:rsid w:val="00DD7744"/>
    <w:rsid w:val="00DD77BB"/>
    <w:rsid w:val="00DE0219"/>
    <w:rsid w:val="00DE1293"/>
    <w:rsid w:val="00DE1776"/>
    <w:rsid w:val="00DE597C"/>
    <w:rsid w:val="00DE5AD1"/>
    <w:rsid w:val="00DE623D"/>
    <w:rsid w:val="00DE643F"/>
    <w:rsid w:val="00DE6C86"/>
    <w:rsid w:val="00DE6D04"/>
    <w:rsid w:val="00DE7148"/>
    <w:rsid w:val="00DE7FED"/>
    <w:rsid w:val="00DF03BA"/>
    <w:rsid w:val="00DF417E"/>
    <w:rsid w:val="00DF434E"/>
    <w:rsid w:val="00DF7F07"/>
    <w:rsid w:val="00E02145"/>
    <w:rsid w:val="00E04A31"/>
    <w:rsid w:val="00E05EA8"/>
    <w:rsid w:val="00E101E1"/>
    <w:rsid w:val="00E10EC0"/>
    <w:rsid w:val="00E11D03"/>
    <w:rsid w:val="00E1307C"/>
    <w:rsid w:val="00E14F1F"/>
    <w:rsid w:val="00E1725D"/>
    <w:rsid w:val="00E218F5"/>
    <w:rsid w:val="00E224E1"/>
    <w:rsid w:val="00E27B04"/>
    <w:rsid w:val="00E3401D"/>
    <w:rsid w:val="00E36806"/>
    <w:rsid w:val="00E40189"/>
    <w:rsid w:val="00E42CEA"/>
    <w:rsid w:val="00E436E7"/>
    <w:rsid w:val="00E44267"/>
    <w:rsid w:val="00E4463C"/>
    <w:rsid w:val="00E4499A"/>
    <w:rsid w:val="00E47611"/>
    <w:rsid w:val="00E47964"/>
    <w:rsid w:val="00E523D1"/>
    <w:rsid w:val="00E529AF"/>
    <w:rsid w:val="00E57594"/>
    <w:rsid w:val="00E5771B"/>
    <w:rsid w:val="00E604D9"/>
    <w:rsid w:val="00E60EB4"/>
    <w:rsid w:val="00E65225"/>
    <w:rsid w:val="00E8410B"/>
    <w:rsid w:val="00E84E5E"/>
    <w:rsid w:val="00E857C5"/>
    <w:rsid w:val="00E91CA2"/>
    <w:rsid w:val="00E93E74"/>
    <w:rsid w:val="00E963B3"/>
    <w:rsid w:val="00E96DDD"/>
    <w:rsid w:val="00EA114D"/>
    <w:rsid w:val="00EA52B4"/>
    <w:rsid w:val="00EB101B"/>
    <w:rsid w:val="00EB2496"/>
    <w:rsid w:val="00EB37A1"/>
    <w:rsid w:val="00EB541B"/>
    <w:rsid w:val="00EC0B0E"/>
    <w:rsid w:val="00EC3EA7"/>
    <w:rsid w:val="00EC4219"/>
    <w:rsid w:val="00EC5397"/>
    <w:rsid w:val="00EC721B"/>
    <w:rsid w:val="00ED3F6C"/>
    <w:rsid w:val="00ED436B"/>
    <w:rsid w:val="00ED5951"/>
    <w:rsid w:val="00ED759B"/>
    <w:rsid w:val="00ED7F75"/>
    <w:rsid w:val="00EE06FA"/>
    <w:rsid w:val="00EE14AA"/>
    <w:rsid w:val="00EE4A3E"/>
    <w:rsid w:val="00EF0475"/>
    <w:rsid w:val="00EF37DF"/>
    <w:rsid w:val="00EF4680"/>
    <w:rsid w:val="00EF48C3"/>
    <w:rsid w:val="00EF57B9"/>
    <w:rsid w:val="00EF5F23"/>
    <w:rsid w:val="00EF6B43"/>
    <w:rsid w:val="00EF6D07"/>
    <w:rsid w:val="00F02199"/>
    <w:rsid w:val="00F021A8"/>
    <w:rsid w:val="00F061CE"/>
    <w:rsid w:val="00F077A1"/>
    <w:rsid w:val="00F10146"/>
    <w:rsid w:val="00F1113B"/>
    <w:rsid w:val="00F1162A"/>
    <w:rsid w:val="00F122F5"/>
    <w:rsid w:val="00F161BD"/>
    <w:rsid w:val="00F16A95"/>
    <w:rsid w:val="00F2286F"/>
    <w:rsid w:val="00F23777"/>
    <w:rsid w:val="00F23B59"/>
    <w:rsid w:val="00F2578A"/>
    <w:rsid w:val="00F25922"/>
    <w:rsid w:val="00F2729A"/>
    <w:rsid w:val="00F2774B"/>
    <w:rsid w:val="00F321A3"/>
    <w:rsid w:val="00F33548"/>
    <w:rsid w:val="00F33E81"/>
    <w:rsid w:val="00F3418A"/>
    <w:rsid w:val="00F345E5"/>
    <w:rsid w:val="00F34828"/>
    <w:rsid w:val="00F36DF0"/>
    <w:rsid w:val="00F40BDC"/>
    <w:rsid w:val="00F4158A"/>
    <w:rsid w:val="00F4280C"/>
    <w:rsid w:val="00F44572"/>
    <w:rsid w:val="00F44830"/>
    <w:rsid w:val="00F46754"/>
    <w:rsid w:val="00F46DEB"/>
    <w:rsid w:val="00F47881"/>
    <w:rsid w:val="00F55C5F"/>
    <w:rsid w:val="00F56AA2"/>
    <w:rsid w:val="00F57260"/>
    <w:rsid w:val="00F574FC"/>
    <w:rsid w:val="00F600A2"/>
    <w:rsid w:val="00F62142"/>
    <w:rsid w:val="00F6739D"/>
    <w:rsid w:val="00F70038"/>
    <w:rsid w:val="00F711B4"/>
    <w:rsid w:val="00F71435"/>
    <w:rsid w:val="00F729B9"/>
    <w:rsid w:val="00F73445"/>
    <w:rsid w:val="00F75133"/>
    <w:rsid w:val="00F75E30"/>
    <w:rsid w:val="00F82BAE"/>
    <w:rsid w:val="00F85028"/>
    <w:rsid w:val="00F86FFF"/>
    <w:rsid w:val="00F908B1"/>
    <w:rsid w:val="00F90BA4"/>
    <w:rsid w:val="00F91F78"/>
    <w:rsid w:val="00F93AD8"/>
    <w:rsid w:val="00F945BE"/>
    <w:rsid w:val="00F949B8"/>
    <w:rsid w:val="00F953B6"/>
    <w:rsid w:val="00F969EF"/>
    <w:rsid w:val="00FA6A6A"/>
    <w:rsid w:val="00FA78FA"/>
    <w:rsid w:val="00FB0E79"/>
    <w:rsid w:val="00FB4ECB"/>
    <w:rsid w:val="00FB5DCD"/>
    <w:rsid w:val="00FB64D2"/>
    <w:rsid w:val="00FB6C87"/>
    <w:rsid w:val="00FB6DBD"/>
    <w:rsid w:val="00FB6FB3"/>
    <w:rsid w:val="00FC1479"/>
    <w:rsid w:val="00FC3771"/>
    <w:rsid w:val="00FC489B"/>
    <w:rsid w:val="00FC5812"/>
    <w:rsid w:val="00FC5814"/>
    <w:rsid w:val="00FC6B76"/>
    <w:rsid w:val="00FD2953"/>
    <w:rsid w:val="00FD2BAE"/>
    <w:rsid w:val="00FD3BC7"/>
    <w:rsid w:val="00FD4019"/>
    <w:rsid w:val="00FD46C8"/>
    <w:rsid w:val="00FD4BAA"/>
    <w:rsid w:val="00FD4F5A"/>
    <w:rsid w:val="00FD57F3"/>
    <w:rsid w:val="00FD5952"/>
    <w:rsid w:val="00FD68BB"/>
    <w:rsid w:val="00FE1AF9"/>
    <w:rsid w:val="00FE327C"/>
    <w:rsid w:val="00FE4806"/>
    <w:rsid w:val="00FE4B34"/>
    <w:rsid w:val="00FE508A"/>
    <w:rsid w:val="00FE50CF"/>
    <w:rsid w:val="00FE5700"/>
    <w:rsid w:val="00FE7F0F"/>
    <w:rsid w:val="00FF1AA4"/>
    <w:rsid w:val="00FF1F16"/>
    <w:rsid w:val="00FF506E"/>
    <w:rsid w:val="00FF5A2B"/>
    <w:rsid w:val="00FF684B"/>
    <w:rsid w:val="00FF7723"/>
    <w:rsid w:val="10C4131E"/>
    <w:rsid w:val="11347E34"/>
    <w:rsid w:val="14531C47"/>
    <w:rsid w:val="33C87D7A"/>
    <w:rsid w:val="5802789F"/>
    <w:rsid w:val="68AF3873"/>
    <w:rsid w:val="6D4C1AD2"/>
    <w:rsid w:val="6F1DE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1F3FE"/>
  <w15:chartTrackingRefBased/>
  <w15:docId w15:val="{61E9A5EB-F144-43D8-A099-67F3D64B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06C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01506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1506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506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1506C"/>
    <w:rPr>
      <w:rFonts w:ascii="Calibri" w:eastAsia="MS Mincho" w:hAnsi="Calibri"/>
      <w:b/>
      <w:bCs/>
      <w:sz w:val="26"/>
      <w:szCs w:val="26"/>
      <w:lang w:eastAsia="en-US"/>
    </w:rPr>
  </w:style>
  <w:style w:type="paragraph" w:styleId="Footer">
    <w:name w:val="footer"/>
    <w:basedOn w:val="Normal"/>
    <w:link w:val="FooterChar"/>
    <w:rsid w:val="0001506C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rsid w:val="0001506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1506C"/>
    <w:rPr>
      <w:rFonts w:eastAsia="MS Mincho"/>
      <w:sz w:val="22"/>
      <w:szCs w:val="24"/>
      <w:lang w:eastAsia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Italic">
    <w:name w:val="Italic"/>
    <w:rPr>
      <w:i/>
      <w:i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Char">
    <w:name w:val="(文字) (文字) Char (文字) (文字) Char"/>
    <w:basedOn w:val="Normal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odyText">
    <w:name w:val="Body Text"/>
    <w:basedOn w:val="Normal"/>
    <w:link w:val="BodyTextChar"/>
    <w:semiHidden/>
    <w:rPr>
      <w:rFonts w:eastAsia="Times New Roman"/>
      <w:color w:val="339966"/>
      <w:szCs w:val="22"/>
      <w:lang w:val="en-US" w:eastAsia="en-GB"/>
    </w:rPr>
  </w:style>
  <w:style w:type="character" w:customStyle="1" w:styleId="BodyTextChar">
    <w:name w:val="Body Text Char"/>
    <w:link w:val="BodyText"/>
    <w:semiHidden/>
    <w:rsid w:val="00FC489B"/>
    <w:rPr>
      <w:color w:val="339966"/>
      <w:sz w:val="22"/>
      <w:szCs w:val="22"/>
      <w:lang w:val="en-US" w:eastAsia="en-GB"/>
    </w:rPr>
  </w:style>
  <w:style w:type="paragraph" w:styleId="BodyText2">
    <w:name w:val="Body Text 2"/>
    <w:basedOn w:val="Normal"/>
    <w:semiHidden/>
    <w:rPr>
      <w:szCs w:val="22"/>
    </w:rPr>
  </w:style>
  <w:style w:type="paragraph" w:customStyle="1" w:styleId="CarCar">
    <w:name w:val="Car Car"/>
    <w:basedOn w:val="Normal"/>
    <w:rsid w:val="004D4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0150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506C"/>
    <w:rPr>
      <w:rFonts w:ascii="Tahoma" w:eastAsia="MS Mincho" w:hAnsi="Tahoma" w:cs="Tahoma"/>
      <w:sz w:val="16"/>
      <w:szCs w:val="16"/>
      <w:lang w:eastAsia="en-US"/>
    </w:rPr>
  </w:style>
  <w:style w:type="paragraph" w:customStyle="1" w:styleId="Direccin2">
    <w:name w:val="Dirección 2"/>
    <w:basedOn w:val="Normal"/>
    <w:rsid w:val="00FC489B"/>
    <w:pPr>
      <w:framePr w:w="2030" w:wrap="notBeside" w:vAnchor="page" w:hAnchor="page" w:x="6121" w:y="1153"/>
      <w:spacing w:line="160" w:lineRule="atLeast"/>
    </w:pPr>
    <w:rPr>
      <w:rFonts w:ascii="Arial" w:hAnsi="Arial"/>
      <w:sz w:val="14"/>
      <w:szCs w:val="20"/>
      <w:lang w:val="es-ES" w:eastAsia="pt-BR"/>
    </w:rPr>
  </w:style>
  <w:style w:type="character" w:styleId="PageNumber">
    <w:name w:val="page number"/>
    <w:rsid w:val="0001506C"/>
    <w:rPr>
      <w:rFonts w:ascii="Arial" w:hAnsi="Arial"/>
      <w:b/>
      <w:sz w:val="18"/>
    </w:rPr>
  </w:style>
  <w:style w:type="character" w:customStyle="1" w:styleId="Hypertext">
    <w:name w:val="Hypertext"/>
    <w:rsid w:val="00FC489B"/>
    <w:rPr>
      <w:color w:val="0000FF"/>
      <w:u w:val="single"/>
    </w:rPr>
  </w:style>
  <w:style w:type="paragraph" w:styleId="NormalWeb">
    <w:name w:val="Normal (Web)"/>
    <w:basedOn w:val="Normal"/>
    <w:uiPriority w:val="99"/>
    <w:rsid w:val="00FC489B"/>
    <w:pPr>
      <w:spacing w:before="100" w:beforeAutospacing="1" w:after="100" w:afterAutospacing="1"/>
    </w:pPr>
    <w:rPr>
      <w:lang w:eastAsia="zh-TW"/>
    </w:rPr>
  </w:style>
  <w:style w:type="paragraph" w:styleId="PlainText">
    <w:name w:val="Plain Text"/>
    <w:basedOn w:val="Normal"/>
    <w:link w:val="PlainTextChar"/>
    <w:uiPriority w:val="99"/>
    <w:unhideWhenUsed/>
    <w:rsid w:val="0001506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01506C"/>
    <w:rPr>
      <w:rFonts w:ascii="Courier" w:eastAsia="Times" w:hAnsi="Courier"/>
      <w:sz w:val="21"/>
      <w:szCs w:val="21"/>
      <w:lang w:val="en-AU" w:eastAsia="en-US"/>
    </w:rPr>
  </w:style>
  <w:style w:type="paragraph" w:styleId="HTMLPreformatted">
    <w:name w:val="HTML Preformatted"/>
    <w:basedOn w:val="Normal"/>
    <w:link w:val="HTMLPreformattedChar"/>
    <w:rsid w:val="00FC4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4"/>
      <w:lang w:val="en-US"/>
    </w:rPr>
  </w:style>
  <w:style w:type="character" w:customStyle="1" w:styleId="HTMLPreformattedChar">
    <w:name w:val="HTML Preformatted Char"/>
    <w:link w:val="HTMLPreformatted"/>
    <w:rsid w:val="00FC489B"/>
    <w:rPr>
      <w:rFonts w:ascii="Courier New" w:hAnsi="Courier New" w:cs="Courier New"/>
      <w:sz w:val="24"/>
      <w:szCs w:val="24"/>
      <w:lang w:val="en-US" w:eastAsia="en-US"/>
    </w:rPr>
  </w:style>
  <w:style w:type="character" w:styleId="HTMLTypewriter">
    <w:name w:val="HTML Typewriter"/>
    <w:rsid w:val="00FC489B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FC489B"/>
    <w:pPr>
      <w:autoSpaceDE w:val="0"/>
      <w:autoSpaceDN w:val="0"/>
      <w:adjustRightInd w:val="0"/>
    </w:pPr>
    <w:rPr>
      <w:color w:val="000000"/>
      <w:sz w:val="24"/>
      <w:szCs w:val="24"/>
      <w:lang w:val="da-DK" w:eastAsia="da-DK"/>
    </w:rPr>
  </w:style>
  <w:style w:type="character" w:customStyle="1" w:styleId="st1">
    <w:name w:val="st1"/>
    <w:basedOn w:val="DefaultParagraphFont"/>
    <w:rsid w:val="006D6C5E"/>
  </w:style>
  <w:style w:type="paragraph" w:styleId="Revision">
    <w:name w:val="Revision"/>
    <w:hidden/>
    <w:uiPriority w:val="99"/>
    <w:semiHidden/>
    <w:rsid w:val="00CD4238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rsid w:val="0001506C"/>
    <w:rPr>
      <w:rFonts w:eastAsia="MS Mincho"/>
      <w:sz w:val="22"/>
      <w:szCs w:val="24"/>
      <w:lang w:eastAsia="en-US"/>
    </w:rPr>
  </w:style>
  <w:style w:type="paragraph" w:customStyle="1" w:styleId="IPPArialTable">
    <w:name w:val="IPP Arial Table"/>
    <w:basedOn w:val="IPPArial"/>
    <w:qFormat/>
    <w:rsid w:val="0001506C"/>
    <w:pPr>
      <w:spacing w:before="60" w:after="60"/>
      <w:jc w:val="left"/>
    </w:pPr>
  </w:style>
  <w:style w:type="paragraph" w:customStyle="1" w:styleId="IPPNormal">
    <w:name w:val="IPP Normal"/>
    <w:basedOn w:val="Normal"/>
    <w:link w:val="IPPNormalChar"/>
    <w:qFormat/>
    <w:rsid w:val="0001506C"/>
    <w:pPr>
      <w:spacing w:after="180"/>
    </w:pPr>
    <w:rPr>
      <w:rFonts w:eastAsia="Times"/>
    </w:rPr>
  </w:style>
  <w:style w:type="character" w:customStyle="1" w:styleId="field-content">
    <w:name w:val="field-content"/>
    <w:basedOn w:val="DefaultParagraphFont"/>
    <w:rsid w:val="00AB4398"/>
  </w:style>
  <w:style w:type="character" w:styleId="FollowedHyperlink">
    <w:name w:val="FollowedHyperlink"/>
    <w:uiPriority w:val="99"/>
    <w:semiHidden/>
    <w:unhideWhenUsed/>
    <w:rsid w:val="00AC7619"/>
    <w:rPr>
      <w:color w:val="800080"/>
      <w:u w:val="single"/>
    </w:rPr>
  </w:style>
  <w:style w:type="paragraph" w:customStyle="1" w:styleId="IPPHeaderlandscape">
    <w:name w:val="IPP Header landscape"/>
    <w:basedOn w:val="IPPHeader"/>
    <w:qFormat/>
    <w:rsid w:val="0001506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01506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apple-converted-space">
    <w:name w:val="apple-converted-space"/>
    <w:rsid w:val="00EC0B0E"/>
  </w:style>
  <w:style w:type="paragraph" w:styleId="FootnoteText">
    <w:name w:val="footnote text"/>
    <w:basedOn w:val="Normal"/>
    <w:link w:val="FootnoteTextChar"/>
    <w:semiHidden/>
    <w:rsid w:val="0001506C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semiHidden/>
    <w:rsid w:val="0001506C"/>
    <w:rPr>
      <w:rFonts w:eastAsia="MS Mincho"/>
      <w:szCs w:val="24"/>
      <w:lang w:eastAsia="en-US"/>
    </w:rPr>
  </w:style>
  <w:style w:type="character" w:styleId="FootnoteReference">
    <w:name w:val="footnote reference"/>
    <w:semiHidden/>
    <w:rsid w:val="0001506C"/>
    <w:rPr>
      <w:vertAlign w:val="superscript"/>
    </w:rPr>
  </w:style>
  <w:style w:type="table" w:styleId="TableGrid">
    <w:name w:val="Table Grid"/>
    <w:basedOn w:val="TableNormal"/>
    <w:rsid w:val="0001506C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13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59D"/>
    <w:rPr>
      <w:rFonts w:eastAsia="Times New Roman"/>
      <w:sz w:val="20"/>
      <w:szCs w:val="20"/>
      <w:lang w:val="x-none" w:eastAsia="en-GB"/>
    </w:rPr>
  </w:style>
  <w:style w:type="character" w:customStyle="1" w:styleId="CommentTextChar">
    <w:name w:val="Comment Text Char"/>
    <w:link w:val="CommentText"/>
    <w:uiPriority w:val="99"/>
    <w:semiHidden/>
    <w:rsid w:val="00C1359D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359D"/>
    <w:rPr>
      <w:b/>
      <w:bCs/>
      <w:lang w:eastAsia="en-GB"/>
    </w:rPr>
  </w:style>
  <w:style w:type="character" w:customStyle="1" w:styleId="Heading1Char">
    <w:name w:val="Heading 1 Char"/>
    <w:link w:val="Heading1"/>
    <w:rsid w:val="0001506C"/>
    <w:rPr>
      <w:rFonts w:eastAsia="MS Mincho"/>
      <w:b/>
      <w:bCs/>
      <w:sz w:val="22"/>
      <w:szCs w:val="24"/>
      <w:lang w:eastAsia="en-US"/>
    </w:rPr>
  </w:style>
  <w:style w:type="table" w:styleId="LightList">
    <w:name w:val="Light List"/>
    <w:basedOn w:val="TableNormal"/>
    <w:uiPriority w:val="61"/>
    <w:rsid w:val="000C3B2F"/>
    <w:rPr>
      <w:rFonts w:ascii="Calibri" w:eastAsia="Calibri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Heading2Char">
    <w:name w:val="Heading 2 Char"/>
    <w:link w:val="Heading2"/>
    <w:rsid w:val="0001506C"/>
    <w:rPr>
      <w:rFonts w:ascii="Calibri" w:eastAsia="MS Mincho" w:hAnsi="Calibri"/>
      <w:b/>
      <w:bCs/>
      <w:i/>
      <w:iCs/>
      <w:sz w:val="28"/>
      <w:szCs w:val="28"/>
      <w:lang w:eastAsia="en-US"/>
    </w:rPr>
  </w:style>
  <w:style w:type="paragraph" w:customStyle="1" w:styleId="Style">
    <w:name w:val="Style"/>
    <w:basedOn w:val="Footer"/>
    <w:autoRedefine/>
    <w:qFormat/>
    <w:rsid w:val="0001506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01506C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01506C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01506C"/>
    <w:pPr>
      <w:numPr>
        <w:numId w:val="26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01506C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01506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01506C"/>
    <w:pPr>
      <w:spacing w:after="180"/>
    </w:pPr>
  </w:style>
  <w:style w:type="paragraph" w:customStyle="1" w:styleId="IPPFootnote">
    <w:name w:val="IPP Footnote"/>
    <w:basedOn w:val="IPPArialFootnote"/>
    <w:qFormat/>
    <w:rsid w:val="0001506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01506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01506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01506C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01506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01506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01506C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01506C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01506C"/>
    <w:pPr>
      <w:numPr>
        <w:numId w:val="39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01506C"/>
    <w:pPr>
      <w:numPr>
        <w:numId w:val="27"/>
      </w:numPr>
    </w:pPr>
  </w:style>
  <w:style w:type="character" w:customStyle="1" w:styleId="IPPNormalstrikethrough">
    <w:name w:val="IPP Normal strikethrough"/>
    <w:rsid w:val="0001506C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01506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01506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01506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01506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01506C"/>
    <w:pPr>
      <w:numPr>
        <w:numId w:val="25"/>
      </w:numPr>
    </w:pPr>
  </w:style>
  <w:style w:type="paragraph" w:customStyle="1" w:styleId="IPPNormalCloseSpace">
    <w:name w:val="IPP NormalCloseSpace"/>
    <w:basedOn w:val="Normal"/>
    <w:qFormat/>
    <w:rsid w:val="0001506C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01506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01506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01506C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01506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01506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01506C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01506C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01506C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01506C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01506C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01506C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01506C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01506C"/>
    <w:pPr>
      <w:spacing w:after="0"/>
    </w:pPr>
    <w:rPr>
      <w:rFonts w:ascii="Arial" w:hAnsi="Arial"/>
      <w:sz w:val="18"/>
    </w:rPr>
  </w:style>
  <w:style w:type="paragraph" w:customStyle="1" w:styleId="IPPLetterList">
    <w:name w:val="IPP LetterList"/>
    <w:basedOn w:val="IPPBullet2"/>
    <w:qFormat/>
    <w:rsid w:val="0001506C"/>
    <w:pPr>
      <w:numPr>
        <w:numId w:val="22"/>
      </w:numPr>
      <w:jc w:val="left"/>
    </w:pPr>
  </w:style>
  <w:style w:type="paragraph" w:customStyle="1" w:styleId="IPPLetterListIndent">
    <w:name w:val="IPP LetterList Indent"/>
    <w:basedOn w:val="IPPLetterList"/>
    <w:qFormat/>
    <w:rsid w:val="0001506C"/>
    <w:pPr>
      <w:numPr>
        <w:numId w:val="23"/>
      </w:numPr>
    </w:pPr>
  </w:style>
  <w:style w:type="paragraph" w:customStyle="1" w:styleId="IPPSubheadSpace">
    <w:name w:val="IPP Subhead Space"/>
    <w:basedOn w:val="IPPSubhead"/>
    <w:qFormat/>
    <w:rsid w:val="0001506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01506C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01506C"/>
    <w:pPr>
      <w:numPr>
        <w:numId w:val="28"/>
      </w:numPr>
    </w:pPr>
  </w:style>
  <w:style w:type="paragraph" w:customStyle="1" w:styleId="IPPHdg2Num">
    <w:name w:val="IPP Hdg2Num"/>
    <w:basedOn w:val="IPPHeading2"/>
    <w:next w:val="IPPNormal"/>
    <w:qFormat/>
    <w:rsid w:val="0001506C"/>
    <w:pPr>
      <w:numPr>
        <w:ilvl w:val="1"/>
        <w:numId w:val="29"/>
      </w:numPr>
    </w:pPr>
  </w:style>
  <w:style w:type="paragraph" w:customStyle="1" w:styleId="IPPNumberedList">
    <w:name w:val="IPP NumberedList"/>
    <w:basedOn w:val="IPPBullet1"/>
    <w:qFormat/>
    <w:rsid w:val="0001506C"/>
    <w:pPr>
      <w:numPr>
        <w:numId w:val="37"/>
      </w:numPr>
    </w:pPr>
  </w:style>
  <w:style w:type="character" w:styleId="Strong">
    <w:name w:val="Strong"/>
    <w:qFormat/>
    <w:rsid w:val="0001506C"/>
    <w:rPr>
      <w:b/>
      <w:bCs/>
    </w:rPr>
  </w:style>
  <w:style w:type="paragraph" w:styleId="ListParagraph">
    <w:name w:val="List Paragraph"/>
    <w:basedOn w:val="Normal"/>
    <w:uiPriority w:val="34"/>
    <w:qFormat/>
    <w:rsid w:val="0001506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9E2321"/>
    <w:pPr>
      <w:tabs>
        <w:tab w:val="num" w:pos="0"/>
      </w:tabs>
      <w:ind w:hanging="482"/>
    </w:pPr>
    <w:rPr>
      <w:lang w:val="en-US"/>
    </w:rPr>
  </w:style>
  <w:style w:type="paragraph" w:customStyle="1" w:styleId="IPPParagraphnumbering">
    <w:name w:val="IPP Paragraph numbering"/>
    <w:basedOn w:val="IPPNormal"/>
    <w:qFormat/>
    <w:rsid w:val="0001506C"/>
    <w:pPr>
      <w:numPr>
        <w:numId w:val="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01506C"/>
    <w:pPr>
      <w:keepNext/>
      <w:spacing w:after="60"/>
    </w:pPr>
  </w:style>
  <w:style w:type="character" w:customStyle="1" w:styleId="IPPNormalChar">
    <w:name w:val="IPP Normal Char"/>
    <w:link w:val="IPPNormal"/>
    <w:locked/>
    <w:rsid w:val="006A5291"/>
    <w:rPr>
      <w:rFonts w:eastAsia="Times"/>
      <w:sz w:val="22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51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5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6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67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5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86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37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9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13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27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106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9828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renaud.ioos@anses.fr" TargetMode="External"/><Relationship Id="rId21" Type="http://schemas.openxmlformats.org/officeDocument/2006/relationships/hyperlink" Target="mailto:bruno.legendre@anses.fr" TargetMode="External"/><Relationship Id="rId42" Type="http://schemas.openxmlformats.org/officeDocument/2006/relationships/hyperlink" Target="mailto:cheryle.a.odonnell@usda.gov" TargetMode="External"/><Relationship Id="rId47" Type="http://schemas.openxmlformats.org/officeDocument/2006/relationships/hyperlink" Target="mailto:kimthoappd@gmail.com" TargetMode="External"/><Relationship Id="rId63" Type="http://schemas.openxmlformats.org/officeDocument/2006/relationships/hyperlink" Target="mailto:lizh@cau.edu.cn" TargetMode="External"/><Relationship Id="rId68" Type="http://schemas.openxmlformats.org/officeDocument/2006/relationships/hyperlink" Target="mailto:thomas.prior@fera.co.uk" TargetMode="External"/><Relationship Id="rId84" Type="http://schemas.openxmlformats.org/officeDocument/2006/relationships/hyperlink" Target="mailto:Juliana.astua@embrapa.br" TargetMode="External"/><Relationship Id="rId89" Type="http://schemas.openxmlformats.org/officeDocument/2006/relationships/hyperlink" Target="mailto:Adrian.fox@fera.co.uk" TargetMode="External"/><Relationship Id="rId16" Type="http://schemas.openxmlformats.org/officeDocument/2006/relationships/hyperlink" Target="mailto:h.koenraadt@naktuinbouw.nl" TargetMode="External"/><Relationship Id="rId107" Type="http://schemas.openxmlformats.org/officeDocument/2006/relationships/footer" Target="footer3.xml"/><Relationship Id="rId11" Type="http://schemas.openxmlformats.org/officeDocument/2006/relationships/hyperlink" Target="mailto:ritalanfranchi@hotmail.com" TargetMode="External"/><Relationship Id="rId32" Type="http://schemas.openxmlformats.org/officeDocument/2006/relationships/hyperlink" Target="mailto:hgxiu@vip.163.com" TargetMode="External"/><Relationship Id="rId37" Type="http://schemas.openxmlformats.org/officeDocument/2006/relationships/hyperlink" Target="mailto:Norman.B.Barr@aphis.usda.gov" TargetMode="External"/><Relationship Id="rId53" Type="http://schemas.openxmlformats.org/officeDocument/2006/relationships/hyperlink" Target="mailto:julialov@inbox.ru" TargetMode="External"/><Relationship Id="rId58" Type="http://schemas.openxmlformats.org/officeDocument/2006/relationships/hyperlink" Target="mailto:lizh@cau.edu.cn" TargetMode="External"/><Relationship Id="rId74" Type="http://schemas.openxmlformats.org/officeDocument/2006/relationships/hyperlink" Target="mailto:Ruojing.wang@inspection.gc.ca" TargetMode="External"/><Relationship Id="rId79" Type="http://schemas.openxmlformats.org/officeDocument/2006/relationships/hyperlink" Target="mailto:Ruojing.wang@inspection.gc.ca" TargetMode="External"/><Relationship Id="rId102" Type="http://schemas.openxmlformats.org/officeDocument/2006/relationships/header" Target="header1.xml"/><Relationship Id="rId5" Type="http://schemas.openxmlformats.org/officeDocument/2006/relationships/numbering" Target="numbering.xml"/><Relationship Id="rId90" Type="http://schemas.openxmlformats.org/officeDocument/2006/relationships/hyperlink" Target="mailto:yangxiuling@caas.cn" TargetMode="External"/><Relationship Id="rId95" Type="http://schemas.openxmlformats.org/officeDocument/2006/relationships/hyperlink" Target="mailto:zhangyjpvi@yeah.net" TargetMode="External"/><Relationship Id="rId22" Type="http://schemas.openxmlformats.org/officeDocument/2006/relationships/hyperlink" Target="mailto:Sean.li@inspection.gc.ca" TargetMode="External"/><Relationship Id="rId27" Type="http://schemas.openxmlformats.org/officeDocument/2006/relationships/hyperlink" Target="mailto:gighersi@senasa.gob.ar" TargetMode="External"/><Relationship Id="rId43" Type="http://schemas.openxmlformats.org/officeDocument/2006/relationships/hyperlink" Target="mailto:allen.norrbom@usda.gov" TargetMode="External"/><Relationship Id="rId48" Type="http://schemas.openxmlformats.org/officeDocument/2006/relationships/hyperlink" Target="mailto:alfayoombuya@yahoo.com;%20a.ombuya@kephis.org" TargetMode="External"/><Relationship Id="rId64" Type="http://schemas.openxmlformats.org/officeDocument/2006/relationships/hyperlink" Target="mailto:lizh@cau.edu.cn" TargetMode="External"/><Relationship Id="rId69" Type="http://schemas.openxmlformats.org/officeDocument/2006/relationships/hyperlink" Target="mailto:g.karssen@nvwa.nl" TargetMode="External"/><Relationship Id="rId80" Type="http://schemas.openxmlformats.org/officeDocument/2006/relationships/hyperlink" Target="mailto:xuhangin@gmail.com" TargetMode="External"/><Relationship Id="rId85" Type="http://schemas.openxmlformats.org/officeDocument/2006/relationships/hyperlink" Target="mailto:petagaye.chang@moa.gov.jm" TargetMode="External"/><Relationship Id="rId12" Type="http://schemas.openxmlformats.org/officeDocument/2006/relationships/hyperlink" Target="mailto:zhoucy@cric.cn" TargetMode="External"/><Relationship Id="rId17" Type="http://schemas.openxmlformats.org/officeDocument/2006/relationships/hyperlink" Target="mailto:emilio.stefani@unimore.it" TargetMode="External"/><Relationship Id="rId33" Type="http://schemas.openxmlformats.org/officeDocument/2006/relationships/hyperlink" Target="mailto:Megan.k.romberg@usda.gov" TargetMode="External"/><Relationship Id="rId38" Type="http://schemas.openxmlformats.org/officeDocument/2006/relationships/hyperlink" Target="mailto:bsabater@ivia.es" TargetMode="External"/><Relationship Id="rId59" Type="http://schemas.openxmlformats.org/officeDocument/2006/relationships/hyperlink" Target="mailto:Camiel.doorenweerd@hawaii.edu" TargetMode="External"/><Relationship Id="rId103" Type="http://schemas.openxmlformats.org/officeDocument/2006/relationships/header" Target="header2.xml"/><Relationship Id="rId108" Type="http://schemas.openxmlformats.org/officeDocument/2006/relationships/fontTable" Target="fontTable.xml"/><Relationship Id="rId54" Type="http://schemas.openxmlformats.org/officeDocument/2006/relationships/hyperlink" Target="mailto:intervniikr@gmail.com" TargetMode="External"/><Relationship Id="rId70" Type="http://schemas.openxmlformats.org/officeDocument/2006/relationships/hyperlink" Target="mailto:jeffgu00@qq.com" TargetMode="External"/><Relationship Id="rId75" Type="http://schemas.openxmlformats.org/officeDocument/2006/relationships/hyperlink" Target="mailto:qiangs@njau.edu.cn" TargetMode="External"/><Relationship Id="rId91" Type="http://schemas.openxmlformats.org/officeDocument/2006/relationships/hyperlink" Target="mailto:zhangyjpvi@yeah.net" TargetMode="External"/><Relationship Id="rId96" Type="http://schemas.openxmlformats.org/officeDocument/2006/relationships/hyperlink" Target="mailto:ruiz_anagarb@gva.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Robert.Taylor@mpi.govt.nz" TargetMode="External"/><Relationship Id="rId23" Type="http://schemas.openxmlformats.org/officeDocument/2006/relationships/hyperlink" Target="mailto:hbs@njau.edu.cn" TargetMode="External"/><Relationship Id="rId28" Type="http://schemas.openxmlformats.org/officeDocument/2006/relationships/hyperlink" Target="mailto:luana_giordano_cnt@regione.lombardia.it" TargetMode="External"/><Relationship Id="rId36" Type="http://schemas.openxmlformats.org/officeDocument/2006/relationships/hyperlink" Target="mailto:hernandezcarlos887@gmail.com" TargetMode="External"/><Relationship Id="rId49" Type="http://schemas.openxmlformats.org/officeDocument/2006/relationships/hyperlink" Target="mailto:sam.hair@dpird.wa.gov.au" TargetMode="External"/><Relationship Id="rId57" Type="http://schemas.openxmlformats.org/officeDocument/2006/relationships/hyperlink" Target="mailto:christa.lethmayer@ages.at" TargetMode="External"/><Relationship Id="rId106" Type="http://schemas.openxmlformats.org/officeDocument/2006/relationships/header" Target="header3.xml"/><Relationship Id="rId10" Type="http://schemas.openxmlformats.org/officeDocument/2006/relationships/endnotes" Target="endnotes.xml"/><Relationship Id="rId31" Type="http://schemas.openxmlformats.org/officeDocument/2006/relationships/hyperlink" Target="mailto:Jordan.bailey@dpi.nsw.gov.au" TargetMode="External"/><Relationship Id="rId44" Type="http://schemas.openxmlformats.org/officeDocument/2006/relationships/hyperlink" Target="mailto:idumois@senasa.gov.ar" TargetMode="External"/><Relationship Id="rId52" Type="http://schemas.openxmlformats.org/officeDocument/2006/relationships/hyperlink" Target="mailto:Jim.D.Young@usda.gov" TargetMode="External"/><Relationship Id="rId60" Type="http://schemas.openxmlformats.org/officeDocument/2006/relationships/hyperlink" Target="mailto:christa.lethmayer@ages.at" TargetMode="External"/><Relationship Id="rId65" Type="http://schemas.openxmlformats.org/officeDocument/2006/relationships/hyperlink" Target="mailto:zhaojp@iqtcnet.cn" TargetMode="External"/><Relationship Id="rId73" Type="http://schemas.openxmlformats.org/officeDocument/2006/relationships/hyperlink" Target="mailto:thuytt74@gmail.com" TargetMode="External"/><Relationship Id="rId78" Type="http://schemas.openxmlformats.org/officeDocument/2006/relationships/hyperlink" Target="mailto:lisa.kirkham@canada.ca" TargetMode="External"/><Relationship Id="rId81" Type="http://schemas.openxmlformats.org/officeDocument/2006/relationships/hyperlink" Target="mailto:Matthew.Sewell@usda.gov" TargetMode="External"/><Relationship Id="rId86" Type="http://schemas.openxmlformats.org/officeDocument/2006/relationships/hyperlink" Target="mailto:christophe.lacomme@sasa.gov.scot" TargetMode="External"/><Relationship Id="rId94" Type="http://schemas.openxmlformats.org/officeDocument/2006/relationships/hyperlink" Target="mailto:olmos_antcas@gva.es" TargetMode="External"/><Relationship Id="rId99" Type="http://schemas.openxmlformats.org/officeDocument/2006/relationships/hyperlink" Target="mailto:xiaoxin0086@126.com" TargetMode="External"/><Relationship Id="rId101" Type="http://schemas.openxmlformats.org/officeDocument/2006/relationships/hyperlink" Target="mailto:Luciano.rigano@mpi.govt.nz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mailto:zhoucy@swu.edu.cn" TargetMode="External"/><Relationship Id="rId18" Type="http://schemas.openxmlformats.org/officeDocument/2006/relationships/hyperlink" Target="mailto:ma.ah.ismail@gmail.com" TargetMode="External"/><Relationship Id="rId39" Type="http://schemas.openxmlformats.org/officeDocument/2006/relationships/hyperlink" Target="mailto:dschoi@korea.kr" TargetMode="External"/><Relationship Id="rId109" Type="http://schemas.openxmlformats.org/officeDocument/2006/relationships/theme" Target="theme/theme1.xml"/><Relationship Id="rId34" Type="http://schemas.openxmlformats.org/officeDocument/2006/relationships/hyperlink" Target="mailto:carlos.hernandezm@ica.gov.co" TargetMode="External"/><Relationship Id="rId50" Type="http://schemas.openxmlformats.org/officeDocument/2006/relationships/hyperlink" Target="mailto:kimthoappd@gmail.com" TargetMode="External"/><Relationship Id="rId55" Type="http://schemas.openxmlformats.org/officeDocument/2006/relationships/hyperlink" Target="mailto:lizh@cau.edu.cn" TargetMode="External"/><Relationship Id="rId76" Type="http://schemas.openxmlformats.org/officeDocument/2006/relationships/hyperlink" Target="mailto:Michael.Gemmell@mpi.govt.nz" TargetMode="External"/><Relationship Id="rId97" Type="http://schemas.openxmlformats.org/officeDocument/2006/relationships/hyperlink" Target="mailto:sukhontip.s@doa.in.th" TargetMode="External"/><Relationship Id="rId104" Type="http://schemas.openxmlformats.org/officeDocument/2006/relationships/footer" Target="footer1.xml"/><Relationship Id="rId7" Type="http://schemas.openxmlformats.org/officeDocument/2006/relationships/settings" Target="settings.xml"/><Relationship Id="rId71" Type="http://schemas.openxmlformats.org/officeDocument/2006/relationships/hyperlink" Target="mailto:Fengcheng.sun@inspection.gc.ca" TargetMode="External"/><Relationship Id="rId92" Type="http://schemas.openxmlformats.org/officeDocument/2006/relationships/hyperlink" Target="mailto:heiko.ziebell@julius-kuehn.de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Eeva.vainio@luke.fi" TargetMode="External"/><Relationship Id="rId24" Type="http://schemas.openxmlformats.org/officeDocument/2006/relationships/hyperlink" Target="mailto:jeremy.cigna@inov3pt.fr" TargetMode="External"/><Relationship Id="rId40" Type="http://schemas.openxmlformats.org/officeDocument/2006/relationships/hyperlink" Target="mailto:dschoi@npqs.go.kr" TargetMode="External"/><Relationship Id="rId45" Type="http://schemas.openxmlformats.org/officeDocument/2006/relationships/hyperlink" Target="mailto:hume.douglas@canada.ca" TargetMode="External"/><Relationship Id="rId66" Type="http://schemas.openxmlformats.org/officeDocument/2006/relationships/hyperlink" Target="mailto:Yuvarin9320@gmail.com" TargetMode="External"/><Relationship Id="rId87" Type="http://schemas.openxmlformats.org/officeDocument/2006/relationships/hyperlink" Target="mailto:j.w.roenhorst@nvwa.nl" TargetMode="External"/><Relationship Id="rId61" Type="http://schemas.openxmlformats.org/officeDocument/2006/relationships/hyperlink" Target="mailto:f-jiang@outlook.com" TargetMode="External"/><Relationship Id="rId82" Type="http://schemas.openxmlformats.org/officeDocument/2006/relationships/hyperlink" Target="https://www.ippc.int/en/core-activities/standards-setting/list-topics-ippc-standards/citrus-leprosis-virus/" TargetMode="External"/><Relationship Id="rId19" Type="http://schemas.openxmlformats.org/officeDocument/2006/relationships/hyperlink" Target="mailto:osakik550@affrc.go.jp" TargetMode="External"/><Relationship Id="rId14" Type="http://schemas.openxmlformats.org/officeDocument/2006/relationships/hyperlink" Target="mailto:matsuurat@pps.maff.go.jp" TargetMode="External"/><Relationship Id="rId30" Type="http://schemas.openxmlformats.org/officeDocument/2006/relationships/hyperlink" Target="mailto:dwjfungi@163.com" TargetMode="External"/><Relationship Id="rId35" Type="http://schemas.openxmlformats.org/officeDocument/2006/relationships/hyperlink" Target="mailto:caahernandezme@unal.edu.co" TargetMode="External"/><Relationship Id="rId56" Type="http://schemas.openxmlformats.org/officeDocument/2006/relationships/hyperlink" Target="mailto:rotidon@unb.br" TargetMode="External"/><Relationship Id="rId77" Type="http://schemas.openxmlformats.org/officeDocument/2006/relationships/hyperlink" Target="mailto:weishouhui@caas.cn" TargetMode="External"/><Relationship Id="rId100" Type="http://schemas.openxmlformats.org/officeDocument/2006/relationships/hyperlink" Target="mailto:eric.newberry@usda.gov" TargetMode="External"/><Relationship Id="rId105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hyperlink" Target="mailto:Diego.carrero@ica.gov.co" TargetMode="External"/><Relationship Id="rId72" Type="http://schemas.openxmlformats.org/officeDocument/2006/relationships/hyperlink" Target="mailto:thuyttt.bvtv@mard.gov.vn" TargetMode="External"/><Relationship Id="rId93" Type="http://schemas.openxmlformats.org/officeDocument/2006/relationships/hyperlink" Target="mailto:yahya.gaafar@inspection.gc.ca" TargetMode="External"/><Relationship Id="rId98" Type="http://schemas.openxmlformats.org/officeDocument/2006/relationships/hyperlink" Target="mailto:Sebastien.massart@uliege.be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gamze.boluksari@tarimorman.gov.tr" TargetMode="External"/><Relationship Id="rId46" Type="http://schemas.openxmlformats.org/officeDocument/2006/relationships/hyperlink" Target="mailto:thoahk.bvtv@mard.gov.vn" TargetMode="External"/><Relationship Id="rId67" Type="http://schemas.openxmlformats.org/officeDocument/2006/relationships/hyperlink" Target="mailto:andrea.taddei@anses.fr" TargetMode="External"/><Relationship Id="rId20" Type="http://schemas.openxmlformats.org/officeDocument/2006/relationships/hyperlink" Target="mailto:toni.chapman@dpi.nsw.gov.au" TargetMode="External"/><Relationship Id="rId41" Type="http://schemas.openxmlformats.org/officeDocument/2006/relationships/hyperlink" Target="mailto:david.ouvrard@anses.fr" TargetMode="External"/><Relationship Id="rId62" Type="http://schemas.openxmlformats.org/officeDocument/2006/relationships/hyperlink" Target="mailto:leblancl@uidaho.edu" TargetMode="External"/><Relationship Id="rId83" Type="http://schemas.openxmlformats.org/officeDocument/2006/relationships/hyperlink" Target="mailto:avijit.roy@aphis.usda.gov" TargetMode="External"/><Relationship Id="rId88" Type="http://schemas.openxmlformats.org/officeDocument/2006/relationships/hyperlink" Target="mailto:rose.hammond@usda.gov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92200/" TargetMode="External"/><Relationship Id="rId1" Type="http://schemas.openxmlformats.org/officeDocument/2006/relationships/hyperlink" Target="https://www.ippc.int/en/core-activities/standards-setting/list-topics-ippc-standards/lis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04330-A393-4FDE-9996-BABEF1F341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450D9-5A36-4C7C-8C39-BB6EA270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A4737-5538-456C-A6F9-D4559A5EC7E4}">
  <ds:schemaRefs>
    <ds:schemaRef ds:uri="http://purl.org/dc/dcmitype/"/>
    <ds:schemaRef ds:uri="a05d7f75-f42e-4288-8809-604fd4d9691f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ea6feb38-a85a-45e8-92e9-814486bbe375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40B1A5D-CC2A-4FD0-9B15-5DC6125D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</Template>
  <TotalTime>1</TotalTime>
  <Pages>8</Pages>
  <Words>1860</Words>
  <Characters>13825</Characters>
  <Application>Microsoft Office Word</Application>
  <DocSecurity>0</DocSecurity>
  <Lines>1536</Lines>
  <Paragraphs>922</Paragraphs>
  <ScaleCrop>false</ScaleCrop>
  <Company>FAO of the UN</Company>
  <LinksUpToDate>false</LinksUpToDate>
  <CharactersWithSpaces>14763</CharactersWithSpaces>
  <SharedDoc>false</SharedDoc>
  <HLinks>
    <vt:vector size="714" baseType="variant">
      <vt:variant>
        <vt:i4>7536714</vt:i4>
      </vt:variant>
      <vt:variant>
        <vt:i4>348</vt:i4>
      </vt:variant>
      <vt:variant>
        <vt:i4>0</vt:i4>
      </vt:variant>
      <vt:variant>
        <vt:i4>5</vt:i4>
      </vt:variant>
      <vt:variant>
        <vt:lpwstr>mailto:Luciano.rigano@mpi.govt.nz</vt:lpwstr>
      </vt:variant>
      <vt:variant>
        <vt:lpwstr/>
      </vt:variant>
      <vt:variant>
        <vt:i4>1835104</vt:i4>
      </vt:variant>
      <vt:variant>
        <vt:i4>345</vt:i4>
      </vt:variant>
      <vt:variant>
        <vt:i4>0</vt:i4>
      </vt:variant>
      <vt:variant>
        <vt:i4>5</vt:i4>
      </vt:variant>
      <vt:variant>
        <vt:lpwstr>mailto:eric.newberry@usda.gov</vt:lpwstr>
      </vt:variant>
      <vt:variant>
        <vt:lpwstr/>
      </vt:variant>
      <vt:variant>
        <vt:i4>6422558</vt:i4>
      </vt:variant>
      <vt:variant>
        <vt:i4>342</vt:i4>
      </vt:variant>
      <vt:variant>
        <vt:i4>0</vt:i4>
      </vt:variant>
      <vt:variant>
        <vt:i4>5</vt:i4>
      </vt:variant>
      <vt:variant>
        <vt:lpwstr>mailto:xiaoxin0086@126.com</vt:lpwstr>
      </vt:variant>
      <vt:variant>
        <vt:lpwstr/>
      </vt:variant>
      <vt:variant>
        <vt:i4>3932255</vt:i4>
      </vt:variant>
      <vt:variant>
        <vt:i4>339</vt:i4>
      </vt:variant>
      <vt:variant>
        <vt:i4>0</vt:i4>
      </vt:variant>
      <vt:variant>
        <vt:i4>5</vt:i4>
      </vt:variant>
      <vt:variant>
        <vt:lpwstr>mailto:Sebastien.massart@uliege.be</vt:lpwstr>
      </vt:variant>
      <vt:variant>
        <vt:lpwstr/>
      </vt:variant>
      <vt:variant>
        <vt:i4>4718693</vt:i4>
      </vt:variant>
      <vt:variant>
        <vt:i4>336</vt:i4>
      </vt:variant>
      <vt:variant>
        <vt:i4>0</vt:i4>
      </vt:variant>
      <vt:variant>
        <vt:i4>5</vt:i4>
      </vt:variant>
      <vt:variant>
        <vt:lpwstr>mailto:sukhontip.s@doa.in.th</vt:lpwstr>
      </vt:variant>
      <vt:variant>
        <vt:lpwstr/>
      </vt:variant>
      <vt:variant>
        <vt:i4>5570687</vt:i4>
      </vt:variant>
      <vt:variant>
        <vt:i4>333</vt:i4>
      </vt:variant>
      <vt:variant>
        <vt:i4>0</vt:i4>
      </vt:variant>
      <vt:variant>
        <vt:i4>5</vt:i4>
      </vt:variant>
      <vt:variant>
        <vt:lpwstr>mailto:zhangyjpvi@yeah.net</vt:lpwstr>
      </vt:variant>
      <vt:variant>
        <vt:lpwstr/>
      </vt:variant>
      <vt:variant>
        <vt:i4>786443</vt:i4>
      </vt:variant>
      <vt:variant>
        <vt:i4>330</vt:i4>
      </vt:variant>
      <vt:variant>
        <vt:i4>0</vt:i4>
      </vt:variant>
      <vt:variant>
        <vt:i4>5</vt:i4>
      </vt:variant>
      <vt:variant>
        <vt:lpwstr>mailto:olmos_antcas@gva.es</vt:lpwstr>
      </vt:variant>
      <vt:variant>
        <vt:lpwstr/>
      </vt:variant>
      <vt:variant>
        <vt:i4>6750275</vt:i4>
      </vt:variant>
      <vt:variant>
        <vt:i4>327</vt:i4>
      </vt:variant>
      <vt:variant>
        <vt:i4>0</vt:i4>
      </vt:variant>
      <vt:variant>
        <vt:i4>5</vt:i4>
      </vt:variant>
      <vt:variant>
        <vt:lpwstr>mailto:yahya.gaafar@inspection.gc.ca</vt:lpwstr>
      </vt:variant>
      <vt:variant>
        <vt:lpwstr/>
      </vt:variant>
      <vt:variant>
        <vt:i4>1179686</vt:i4>
      </vt:variant>
      <vt:variant>
        <vt:i4>324</vt:i4>
      </vt:variant>
      <vt:variant>
        <vt:i4>0</vt:i4>
      </vt:variant>
      <vt:variant>
        <vt:i4>5</vt:i4>
      </vt:variant>
      <vt:variant>
        <vt:lpwstr>mailto:heiko.ziebell@julius-kuehn.de</vt:lpwstr>
      </vt:variant>
      <vt:variant>
        <vt:lpwstr/>
      </vt:variant>
      <vt:variant>
        <vt:i4>5570687</vt:i4>
      </vt:variant>
      <vt:variant>
        <vt:i4>321</vt:i4>
      </vt:variant>
      <vt:variant>
        <vt:i4>0</vt:i4>
      </vt:variant>
      <vt:variant>
        <vt:i4>5</vt:i4>
      </vt:variant>
      <vt:variant>
        <vt:lpwstr>mailto:zhangyjpvi@yeah.net</vt:lpwstr>
      </vt:variant>
      <vt:variant>
        <vt:lpwstr/>
      </vt:variant>
      <vt:variant>
        <vt:i4>3407894</vt:i4>
      </vt:variant>
      <vt:variant>
        <vt:i4>318</vt:i4>
      </vt:variant>
      <vt:variant>
        <vt:i4>0</vt:i4>
      </vt:variant>
      <vt:variant>
        <vt:i4>5</vt:i4>
      </vt:variant>
      <vt:variant>
        <vt:lpwstr>mailto:yangxiuling@caas.cn</vt:lpwstr>
      </vt:variant>
      <vt:variant>
        <vt:lpwstr/>
      </vt:variant>
      <vt:variant>
        <vt:i4>3342359</vt:i4>
      </vt:variant>
      <vt:variant>
        <vt:i4>315</vt:i4>
      </vt:variant>
      <vt:variant>
        <vt:i4>0</vt:i4>
      </vt:variant>
      <vt:variant>
        <vt:i4>5</vt:i4>
      </vt:variant>
      <vt:variant>
        <vt:lpwstr>mailto:Adrian.fox@fera.co.uk</vt:lpwstr>
      </vt:variant>
      <vt:variant>
        <vt:lpwstr/>
      </vt:variant>
      <vt:variant>
        <vt:i4>7077918</vt:i4>
      </vt:variant>
      <vt:variant>
        <vt:i4>312</vt:i4>
      </vt:variant>
      <vt:variant>
        <vt:i4>0</vt:i4>
      </vt:variant>
      <vt:variant>
        <vt:i4>5</vt:i4>
      </vt:variant>
      <vt:variant>
        <vt:lpwstr>mailto:rose.hammond@usda.gov</vt:lpwstr>
      </vt:variant>
      <vt:variant>
        <vt:lpwstr/>
      </vt:variant>
      <vt:variant>
        <vt:i4>6094958</vt:i4>
      </vt:variant>
      <vt:variant>
        <vt:i4>309</vt:i4>
      </vt:variant>
      <vt:variant>
        <vt:i4>0</vt:i4>
      </vt:variant>
      <vt:variant>
        <vt:i4>5</vt:i4>
      </vt:variant>
      <vt:variant>
        <vt:lpwstr>mailto:j.w.roenhorst@nvwa.nl</vt:lpwstr>
      </vt:variant>
      <vt:variant>
        <vt:lpwstr/>
      </vt:variant>
      <vt:variant>
        <vt:i4>458785</vt:i4>
      </vt:variant>
      <vt:variant>
        <vt:i4>306</vt:i4>
      </vt:variant>
      <vt:variant>
        <vt:i4>0</vt:i4>
      </vt:variant>
      <vt:variant>
        <vt:i4>5</vt:i4>
      </vt:variant>
      <vt:variant>
        <vt:lpwstr>mailto:christophe.lacomme@sasa.gov.scot</vt:lpwstr>
      </vt:variant>
      <vt:variant>
        <vt:lpwstr/>
      </vt:variant>
      <vt:variant>
        <vt:i4>6553624</vt:i4>
      </vt:variant>
      <vt:variant>
        <vt:i4>303</vt:i4>
      </vt:variant>
      <vt:variant>
        <vt:i4>0</vt:i4>
      </vt:variant>
      <vt:variant>
        <vt:i4>5</vt:i4>
      </vt:variant>
      <vt:variant>
        <vt:lpwstr>mailto:pschang@micaf.gov.jm</vt:lpwstr>
      </vt:variant>
      <vt:variant>
        <vt:lpwstr/>
      </vt:variant>
      <vt:variant>
        <vt:i4>852026</vt:i4>
      </vt:variant>
      <vt:variant>
        <vt:i4>300</vt:i4>
      </vt:variant>
      <vt:variant>
        <vt:i4>0</vt:i4>
      </vt:variant>
      <vt:variant>
        <vt:i4>5</vt:i4>
      </vt:variant>
      <vt:variant>
        <vt:lpwstr>mailto:pgschang@hotmail.com</vt:lpwstr>
      </vt:variant>
      <vt:variant>
        <vt:lpwstr/>
      </vt:variant>
      <vt:variant>
        <vt:i4>7667729</vt:i4>
      </vt:variant>
      <vt:variant>
        <vt:i4>297</vt:i4>
      </vt:variant>
      <vt:variant>
        <vt:i4>0</vt:i4>
      </vt:variant>
      <vt:variant>
        <vt:i4>5</vt:i4>
      </vt:variant>
      <vt:variant>
        <vt:lpwstr>mailto:Juliana.astua@embrapa.br</vt:lpwstr>
      </vt:variant>
      <vt:variant>
        <vt:lpwstr/>
      </vt:variant>
      <vt:variant>
        <vt:i4>3538947</vt:i4>
      </vt:variant>
      <vt:variant>
        <vt:i4>294</vt:i4>
      </vt:variant>
      <vt:variant>
        <vt:i4>0</vt:i4>
      </vt:variant>
      <vt:variant>
        <vt:i4>5</vt:i4>
      </vt:variant>
      <vt:variant>
        <vt:lpwstr>mailto:avijit.roy@aphis.usda.gov</vt:lpwstr>
      </vt:variant>
      <vt:variant>
        <vt:lpwstr/>
      </vt:variant>
      <vt:variant>
        <vt:i4>2424931</vt:i4>
      </vt:variant>
      <vt:variant>
        <vt:i4>291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https://www.ippc.int/en/core-activities/standards-setting/list-topics-ippc-standards/citrus-leprosis-virus/</vt:lpwstr>
      </vt:variant>
      <vt:variant>
        <vt:lpwstr/>
      </vt:variant>
      <vt:variant>
        <vt:i4>4325419</vt:i4>
      </vt:variant>
      <vt:variant>
        <vt:i4>288</vt:i4>
      </vt:variant>
      <vt:variant>
        <vt:i4>0</vt:i4>
      </vt:variant>
      <vt:variant>
        <vt:i4>5</vt:i4>
      </vt:variant>
      <vt:variant>
        <vt:lpwstr>mailto:fernanda.rausch@embrapa.br</vt:lpwstr>
      </vt:variant>
      <vt:variant>
        <vt:lpwstr/>
      </vt:variant>
      <vt:variant>
        <vt:i4>720939</vt:i4>
      </vt:variant>
      <vt:variant>
        <vt:i4>285</vt:i4>
      </vt:variant>
      <vt:variant>
        <vt:i4>0</vt:i4>
      </vt:variant>
      <vt:variant>
        <vt:i4>5</vt:i4>
      </vt:variant>
      <vt:variant>
        <vt:lpwstr>mailto:zerbini@ufv.br</vt:lpwstr>
      </vt:variant>
      <vt:variant>
        <vt:lpwstr/>
      </vt:variant>
      <vt:variant>
        <vt:i4>5767282</vt:i4>
      </vt:variant>
      <vt:variant>
        <vt:i4>282</vt:i4>
      </vt:variant>
      <vt:variant>
        <vt:i4>0</vt:i4>
      </vt:variant>
      <vt:variant>
        <vt:i4>5</vt:i4>
      </vt:variant>
      <vt:variant>
        <vt:lpwstr>mailto:marcia.roye@uwimona.edu.jm</vt:lpwstr>
      </vt:variant>
      <vt:variant>
        <vt:lpwstr/>
      </vt:variant>
      <vt:variant>
        <vt:i4>6094965</vt:i4>
      </vt:variant>
      <vt:variant>
        <vt:i4>279</vt:i4>
      </vt:variant>
      <vt:variant>
        <vt:i4>0</vt:i4>
      </vt:variant>
      <vt:variant>
        <vt:i4>5</vt:i4>
      </vt:variant>
      <vt:variant>
        <vt:lpwstr>mailto:Clarissa.j.maroon-lango@aphis.usda.gov</vt:lpwstr>
      </vt:variant>
      <vt:variant>
        <vt:lpwstr/>
      </vt:variant>
      <vt:variant>
        <vt:i4>1310828</vt:i4>
      </vt:variant>
      <vt:variant>
        <vt:i4>276</vt:i4>
      </vt:variant>
      <vt:variant>
        <vt:i4>0</vt:i4>
      </vt:variant>
      <vt:variant>
        <vt:i4>5</vt:i4>
      </vt:variant>
      <vt:variant>
        <vt:lpwstr>mailto:agrpwc@ku.ac.th</vt:lpwstr>
      </vt:variant>
      <vt:variant>
        <vt:lpwstr/>
      </vt:variant>
      <vt:variant>
        <vt:i4>8257615</vt:i4>
      </vt:variant>
      <vt:variant>
        <vt:i4>273</vt:i4>
      </vt:variant>
      <vt:variant>
        <vt:i4>0</vt:i4>
      </vt:variant>
      <vt:variant>
        <vt:i4>5</vt:i4>
      </vt:variant>
      <vt:variant>
        <vt:lpwstr>mailto:Stephan.winter@jki.bund.de</vt:lpwstr>
      </vt:variant>
      <vt:variant>
        <vt:lpwstr/>
      </vt:variant>
      <vt:variant>
        <vt:i4>7340126</vt:i4>
      </vt:variant>
      <vt:variant>
        <vt:i4>270</vt:i4>
      </vt:variant>
      <vt:variant>
        <vt:i4>0</vt:i4>
      </vt:variant>
      <vt:variant>
        <vt:i4>5</vt:i4>
      </vt:variant>
      <vt:variant>
        <vt:lpwstr>mailto:xuhangin@gmail.com</vt:lpwstr>
      </vt:variant>
      <vt:variant>
        <vt:lpwstr/>
      </vt:variant>
      <vt:variant>
        <vt:i4>1507409</vt:i4>
      </vt:variant>
      <vt:variant>
        <vt:i4>267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https://www.ippc.int/en/core-activities/standards-setting/list-topics-ippc-standards/alopecurus-myosuroides/</vt:lpwstr>
      </vt:variant>
      <vt:variant>
        <vt:lpwstr/>
      </vt:variant>
      <vt:variant>
        <vt:i4>3735637</vt:i4>
      </vt:variant>
      <vt:variant>
        <vt:i4>264</vt:i4>
      </vt:variant>
      <vt:variant>
        <vt:i4>0</vt:i4>
      </vt:variant>
      <vt:variant>
        <vt:i4>5</vt:i4>
      </vt:variant>
      <vt:variant>
        <vt:lpwstr>mailto:qiangs@njau.edu.cn</vt:lpwstr>
      </vt:variant>
      <vt:variant>
        <vt:lpwstr/>
      </vt:variant>
      <vt:variant>
        <vt:i4>2752596</vt:i4>
      </vt:variant>
      <vt:variant>
        <vt:i4>261</vt:i4>
      </vt:variant>
      <vt:variant>
        <vt:i4>0</vt:i4>
      </vt:variant>
      <vt:variant>
        <vt:i4>5</vt:i4>
      </vt:variant>
      <vt:variant>
        <vt:lpwstr>mailto:Ruojing.wang@canada.ca</vt:lpwstr>
      </vt:variant>
      <vt:variant>
        <vt:lpwstr/>
      </vt:variant>
      <vt:variant>
        <vt:i4>2293775</vt:i4>
      </vt:variant>
      <vt:variant>
        <vt:i4>258</vt:i4>
      </vt:variant>
      <vt:variant>
        <vt:i4>0</vt:i4>
      </vt:variant>
      <vt:variant>
        <vt:i4>5</vt:i4>
      </vt:variant>
      <vt:variant>
        <vt:lpwstr>mailto:Michael.Gemmell@mpi.govt.nz</vt:lpwstr>
      </vt:variant>
      <vt:variant>
        <vt:lpwstr/>
      </vt:variant>
      <vt:variant>
        <vt:i4>3735637</vt:i4>
      </vt:variant>
      <vt:variant>
        <vt:i4>255</vt:i4>
      </vt:variant>
      <vt:variant>
        <vt:i4>0</vt:i4>
      </vt:variant>
      <vt:variant>
        <vt:i4>5</vt:i4>
      </vt:variant>
      <vt:variant>
        <vt:lpwstr>mailto:qiangs@njau.edu.cn</vt:lpwstr>
      </vt:variant>
      <vt:variant>
        <vt:lpwstr/>
      </vt:variant>
      <vt:variant>
        <vt:i4>2752596</vt:i4>
      </vt:variant>
      <vt:variant>
        <vt:i4>252</vt:i4>
      </vt:variant>
      <vt:variant>
        <vt:i4>0</vt:i4>
      </vt:variant>
      <vt:variant>
        <vt:i4>5</vt:i4>
      </vt:variant>
      <vt:variant>
        <vt:lpwstr>mailto:Ruojing.wang@canada.ca</vt:lpwstr>
      </vt:variant>
      <vt:variant>
        <vt:lpwstr/>
      </vt:variant>
      <vt:variant>
        <vt:i4>2424850</vt:i4>
      </vt:variant>
      <vt:variant>
        <vt:i4>249</vt:i4>
      </vt:variant>
      <vt:variant>
        <vt:i4>0</vt:i4>
      </vt:variant>
      <vt:variant>
        <vt:i4>5</vt:i4>
      </vt:variant>
      <vt:variant>
        <vt:lpwstr>mailto:thuytt74@gmail.com</vt:lpwstr>
      </vt:variant>
      <vt:variant>
        <vt:lpwstr/>
      </vt:variant>
      <vt:variant>
        <vt:i4>5701745</vt:i4>
      </vt:variant>
      <vt:variant>
        <vt:i4>246</vt:i4>
      </vt:variant>
      <vt:variant>
        <vt:i4>0</vt:i4>
      </vt:variant>
      <vt:variant>
        <vt:i4>5</vt:i4>
      </vt:variant>
      <vt:variant>
        <vt:lpwstr>mailto:thuyttt.bvtv@mard.gov.vn</vt:lpwstr>
      </vt:variant>
      <vt:variant>
        <vt:lpwstr/>
      </vt:variant>
      <vt:variant>
        <vt:i4>6029414</vt:i4>
      </vt:variant>
      <vt:variant>
        <vt:i4>243</vt:i4>
      </vt:variant>
      <vt:variant>
        <vt:i4>0</vt:i4>
      </vt:variant>
      <vt:variant>
        <vt:i4>5</vt:i4>
      </vt:variant>
      <vt:variant>
        <vt:lpwstr>mailto:Fengcheng.sun@inspection.gc.ca</vt:lpwstr>
      </vt:variant>
      <vt:variant>
        <vt:lpwstr/>
      </vt:variant>
      <vt:variant>
        <vt:i4>393276</vt:i4>
      </vt:variant>
      <vt:variant>
        <vt:i4>240</vt:i4>
      </vt:variant>
      <vt:variant>
        <vt:i4>0</vt:i4>
      </vt:variant>
      <vt:variant>
        <vt:i4>5</vt:i4>
      </vt:variant>
      <vt:variant>
        <vt:lpwstr>mailto:jeffgu00@qq.com</vt:lpwstr>
      </vt:variant>
      <vt:variant>
        <vt:lpwstr/>
      </vt:variant>
      <vt:variant>
        <vt:i4>5898282</vt:i4>
      </vt:variant>
      <vt:variant>
        <vt:i4>237</vt:i4>
      </vt:variant>
      <vt:variant>
        <vt:i4>0</vt:i4>
      </vt:variant>
      <vt:variant>
        <vt:i4>5</vt:i4>
      </vt:variant>
      <vt:variant>
        <vt:lpwstr>mailto:g.karssen@nvwa.nl</vt:lpwstr>
      </vt:variant>
      <vt:variant>
        <vt:lpwstr/>
      </vt:variant>
      <vt:variant>
        <vt:i4>4784247</vt:i4>
      </vt:variant>
      <vt:variant>
        <vt:i4>234</vt:i4>
      </vt:variant>
      <vt:variant>
        <vt:i4>0</vt:i4>
      </vt:variant>
      <vt:variant>
        <vt:i4>5</vt:i4>
      </vt:variant>
      <vt:variant>
        <vt:lpwstr>mailto:thomas.prior@fera.co.uk</vt:lpwstr>
      </vt:variant>
      <vt:variant>
        <vt:lpwstr/>
      </vt:variant>
      <vt:variant>
        <vt:i4>4653095</vt:i4>
      </vt:variant>
      <vt:variant>
        <vt:i4>231</vt:i4>
      </vt:variant>
      <vt:variant>
        <vt:i4>0</vt:i4>
      </vt:variant>
      <vt:variant>
        <vt:i4>5</vt:i4>
      </vt:variant>
      <vt:variant>
        <vt:lpwstr>mailto:andrea.taddei@anses.fr</vt:lpwstr>
      </vt:variant>
      <vt:variant>
        <vt:lpwstr/>
      </vt:variant>
      <vt:variant>
        <vt:i4>5570594</vt:i4>
      </vt:variant>
      <vt:variant>
        <vt:i4>228</vt:i4>
      </vt:variant>
      <vt:variant>
        <vt:i4>0</vt:i4>
      </vt:variant>
      <vt:variant>
        <vt:i4>5</vt:i4>
      </vt:variant>
      <vt:variant>
        <vt:lpwstr>mailto:j.e.j.mertens@nvwa.nl</vt:lpwstr>
      </vt:variant>
      <vt:variant>
        <vt:lpwstr/>
      </vt:variant>
      <vt:variant>
        <vt:i4>3801111</vt:i4>
      </vt:variant>
      <vt:variant>
        <vt:i4>225</vt:i4>
      </vt:variant>
      <vt:variant>
        <vt:i4>0</vt:i4>
      </vt:variant>
      <vt:variant>
        <vt:i4>5</vt:i4>
      </vt:variant>
      <vt:variant>
        <vt:lpwstr>mailto:Jim.D.Young@usda.gov</vt:lpwstr>
      </vt:variant>
      <vt:variant>
        <vt:lpwstr/>
      </vt:variant>
      <vt:variant>
        <vt:i4>1441849</vt:i4>
      </vt:variant>
      <vt:variant>
        <vt:i4>222</vt:i4>
      </vt:variant>
      <vt:variant>
        <vt:i4>0</vt:i4>
      </vt:variant>
      <vt:variant>
        <vt:i4>5</vt:i4>
      </vt:variant>
      <vt:variant>
        <vt:lpwstr>mailto:Yuvarin9320@gmail.com</vt:lpwstr>
      </vt:variant>
      <vt:variant>
        <vt:lpwstr/>
      </vt:variant>
      <vt:variant>
        <vt:i4>6553689</vt:i4>
      </vt:variant>
      <vt:variant>
        <vt:i4>219</vt:i4>
      </vt:variant>
      <vt:variant>
        <vt:i4>0</vt:i4>
      </vt:variant>
      <vt:variant>
        <vt:i4>5</vt:i4>
      </vt:variant>
      <vt:variant>
        <vt:lpwstr>mailto:zhaojp@iqtcnet.cn</vt:lpwstr>
      </vt:variant>
      <vt:variant>
        <vt:lpwstr/>
      </vt:variant>
      <vt:variant>
        <vt:i4>6225966</vt:i4>
      </vt:variant>
      <vt:variant>
        <vt:i4>216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6225966</vt:i4>
      </vt:variant>
      <vt:variant>
        <vt:i4>213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5832818</vt:i4>
      </vt:variant>
      <vt:variant>
        <vt:i4>210</vt:i4>
      </vt:variant>
      <vt:variant>
        <vt:i4>0</vt:i4>
      </vt:variant>
      <vt:variant>
        <vt:i4>5</vt:i4>
      </vt:variant>
      <vt:variant>
        <vt:lpwstr>mailto:leblancl@uidaho.edu</vt:lpwstr>
      </vt:variant>
      <vt:variant>
        <vt:lpwstr/>
      </vt:variant>
      <vt:variant>
        <vt:i4>7929879</vt:i4>
      </vt:variant>
      <vt:variant>
        <vt:i4>207</vt:i4>
      </vt:variant>
      <vt:variant>
        <vt:i4>0</vt:i4>
      </vt:variant>
      <vt:variant>
        <vt:i4>5</vt:i4>
      </vt:variant>
      <vt:variant>
        <vt:lpwstr>mailto:f-jiang@outlook.com</vt:lpwstr>
      </vt:variant>
      <vt:variant>
        <vt:lpwstr/>
      </vt:variant>
      <vt:variant>
        <vt:i4>4259885</vt:i4>
      </vt:variant>
      <vt:variant>
        <vt:i4>204</vt:i4>
      </vt:variant>
      <vt:variant>
        <vt:i4>0</vt:i4>
      </vt:variant>
      <vt:variant>
        <vt:i4>5</vt:i4>
      </vt:variant>
      <vt:variant>
        <vt:lpwstr>mailto:christa.lethmayer@ages.at</vt:lpwstr>
      </vt:variant>
      <vt:variant>
        <vt:lpwstr/>
      </vt:variant>
      <vt:variant>
        <vt:i4>7995402</vt:i4>
      </vt:variant>
      <vt:variant>
        <vt:i4>201</vt:i4>
      </vt:variant>
      <vt:variant>
        <vt:i4>0</vt:i4>
      </vt:variant>
      <vt:variant>
        <vt:i4>5</vt:i4>
      </vt:variant>
      <vt:variant>
        <vt:lpwstr>mailto:Camiel.doorenweerd@hawaii.edu</vt:lpwstr>
      </vt:variant>
      <vt:variant>
        <vt:lpwstr/>
      </vt:variant>
      <vt:variant>
        <vt:i4>6225966</vt:i4>
      </vt:variant>
      <vt:variant>
        <vt:i4>198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4259885</vt:i4>
      </vt:variant>
      <vt:variant>
        <vt:i4>195</vt:i4>
      </vt:variant>
      <vt:variant>
        <vt:i4>0</vt:i4>
      </vt:variant>
      <vt:variant>
        <vt:i4>5</vt:i4>
      </vt:variant>
      <vt:variant>
        <vt:lpwstr>mailto:christa.lethmayer@ages.at</vt:lpwstr>
      </vt:variant>
      <vt:variant>
        <vt:lpwstr/>
      </vt:variant>
      <vt:variant>
        <vt:i4>4980857</vt:i4>
      </vt:variant>
      <vt:variant>
        <vt:i4>192</vt:i4>
      </vt:variant>
      <vt:variant>
        <vt:i4>0</vt:i4>
      </vt:variant>
      <vt:variant>
        <vt:i4>5</vt:i4>
      </vt:variant>
      <vt:variant>
        <vt:lpwstr>mailto:jung.w.kim@usda.gov</vt:lpwstr>
      </vt:variant>
      <vt:variant>
        <vt:lpwstr/>
      </vt:variant>
      <vt:variant>
        <vt:i4>1769507</vt:i4>
      </vt:variant>
      <vt:variant>
        <vt:i4>189</vt:i4>
      </vt:variant>
      <vt:variant>
        <vt:i4>0</vt:i4>
      </vt:variant>
      <vt:variant>
        <vt:i4>5</vt:i4>
      </vt:variant>
      <vt:variant>
        <vt:lpwstr>mailto:rotidon@unb.br</vt:lpwstr>
      </vt:variant>
      <vt:variant>
        <vt:lpwstr/>
      </vt:variant>
      <vt:variant>
        <vt:i4>6225966</vt:i4>
      </vt:variant>
      <vt:variant>
        <vt:i4>186</vt:i4>
      </vt:variant>
      <vt:variant>
        <vt:i4>0</vt:i4>
      </vt:variant>
      <vt:variant>
        <vt:i4>5</vt:i4>
      </vt:variant>
      <vt:variant>
        <vt:lpwstr>mailto:lizh@cau.edu.cn</vt:lpwstr>
      </vt:variant>
      <vt:variant>
        <vt:lpwstr/>
      </vt:variant>
      <vt:variant>
        <vt:i4>3014682</vt:i4>
      </vt:variant>
      <vt:variant>
        <vt:i4>183</vt:i4>
      </vt:variant>
      <vt:variant>
        <vt:i4>0</vt:i4>
      </vt:variant>
      <vt:variant>
        <vt:i4>5</vt:i4>
      </vt:variant>
      <vt:variant>
        <vt:lpwstr>mailto:todd.m.gilligan@usda.gov</vt:lpwstr>
      </vt:variant>
      <vt:variant>
        <vt:lpwstr/>
      </vt:variant>
      <vt:variant>
        <vt:i4>1572901</vt:i4>
      </vt:variant>
      <vt:variant>
        <vt:i4>180</vt:i4>
      </vt:variant>
      <vt:variant>
        <vt:i4>0</vt:i4>
      </vt:variant>
      <vt:variant>
        <vt:i4>5</vt:i4>
      </vt:variant>
      <vt:variant>
        <vt:lpwstr>mailto:kimthoappd@gmail.com</vt:lpwstr>
      </vt:variant>
      <vt:variant>
        <vt:lpwstr/>
      </vt:variant>
      <vt:variant>
        <vt:i4>2162716</vt:i4>
      </vt:variant>
      <vt:variant>
        <vt:i4>177</vt:i4>
      </vt:variant>
      <vt:variant>
        <vt:i4>0</vt:i4>
      </vt:variant>
      <vt:variant>
        <vt:i4>5</vt:i4>
      </vt:variant>
      <vt:variant>
        <vt:lpwstr>mailto:thoahk.bvtv@mard.gov.vn</vt:lpwstr>
      </vt:variant>
      <vt:variant>
        <vt:lpwstr/>
      </vt:variant>
      <vt:variant>
        <vt:i4>103</vt:i4>
      </vt:variant>
      <vt:variant>
        <vt:i4>174</vt:i4>
      </vt:variant>
      <vt:variant>
        <vt:i4>0</vt:i4>
      </vt:variant>
      <vt:variant>
        <vt:i4>5</vt:i4>
      </vt:variant>
      <vt:variant>
        <vt:lpwstr>mailto:sam.hair@dpird.wa.gov.au</vt:lpwstr>
      </vt:variant>
      <vt:variant>
        <vt:lpwstr/>
      </vt:variant>
      <vt:variant>
        <vt:i4>5046349</vt:i4>
      </vt:variant>
      <vt:variant>
        <vt:i4>171</vt:i4>
      </vt:variant>
      <vt:variant>
        <vt:i4>0</vt:i4>
      </vt:variant>
      <vt:variant>
        <vt:i4>5</vt:i4>
      </vt:variant>
      <vt:variant>
        <vt:lpwstr>mailto:alfayoombuya@yahoo.com;%20a.ombuya@kephis.org</vt:lpwstr>
      </vt:variant>
      <vt:variant>
        <vt:lpwstr/>
      </vt:variant>
      <vt:variant>
        <vt:i4>1572901</vt:i4>
      </vt:variant>
      <vt:variant>
        <vt:i4>168</vt:i4>
      </vt:variant>
      <vt:variant>
        <vt:i4>0</vt:i4>
      </vt:variant>
      <vt:variant>
        <vt:i4>5</vt:i4>
      </vt:variant>
      <vt:variant>
        <vt:lpwstr>mailto:kimthoappd@gmail.com</vt:lpwstr>
      </vt:variant>
      <vt:variant>
        <vt:lpwstr/>
      </vt:variant>
      <vt:variant>
        <vt:i4>2162716</vt:i4>
      </vt:variant>
      <vt:variant>
        <vt:i4>165</vt:i4>
      </vt:variant>
      <vt:variant>
        <vt:i4>0</vt:i4>
      </vt:variant>
      <vt:variant>
        <vt:i4>5</vt:i4>
      </vt:variant>
      <vt:variant>
        <vt:lpwstr>mailto:thoahk.bvtv@mard.gov.vn</vt:lpwstr>
      </vt:variant>
      <vt:variant>
        <vt:lpwstr/>
      </vt:variant>
      <vt:variant>
        <vt:i4>6422547</vt:i4>
      </vt:variant>
      <vt:variant>
        <vt:i4>162</vt:i4>
      </vt:variant>
      <vt:variant>
        <vt:i4>0</vt:i4>
      </vt:variant>
      <vt:variant>
        <vt:i4>5</vt:i4>
      </vt:variant>
      <vt:variant>
        <vt:lpwstr>mailto:hume.douglas@canada.ca</vt:lpwstr>
      </vt:variant>
      <vt:variant>
        <vt:lpwstr/>
      </vt:variant>
      <vt:variant>
        <vt:i4>1572901</vt:i4>
      </vt:variant>
      <vt:variant>
        <vt:i4>159</vt:i4>
      </vt:variant>
      <vt:variant>
        <vt:i4>0</vt:i4>
      </vt:variant>
      <vt:variant>
        <vt:i4>5</vt:i4>
      </vt:variant>
      <vt:variant>
        <vt:lpwstr>mailto:kimthoappd@gmail.com</vt:lpwstr>
      </vt:variant>
      <vt:variant>
        <vt:lpwstr/>
      </vt:variant>
      <vt:variant>
        <vt:i4>2162716</vt:i4>
      </vt:variant>
      <vt:variant>
        <vt:i4>156</vt:i4>
      </vt:variant>
      <vt:variant>
        <vt:i4>0</vt:i4>
      </vt:variant>
      <vt:variant>
        <vt:i4>5</vt:i4>
      </vt:variant>
      <vt:variant>
        <vt:lpwstr>mailto:thoahk.bvtv@mard.gov.vn</vt:lpwstr>
      </vt:variant>
      <vt:variant>
        <vt:lpwstr/>
      </vt:variant>
      <vt:variant>
        <vt:i4>1114239</vt:i4>
      </vt:variant>
      <vt:variant>
        <vt:i4>153</vt:i4>
      </vt:variant>
      <vt:variant>
        <vt:i4>0</vt:i4>
      </vt:variant>
      <vt:variant>
        <vt:i4>5</vt:i4>
      </vt:variant>
      <vt:variant>
        <vt:lpwstr>mailto:idumois@senasa.gov.ar</vt:lpwstr>
      </vt:variant>
      <vt:variant>
        <vt:lpwstr/>
      </vt:variant>
      <vt:variant>
        <vt:i4>4325418</vt:i4>
      </vt:variant>
      <vt:variant>
        <vt:i4>150</vt:i4>
      </vt:variant>
      <vt:variant>
        <vt:i4>0</vt:i4>
      </vt:variant>
      <vt:variant>
        <vt:i4>5</vt:i4>
      </vt:variant>
      <vt:variant>
        <vt:lpwstr>mailto:allen.norrbom@usda.gov</vt:lpwstr>
      </vt:variant>
      <vt:variant>
        <vt:lpwstr/>
      </vt:variant>
      <vt:variant>
        <vt:i4>4194367</vt:i4>
      </vt:variant>
      <vt:variant>
        <vt:i4>147</vt:i4>
      </vt:variant>
      <vt:variant>
        <vt:i4>0</vt:i4>
      </vt:variant>
      <vt:variant>
        <vt:i4>5</vt:i4>
      </vt:variant>
      <vt:variant>
        <vt:lpwstr>mailto:raul.a.ruiz@aphis.usda.gov</vt:lpwstr>
      </vt:variant>
      <vt:variant>
        <vt:lpwstr/>
      </vt:variant>
      <vt:variant>
        <vt:i4>5767279</vt:i4>
      </vt:variant>
      <vt:variant>
        <vt:i4>144</vt:i4>
      </vt:variant>
      <vt:variant>
        <vt:i4>0</vt:i4>
      </vt:variant>
      <vt:variant>
        <vt:i4>5</vt:i4>
      </vt:variant>
      <vt:variant>
        <vt:lpwstr>mailto:cheryle.a.odonnell@usda.gov</vt:lpwstr>
      </vt:variant>
      <vt:variant>
        <vt:lpwstr/>
      </vt:variant>
      <vt:variant>
        <vt:i4>983164</vt:i4>
      </vt:variant>
      <vt:variant>
        <vt:i4>141</vt:i4>
      </vt:variant>
      <vt:variant>
        <vt:i4>0</vt:i4>
      </vt:variant>
      <vt:variant>
        <vt:i4>5</vt:i4>
      </vt:variant>
      <vt:variant>
        <vt:lpwstr>mailto:david.ouvrard@anses.fr</vt:lpwstr>
      </vt:variant>
      <vt:variant>
        <vt:lpwstr/>
      </vt:variant>
      <vt:variant>
        <vt:i4>7471117</vt:i4>
      </vt:variant>
      <vt:variant>
        <vt:i4>138</vt:i4>
      </vt:variant>
      <vt:variant>
        <vt:i4>0</vt:i4>
      </vt:variant>
      <vt:variant>
        <vt:i4>5</vt:i4>
      </vt:variant>
      <vt:variant>
        <vt:lpwstr>mailto:dschoi@npqs.go.kr</vt:lpwstr>
      </vt:variant>
      <vt:variant>
        <vt:lpwstr/>
      </vt:variant>
      <vt:variant>
        <vt:i4>1835051</vt:i4>
      </vt:variant>
      <vt:variant>
        <vt:i4>135</vt:i4>
      </vt:variant>
      <vt:variant>
        <vt:i4>0</vt:i4>
      </vt:variant>
      <vt:variant>
        <vt:i4>5</vt:i4>
      </vt:variant>
      <vt:variant>
        <vt:lpwstr>mailto:dschoi@korea.kr</vt:lpwstr>
      </vt:variant>
      <vt:variant>
        <vt:lpwstr/>
      </vt:variant>
      <vt:variant>
        <vt:i4>5701747</vt:i4>
      </vt:variant>
      <vt:variant>
        <vt:i4>132</vt:i4>
      </vt:variant>
      <vt:variant>
        <vt:i4>0</vt:i4>
      </vt:variant>
      <vt:variant>
        <vt:i4>5</vt:i4>
      </vt:variant>
      <vt:variant>
        <vt:lpwstr>mailto:bsabater@ivia.es</vt:lpwstr>
      </vt:variant>
      <vt:variant>
        <vt:lpwstr/>
      </vt:variant>
      <vt:variant>
        <vt:i4>2490454</vt:i4>
      </vt:variant>
      <vt:variant>
        <vt:i4>129</vt:i4>
      </vt:variant>
      <vt:variant>
        <vt:i4>0</vt:i4>
      </vt:variant>
      <vt:variant>
        <vt:i4>5</vt:i4>
      </vt:variant>
      <vt:variant>
        <vt:lpwstr>mailto:Norman.B.Barr@aphis.usda.gov</vt:lpwstr>
      </vt:variant>
      <vt:variant>
        <vt:lpwstr/>
      </vt:variant>
      <vt:variant>
        <vt:i4>3932251</vt:i4>
      </vt:variant>
      <vt:variant>
        <vt:i4>126</vt:i4>
      </vt:variant>
      <vt:variant>
        <vt:i4>0</vt:i4>
      </vt:variant>
      <vt:variant>
        <vt:i4>5</vt:i4>
      </vt:variant>
      <vt:variant>
        <vt:lpwstr>mailto:caahernandezme@unal.edu.co</vt:lpwstr>
      </vt:variant>
      <vt:variant>
        <vt:lpwstr/>
      </vt:variant>
      <vt:variant>
        <vt:i4>2424861</vt:i4>
      </vt:variant>
      <vt:variant>
        <vt:i4>123</vt:i4>
      </vt:variant>
      <vt:variant>
        <vt:i4>0</vt:i4>
      </vt:variant>
      <vt:variant>
        <vt:i4>5</vt:i4>
      </vt:variant>
      <vt:variant>
        <vt:lpwstr>mailto:carlos.hernandezm@ica.gov.co</vt:lpwstr>
      </vt:variant>
      <vt:variant>
        <vt:lpwstr/>
      </vt:variant>
      <vt:variant>
        <vt:i4>2424899</vt:i4>
      </vt:variant>
      <vt:variant>
        <vt:i4>120</vt:i4>
      </vt:variant>
      <vt:variant>
        <vt:i4>0</vt:i4>
      </vt:variant>
      <vt:variant>
        <vt:i4>5</vt:i4>
      </vt:variant>
      <vt:variant>
        <vt:lpwstr>mailto:Jordan.bailey@dpi.nsw.gov.au</vt:lpwstr>
      </vt:variant>
      <vt:variant>
        <vt:lpwstr/>
      </vt:variant>
      <vt:variant>
        <vt:i4>6422602</vt:i4>
      </vt:variant>
      <vt:variant>
        <vt:i4>117</vt:i4>
      </vt:variant>
      <vt:variant>
        <vt:i4>0</vt:i4>
      </vt:variant>
      <vt:variant>
        <vt:i4>5</vt:i4>
      </vt:variant>
      <vt:variant>
        <vt:lpwstr>mailto:weijunduan@tom.com</vt:lpwstr>
      </vt:variant>
      <vt:variant>
        <vt:lpwstr/>
      </vt:variant>
      <vt:variant>
        <vt:i4>8323086</vt:i4>
      </vt:variant>
      <vt:variant>
        <vt:i4>114</vt:i4>
      </vt:variant>
      <vt:variant>
        <vt:i4>0</vt:i4>
      </vt:variant>
      <vt:variant>
        <vt:i4>5</vt:i4>
      </vt:variant>
      <vt:variant>
        <vt:lpwstr>mailto:Eeva.vainio@luke.fi</vt:lpwstr>
      </vt:variant>
      <vt:variant>
        <vt:lpwstr/>
      </vt:variant>
      <vt:variant>
        <vt:i4>8192031</vt:i4>
      </vt:variant>
      <vt:variant>
        <vt:i4>111</vt:i4>
      </vt:variant>
      <vt:variant>
        <vt:i4>0</vt:i4>
      </vt:variant>
      <vt:variant>
        <vt:i4>5</vt:i4>
      </vt:variant>
      <vt:variant>
        <vt:lpwstr>mailto:luana_giordano_cnt@regione.lombardia.it</vt:lpwstr>
      </vt:variant>
      <vt:variant>
        <vt:lpwstr/>
      </vt:variant>
      <vt:variant>
        <vt:i4>3473489</vt:i4>
      </vt:variant>
      <vt:variant>
        <vt:i4>108</vt:i4>
      </vt:variant>
      <vt:variant>
        <vt:i4>0</vt:i4>
      </vt:variant>
      <vt:variant>
        <vt:i4>5</vt:i4>
      </vt:variant>
      <vt:variant>
        <vt:lpwstr>mailto:gighersi@senasa.gob.ar</vt:lpwstr>
      </vt:variant>
      <vt:variant>
        <vt:lpwstr/>
      </vt:variant>
      <vt:variant>
        <vt:i4>7929939</vt:i4>
      </vt:variant>
      <vt:variant>
        <vt:i4>105</vt:i4>
      </vt:variant>
      <vt:variant>
        <vt:i4>0</vt:i4>
      </vt:variant>
      <vt:variant>
        <vt:i4>5</vt:i4>
      </vt:variant>
      <vt:variant>
        <vt:lpwstr>mailto:helvecio.coletta@sp.gov.br</vt:lpwstr>
      </vt:variant>
      <vt:variant>
        <vt:lpwstr/>
      </vt:variant>
      <vt:variant>
        <vt:i4>6029436</vt:i4>
      </vt:variant>
      <vt:variant>
        <vt:i4>102</vt:i4>
      </vt:variant>
      <vt:variant>
        <vt:i4>0</vt:i4>
      </vt:variant>
      <vt:variant>
        <vt:i4>5</vt:i4>
      </vt:variant>
      <vt:variant>
        <vt:lpwstr>mailto:hdcoletta@ccsm.br</vt:lpwstr>
      </vt:variant>
      <vt:variant>
        <vt:lpwstr/>
      </vt:variant>
      <vt:variant>
        <vt:i4>3014732</vt:i4>
      </vt:variant>
      <vt:variant>
        <vt:i4>99</vt:i4>
      </vt:variant>
      <vt:variant>
        <vt:i4>0</vt:i4>
      </vt:variant>
      <vt:variant>
        <vt:i4>5</vt:i4>
      </vt:variant>
      <vt:variant>
        <vt:lpwstr>mailto:clovis.douanla-meli@jki.bund.de</vt:lpwstr>
      </vt:variant>
      <vt:variant>
        <vt:lpwstr/>
      </vt:variant>
      <vt:variant>
        <vt:i4>5242919</vt:i4>
      </vt:variant>
      <vt:variant>
        <vt:i4>96</vt:i4>
      </vt:variant>
      <vt:variant>
        <vt:i4>0</vt:i4>
      </vt:variant>
      <vt:variant>
        <vt:i4>5</vt:i4>
      </vt:variant>
      <vt:variant>
        <vt:lpwstr>mailto:s.vanderlinde@nvwa.nl</vt:lpwstr>
      </vt:variant>
      <vt:variant>
        <vt:lpwstr/>
      </vt:variant>
      <vt:variant>
        <vt:i4>5242988</vt:i4>
      </vt:variant>
      <vt:variant>
        <vt:i4>93</vt:i4>
      </vt:variant>
      <vt:variant>
        <vt:i4>0</vt:i4>
      </vt:variant>
      <vt:variant>
        <vt:i4>5</vt:i4>
      </vt:variant>
      <vt:variant>
        <vt:lpwstr>mailto:Kurt.A.Zeller@usda.gov</vt:lpwstr>
      </vt:variant>
      <vt:variant>
        <vt:lpwstr/>
      </vt:variant>
      <vt:variant>
        <vt:i4>2818077</vt:i4>
      </vt:variant>
      <vt:variant>
        <vt:i4>90</vt:i4>
      </vt:variant>
      <vt:variant>
        <vt:i4>0</vt:i4>
      </vt:variant>
      <vt:variant>
        <vt:i4>5</vt:i4>
      </vt:variant>
      <vt:variant>
        <vt:lpwstr>mailto:john.c.bienapfl@usda.gov</vt:lpwstr>
      </vt:variant>
      <vt:variant>
        <vt:lpwstr/>
      </vt:variant>
      <vt:variant>
        <vt:i4>3276874</vt:i4>
      </vt:variant>
      <vt:variant>
        <vt:i4>87</vt:i4>
      </vt:variant>
      <vt:variant>
        <vt:i4>0</vt:i4>
      </vt:variant>
      <vt:variant>
        <vt:i4>5</vt:i4>
      </vt:variant>
      <vt:variant>
        <vt:lpwstr>mailto:Yosra242@yahoo.com</vt:lpwstr>
      </vt:variant>
      <vt:variant>
        <vt:lpwstr/>
      </vt:variant>
      <vt:variant>
        <vt:i4>4063305</vt:i4>
      </vt:variant>
      <vt:variant>
        <vt:i4>84</vt:i4>
      </vt:variant>
      <vt:variant>
        <vt:i4>0</vt:i4>
      </vt:variant>
      <vt:variant>
        <vt:i4>5</vt:i4>
      </vt:variant>
      <vt:variant>
        <vt:lpwstr>mailto:renaud.ioos@anses.fr</vt:lpwstr>
      </vt:variant>
      <vt:variant>
        <vt:lpwstr/>
      </vt:variant>
      <vt:variant>
        <vt:i4>3276874</vt:i4>
      </vt:variant>
      <vt:variant>
        <vt:i4>81</vt:i4>
      </vt:variant>
      <vt:variant>
        <vt:i4>0</vt:i4>
      </vt:variant>
      <vt:variant>
        <vt:i4>5</vt:i4>
      </vt:variant>
      <vt:variant>
        <vt:lpwstr>mailto:Yosra242@yahoo.com</vt:lpwstr>
      </vt:variant>
      <vt:variant>
        <vt:lpwstr/>
      </vt:variant>
      <vt:variant>
        <vt:i4>7667738</vt:i4>
      </vt:variant>
      <vt:variant>
        <vt:i4>78</vt:i4>
      </vt:variant>
      <vt:variant>
        <vt:i4>0</vt:i4>
      </vt:variant>
      <vt:variant>
        <vt:i4>5</vt:i4>
      </vt:variant>
      <vt:variant>
        <vt:lpwstr>mailto:K.Nazari@cgiar.org</vt:lpwstr>
      </vt:variant>
      <vt:variant>
        <vt:lpwstr/>
      </vt:variant>
      <vt:variant>
        <vt:i4>5177456</vt:i4>
      </vt:variant>
      <vt:variant>
        <vt:i4>75</vt:i4>
      </vt:variant>
      <vt:variant>
        <vt:i4>0</vt:i4>
      </vt:variant>
      <vt:variant>
        <vt:i4>5</vt:i4>
      </vt:variant>
      <vt:variant>
        <vt:lpwstr>mailto:mogens.hovmoller@agro.au.dk</vt:lpwstr>
      </vt:variant>
      <vt:variant>
        <vt:lpwstr/>
      </vt:variant>
      <vt:variant>
        <vt:i4>327717</vt:i4>
      </vt:variant>
      <vt:variant>
        <vt:i4>72</vt:i4>
      </vt:variant>
      <vt:variant>
        <vt:i4>0</vt:i4>
      </vt:variant>
      <vt:variant>
        <vt:i4>5</vt:i4>
      </vt:variant>
      <vt:variant>
        <vt:lpwstr>mailto:gamze.boluksari@tarimorman.gov.tr</vt:lpwstr>
      </vt:variant>
      <vt:variant>
        <vt:lpwstr/>
      </vt:variant>
      <vt:variant>
        <vt:i4>4849777</vt:i4>
      </vt:variant>
      <vt:variant>
        <vt:i4>69</vt:i4>
      </vt:variant>
      <vt:variant>
        <vt:i4>0</vt:i4>
      </vt:variant>
      <vt:variant>
        <vt:i4>5</vt:i4>
      </vt:variant>
      <vt:variant>
        <vt:lpwstr>mailto:jeremy.cigna@inov3pt.fr</vt:lpwstr>
      </vt:variant>
      <vt:variant>
        <vt:lpwstr/>
      </vt:variant>
      <vt:variant>
        <vt:i4>8126468</vt:i4>
      </vt:variant>
      <vt:variant>
        <vt:i4>66</vt:i4>
      </vt:variant>
      <vt:variant>
        <vt:i4>0</vt:i4>
      </vt:variant>
      <vt:variant>
        <vt:i4>5</vt:i4>
      </vt:variant>
      <vt:variant>
        <vt:lpwstr>mailto:hbs@njau.edu.cn</vt:lpwstr>
      </vt:variant>
      <vt:variant>
        <vt:lpwstr/>
      </vt:variant>
      <vt:variant>
        <vt:i4>8192094</vt:i4>
      </vt:variant>
      <vt:variant>
        <vt:i4>63</vt:i4>
      </vt:variant>
      <vt:variant>
        <vt:i4>0</vt:i4>
      </vt:variant>
      <vt:variant>
        <vt:i4>5</vt:i4>
      </vt:variant>
      <vt:variant>
        <vt:lpwstr>mailto:Sean.li@inspection.gc.ca</vt:lpwstr>
      </vt:variant>
      <vt:variant>
        <vt:lpwstr/>
      </vt:variant>
      <vt:variant>
        <vt:i4>1704062</vt:i4>
      </vt:variant>
      <vt:variant>
        <vt:i4>60</vt:i4>
      </vt:variant>
      <vt:variant>
        <vt:i4>0</vt:i4>
      </vt:variant>
      <vt:variant>
        <vt:i4>5</vt:i4>
      </vt:variant>
      <vt:variant>
        <vt:lpwstr>mailto:bruno.legendre@anses.fr</vt:lpwstr>
      </vt:variant>
      <vt:variant>
        <vt:lpwstr/>
      </vt:variant>
      <vt:variant>
        <vt:i4>7929939</vt:i4>
      </vt:variant>
      <vt:variant>
        <vt:i4>57</vt:i4>
      </vt:variant>
      <vt:variant>
        <vt:i4>0</vt:i4>
      </vt:variant>
      <vt:variant>
        <vt:i4>5</vt:i4>
      </vt:variant>
      <vt:variant>
        <vt:lpwstr>mailto:helvecio.coletta@sp.gov.br</vt:lpwstr>
      </vt:variant>
      <vt:variant>
        <vt:lpwstr/>
      </vt:variant>
      <vt:variant>
        <vt:i4>6029436</vt:i4>
      </vt:variant>
      <vt:variant>
        <vt:i4>54</vt:i4>
      </vt:variant>
      <vt:variant>
        <vt:i4>0</vt:i4>
      </vt:variant>
      <vt:variant>
        <vt:i4>5</vt:i4>
      </vt:variant>
      <vt:variant>
        <vt:lpwstr>mailto:hdcoletta@ccsm.br</vt:lpwstr>
      </vt:variant>
      <vt:variant>
        <vt:lpwstr/>
      </vt:variant>
      <vt:variant>
        <vt:i4>5767209</vt:i4>
      </vt:variant>
      <vt:variant>
        <vt:i4>51</vt:i4>
      </vt:variant>
      <vt:variant>
        <vt:i4>0</vt:i4>
      </vt:variant>
      <vt:variant>
        <vt:i4>5</vt:i4>
      </vt:variant>
      <vt:variant>
        <vt:lpwstr>mailto:toni.chapman@dpi.nsw.gov.au</vt:lpwstr>
      </vt:variant>
      <vt:variant>
        <vt:lpwstr/>
      </vt:variant>
      <vt:variant>
        <vt:i4>6094963</vt:i4>
      </vt:variant>
      <vt:variant>
        <vt:i4>48</vt:i4>
      </vt:variant>
      <vt:variant>
        <vt:i4>0</vt:i4>
      </vt:variant>
      <vt:variant>
        <vt:i4>5</vt:i4>
      </vt:variant>
      <vt:variant>
        <vt:lpwstr>mailto:osakik550@affrc.go.jp</vt:lpwstr>
      </vt:variant>
      <vt:variant>
        <vt:lpwstr/>
      </vt:variant>
      <vt:variant>
        <vt:i4>2162707</vt:i4>
      </vt:variant>
      <vt:variant>
        <vt:i4>45</vt:i4>
      </vt:variant>
      <vt:variant>
        <vt:i4>0</vt:i4>
      </vt:variant>
      <vt:variant>
        <vt:i4>5</vt:i4>
      </vt:variant>
      <vt:variant>
        <vt:lpwstr>mailto:ma.ah.ismail@gmail.com</vt:lpwstr>
      </vt:variant>
      <vt:variant>
        <vt:lpwstr/>
      </vt:variant>
      <vt:variant>
        <vt:i4>4063301</vt:i4>
      </vt:variant>
      <vt:variant>
        <vt:i4>42</vt:i4>
      </vt:variant>
      <vt:variant>
        <vt:i4>0</vt:i4>
      </vt:variant>
      <vt:variant>
        <vt:i4>5</vt:i4>
      </vt:variant>
      <vt:variant>
        <vt:lpwstr>mailto:emilio.stefani@unimore.it</vt:lpwstr>
      </vt:variant>
      <vt:variant>
        <vt:lpwstr/>
      </vt:variant>
      <vt:variant>
        <vt:i4>720997</vt:i4>
      </vt:variant>
      <vt:variant>
        <vt:i4>39</vt:i4>
      </vt:variant>
      <vt:variant>
        <vt:i4>0</vt:i4>
      </vt:variant>
      <vt:variant>
        <vt:i4>5</vt:i4>
      </vt:variant>
      <vt:variant>
        <vt:lpwstr>mailto:h.koenraadt@naktuinbouw.nl</vt:lpwstr>
      </vt:variant>
      <vt:variant>
        <vt:lpwstr/>
      </vt:variant>
      <vt:variant>
        <vt:i4>1048637</vt:i4>
      </vt:variant>
      <vt:variant>
        <vt:i4>36</vt:i4>
      </vt:variant>
      <vt:variant>
        <vt:i4>0</vt:i4>
      </vt:variant>
      <vt:variant>
        <vt:i4>5</vt:i4>
      </vt:variant>
      <vt:variant>
        <vt:lpwstr>mailto:Robert.Taylor@mpi.govt.nz</vt:lpwstr>
      </vt:variant>
      <vt:variant>
        <vt:lpwstr/>
      </vt:variant>
      <vt:variant>
        <vt:i4>2818076</vt:i4>
      </vt:variant>
      <vt:variant>
        <vt:i4>33</vt:i4>
      </vt:variant>
      <vt:variant>
        <vt:i4>0</vt:i4>
      </vt:variant>
      <vt:variant>
        <vt:i4>5</vt:i4>
      </vt:variant>
      <vt:variant>
        <vt:lpwstr>mailto:matsuurat@pps.maff.go.jp</vt:lpwstr>
      </vt:variant>
      <vt:variant>
        <vt:lpwstr/>
      </vt:variant>
      <vt:variant>
        <vt:i4>2687067</vt:i4>
      </vt:variant>
      <vt:variant>
        <vt:i4>30</vt:i4>
      </vt:variant>
      <vt:variant>
        <vt:i4>0</vt:i4>
      </vt:variant>
      <vt:variant>
        <vt:i4>5</vt:i4>
      </vt:variant>
      <vt:variant>
        <vt:lpwstr>mailto:zhoucy@swu.edu.cn</vt:lpwstr>
      </vt:variant>
      <vt:variant>
        <vt:lpwstr/>
      </vt:variant>
      <vt:variant>
        <vt:i4>2490378</vt:i4>
      </vt:variant>
      <vt:variant>
        <vt:i4>27</vt:i4>
      </vt:variant>
      <vt:variant>
        <vt:i4>0</vt:i4>
      </vt:variant>
      <vt:variant>
        <vt:i4>5</vt:i4>
      </vt:variant>
      <vt:variant>
        <vt:lpwstr>mailto:zhoucy@cric.cn</vt:lpwstr>
      </vt:variant>
      <vt:variant>
        <vt:lpwstr/>
      </vt:variant>
      <vt:variant>
        <vt:i4>3407964</vt:i4>
      </vt:variant>
      <vt:variant>
        <vt:i4>24</vt:i4>
      </vt:variant>
      <vt:variant>
        <vt:i4>0</vt:i4>
      </vt:variant>
      <vt:variant>
        <vt:i4>5</vt:i4>
      </vt:variant>
      <vt:variant>
        <vt:lpwstr>mailto:m.lopez@ivia.es</vt:lpwstr>
      </vt:variant>
      <vt:variant>
        <vt:lpwstr/>
      </vt:variant>
      <vt:variant>
        <vt:i4>3670042</vt:i4>
      </vt:variant>
      <vt:variant>
        <vt:i4>21</vt:i4>
      </vt:variant>
      <vt:variant>
        <vt:i4>0</vt:i4>
      </vt:variant>
      <vt:variant>
        <vt:i4>5</vt:i4>
      </vt:variant>
      <vt:variant>
        <vt:lpwstr>mailto:mm52lopez@gmail.com</vt:lpwstr>
      </vt:variant>
      <vt:variant>
        <vt:lpwstr/>
      </vt:variant>
      <vt:variant>
        <vt:i4>7864412</vt:i4>
      </vt:variant>
      <vt:variant>
        <vt:i4>18</vt:i4>
      </vt:variant>
      <vt:variant>
        <vt:i4>0</vt:i4>
      </vt:variant>
      <vt:variant>
        <vt:i4>5</vt:i4>
      </vt:variant>
      <vt:variant>
        <vt:lpwstr>mailto:ritalanfranchi@hotmail.com</vt:lpwstr>
      </vt:variant>
      <vt:variant>
        <vt:lpwstr/>
      </vt:variant>
      <vt:variant>
        <vt:i4>1638440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_Viruses_and_phytoplasmas</vt:lpwstr>
      </vt:variant>
      <vt:variant>
        <vt:i4>786432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_Plants_(2007-001)</vt:lpwstr>
      </vt:variant>
      <vt:variant>
        <vt:i4>917523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Nematodes</vt:lpwstr>
      </vt:variant>
      <vt:variant>
        <vt:i4>6619202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_Insects_and_mites</vt:lpwstr>
      </vt:variant>
      <vt:variant>
        <vt:i4>3670085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_Fungi_and_fungus-like</vt:lpwstr>
      </vt:variant>
      <vt:variant>
        <vt:i4>6553714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_Bacteria_(2006-005)</vt:lpwstr>
      </vt:variant>
      <vt:variant>
        <vt:i4>3670122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https://www.ippc.int/en/publications/1181/</vt:lpwstr>
      </vt:variant>
      <vt:variant>
        <vt:lpwstr/>
      </vt:variant>
      <vt:variant>
        <vt:i4>655375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experts for diagnostic protocols and progress of protocol development</dc:title>
  <dc:subject/>
  <dc:creator>Hammons, Sonya (AGPP)</dc:creator>
  <cp:keywords/>
  <cp:lastModifiedBy>Martino, Marina (NSPD)</cp:lastModifiedBy>
  <cp:revision>2</cp:revision>
  <cp:lastPrinted>2024-12-05T08:28:00Z</cp:lastPrinted>
  <dcterms:created xsi:type="dcterms:W3CDTF">2026-02-18T15:34:00Z</dcterms:created>
  <dcterms:modified xsi:type="dcterms:W3CDTF">2026-02-18T15:34:00Z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